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defb" w14:paraId="9e5defb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  <w:r w:rsidR="00A77BB3" w:rsidRPr="007047C7">
        <w:t>4</w:t>
      </w:r>
      <w:r w:rsidRPr="007047C7">
        <w:t xml:space="preserve">  St-</w:t>
      </w:r>
      <w:r w:rsidR="00E816E5">
        <w:t>2884</w:t>
      </w:r>
      <w:r w:rsidR="007047C7">
        <w:t>/16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</w:p>
    <w:p w:rsidRDefault="004B7CBC" w:rsidP="00C83EDF" w:rsidR="004B7CBC" w:rsidRPr="007047C7">
      <w:pPr>
        <w:jc w:val="both"/>
      </w:pPr>
      <w:r w:rsidRPr="007047C7">
        <w:t xml:space="preserve">Karlovac, </w:t>
      </w:r>
      <w:r w:rsidR="007047C7" w:rsidRPr="007047C7">
        <w:t>Trg hrvatskih branitelja 1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 xml:space="preserve">Trgovački sud u Zagrebu, Stalna služba, po sucu Goranki Boljkovac, kao stečajnom sucu, u stečajnom postupku nad stečajnim dužnikom </w:t>
      </w:r>
      <w:r w:rsidR="00E816E5">
        <w:t>KONTEX, d.o.o. u stečaju, Zagreb, Zavižanska 8, OIB 46821567482</w:t>
      </w:r>
      <w:r w:rsidRPr="007047C7">
        <w:t xml:space="preserve">, dana </w:t>
      </w:r>
      <w:r w:rsidR="00E816E5">
        <w:t>28. kolovoza</w:t>
      </w:r>
      <w:r w:rsidR="007B4511">
        <w:t xml:space="preserve"> 2018.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0F1743" w:rsidR="007B4511" w:rsidRPr="006D0337">
      <w:pPr>
        <w:ind w:firstLine="708"/>
        <w:jc w:val="both"/>
      </w:pPr>
      <w:r>
        <w:t xml:space="preserve">I. </w:t>
      </w:r>
      <w:r w:rsidRPr="006D0337">
        <w:t>Ispravlja se rješenje o utvrđivanju tražbina ovog suda poslovni broj St-</w:t>
      </w:r>
      <w:r w:rsidR="000F1743">
        <w:t>2884</w:t>
      </w:r>
      <w:r>
        <w:t>/16</w:t>
      </w:r>
      <w:r w:rsidRPr="006D0337">
        <w:t xml:space="preserve"> od </w:t>
      </w:r>
      <w:r w:rsidR="000F1743">
        <w:t>20. rujna</w:t>
      </w:r>
      <w:r>
        <w:t xml:space="preserve"> 2017.</w:t>
      </w:r>
      <w:r w:rsidRPr="006D0337">
        <w:t xml:space="preserve"> u izreci, </w:t>
      </w:r>
      <w:r w:rsidR="000F1743">
        <w:t>redni broj 13.,</w:t>
      </w:r>
      <w:r w:rsidRPr="006D0337">
        <w:t xml:space="preserve"> te tabli</w:t>
      </w:r>
      <w:r w:rsidR="000F1743">
        <w:t>ca ispitanih tražbina posl.br.</w:t>
      </w:r>
      <w:r w:rsidRPr="006D0337">
        <w:t xml:space="preserve"> St-</w:t>
      </w:r>
      <w:r w:rsidR="000F1743">
        <w:t>2884/</w:t>
      </w:r>
      <w:r>
        <w:t>16</w:t>
      </w:r>
      <w:r w:rsidRPr="006D0337">
        <w:t xml:space="preserve"> od </w:t>
      </w:r>
      <w:r w:rsidR="000F1743">
        <w:t xml:space="preserve">20. rujna </w:t>
      </w:r>
      <w:r>
        <w:t xml:space="preserve">2017. </w:t>
      </w:r>
      <w:r w:rsidRPr="006D0337">
        <w:t xml:space="preserve">u izreci, </w:t>
      </w:r>
      <w:r w:rsidR="000F1743">
        <w:t>redni broj 13.</w:t>
      </w:r>
      <w:r w:rsidRPr="006D0337">
        <w:t xml:space="preserve"> u pogledu </w:t>
      </w:r>
      <w:r w:rsidR="00303713">
        <w:t>osobe</w:t>
      </w:r>
      <w:r w:rsidRPr="006D0337">
        <w:t xml:space="preserve"> stečajnog vjerovnika drugog višeg isp</w:t>
      </w:r>
      <w:r w:rsidR="000F1743">
        <w:t>latnog reda, tako da umjesto: "</w:t>
      </w:r>
      <w:r w:rsidR="000F1743">
        <w:rPr>
          <w:bCs/>
        </w:rPr>
        <w:t xml:space="preserve">Addiko Bank d.d., </w:t>
      </w:r>
      <w:r w:rsidR="000F1743">
        <w:t xml:space="preserve">Zagreb, Slavonska 6, </w:t>
      </w:r>
      <w:r w:rsidR="000F1743">
        <w:rPr>
          <w:bCs/>
        </w:rPr>
        <w:t xml:space="preserve">OIB </w:t>
      </w:r>
      <w:r w:rsidR="000F1743">
        <w:t>14036333877</w:t>
      </w:r>
      <w:r w:rsidRPr="006D0337">
        <w:t xml:space="preserve">", ima pisati:  </w:t>
      </w:r>
    </w:p>
    <w:p w:rsidRDefault="000F1743" w:rsidP="007B4511" w:rsidR="007B4511" w:rsidRPr="006D0337">
      <w:pPr>
        <w:jc w:val="both"/>
      </w:pPr>
      <w:r>
        <w:t>"B2 KAPITAL d.o.o., Zagreb, Radnička cesta 41, OIB 57509775367</w:t>
      </w:r>
      <w:r w:rsidR="007B4511" w:rsidRPr="006D0337">
        <w:t>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 utvrđivanju tražbina ovog suda poslovni </w:t>
      </w:r>
      <w:r w:rsidR="000F1743" w:rsidRPr="006D0337">
        <w:t>broj St-</w:t>
      </w:r>
      <w:r w:rsidR="000F1743">
        <w:t>2884/16</w:t>
      </w:r>
      <w:r w:rsidR="000F1743" w:rsidRPr="006D0337">
        <w:t xml:space="preserve"> od </w:t>
      </w:r>
      <w:r w:rsidR="000F1743">
        <w:t>20. rujna 2017.</w:t>
      </w:r>
      <w:r w:rsidR="000F1743" w:rsidRPr="006D0337">
        <w:t xml:space="preserve"> te tabli</w:t>
      </w:r>
      <w:r w:rsidR="000F1743">
        <w:t>ca ispitanih tražbina posl.br.</w:t>
      </w:r>
      <w:r w:rsidR="000F1743" w:rsidRPr="006D0337">
        <w:t xml:space="preserve"> St-</w:t>
      </w:r>
      <w:r w:rsidR="000F1743">
        <w:t>2884/16</w:t>
      </w:r>
      <w:r w:rsidR="000F1743" w:rsidRPr="006D0337">
        <w:t xml:space="preserve"> od </w:t>
      </w:r>
      <w:r w:rsidR="000F1743">
        <w:t xml:space="preserve">20. rujna 2017. </w:t>
      </w:r>
      <w:r w:rsidRPr="006D0337">
        <w:t xml:space="preserve">ostaju nepromijenjeni. </w:t>
      </w:r>
    </w:p>
    <w:p w:rsidRDefault="00E71B60" w:rsidP="007B4511" w:rsidR="00E71B60" w:rsidRPr="007047C7">
      <w:pPr>
        <w:ind w:firstLine="284"/>
        <w:jc w:val="both"/>
      </w:pP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E71B60" w:rsidP="00E71B60" w:rsidR="000F1743">
      <w:pPr>
        <w:jc w:val="both"/>
      </w:pPr>
      <w:r w:rsidRPr="007047C7">
        <w:tab/>
        <w:t xml:space="preserve">Podneskom od </w:t>
      </w:r>
      <w:r w:rsidR="000F1743">
        <w:t>10. srpnja</w:t>
      </w:r>
      <w:r w:rsidR="00040B9A">
        <w:t xml:space="preserve"> 2018. </w:t>
      </w:r>
      <w:r w:rsidR="000F1743">
        <w:t xml:space="preserve">stečajni upravitelj predložio je da sud donese rješenje o ispravku tablice ispitanih tražbina i rješenja o utvrđenim tražbinama ovog suda posl.br. St-2884/16 od 20. rujna 2017., navodeći da je u stečajnom postupku utvrđena tražbina drugog višeg isplatnog reda stečajnog vjerovnika </w:t>
      </w:r>
      <w:r w:rsidR="000F1743">
        <w:rPr>
          <w:bCs/>
        </w:rPr>
        <w:t xml:space="preserve">Addiko Bank d.d., </w:t>
      </w:r>
      <w:r w:rsidR="000F1743">
        <w:t xml:space="preserve">Zagreb, Slavonska 6, </w:t>
      </w:r>
      <w:r w:rsidR="000F1743">
        <w:rPr>
          <w:bCs/>
        </w:rPr>
        <w:t xml:space="preserve">OIB </w:t>
      </w:r>
      <w:r w:rsidR="000F1743">
        <w:t xml:space="preserve">14036333877, u iznosu od 1.373.584,75 kn, a da je stečajni upravitelj nakon toga zaprimio obavijest o izvršenom ustupu tog potraživanja temeljem Ugovora o cesiji od 8. lipnja 2018. na novog stečajnog i razlučnog vjerovnika B2 KAPITAL d.o.o., Zagreb, Radnička cesta 41, OIB 57509775367. Uz podnesak stečajni upravitelj prilaže isprave o prijenosu potraživanja (list 180 do 192 spisa). </w:t>
      </w:r>
    </w:p>
    <w:p w:rsidRDefault="000F1743" w:rsidP="00E71B60" w:rsidR="000F1743">
      <w:pPr>
        <w:jc w:val="both"/>
      </w:pPr>
    </w:p>
    <w:p w:rsidRDefault="000F1743" w:rsidP="00E71B60" w:rsidR="000F1743">
      <w:pPr>
        <w:jc w:val="both"/>
      </w:pPr>
      <w:r>
        <w:tab/>
        <w:t xml:space="preserve">Podneskom od 16. srpnja 2018. vjerovnik Addiko Bank d.d., Zagreb izvijestio je sud da je u cijelosti svoju utvrđenu tražbinu prenio na društvo B2 KAPITAL d.o.o., Zagreb. </w:t>
      </w:r>
    </w:p>
    <w:p w:rsidRDefault="00303713" w:rsidP="00E71B60" w:rsidR="00303713">
      <w:pPr>
        <w:jc w:val="both"/>
      </w:pPr>
    </w:p>
    <w:p w:rsidRDefault="00303713" w:rsidP="00783E03" w:rsidR="00131B20" w:rsidRPr="007047C7">
      <w:pPr>
        <w:jc w:val="both"/>
      </w:pPr>
      <w:r>
        <w:tab/>
        <w:t>Odredbom čl. 146.</w:t>
      </w:r>
      <w:r w:rsidR="00EF602F" w:rsidRPr="007047C7">
        <w:t xml:space="preserve"> </w:t>
      </w:r>
      <w:r>
        <w:t xml:space="preserve">st. 2. </w:t>
      </w:r>
      <w:r w:rsidR="00EF602F" w:rsidRPr="007047C7">
        <w:t xml:space="preserve">Stečajnog zakona </w:t>
      </w:r>
      <w:r>
        <w:t>(</w:t>
      </w:r>
      <w:r w:rsidR="00600FCA" w:rsidRPr="007047C7">
        <w:t xml:space="preserve">Narodne novine broj </w:t>
      </w:r>
      <w:r>
        <w:t>71/15, 104/17,</w:t>
      </w:r>
      <w:r w:rsidR="00600FCA" w:rsidRPr="007047C7">
        <w:t xml:space="preserve"> dalje u tekstu: SZ-a) </w:t>
      </w:r>
      <w:r w:rsidR="00EF602F" w:rsidRPr="007047C7">
        <w:t>propisano je da ako stečajni vjerovnik otuđi svoju tražbinu koju je prijavio u stečajnom postupku, njezin stjecate</w:t>
      </w:r>
      <w:r w:rsidR="00005141" w:rsidRPr="007047C7">
        <w:t>l</w:t>
      </w:r>
      <w:r w:rsidR="00EF602F" w:rsidRPr="007047C7">
        <w:t xml:space="preserve">j ulazi u pravni položaj svoga prednika, ako tim Zakonom nije drukčije određeno; stavkom 3. istog članka propisano je da se prijenos tražbine iz stavka </w:t>
      </w:r>
      <w:r w:rsidR="00EF602F" w:rsidRPr="007047C7">
        <w:lastRenderedPageBreak/>
        <w:t xml:space="preserve">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7047C7">
      <w:pPr>
        <w:jc w:val="both"/>
      </w:pPr>
    </w:p>
    <w:p w:rsidRDefault="00EF602F" w:rsidP="00783E03" w:rsidR="00EF602F">
      <w:pPr>
        <w:jc w:val="both"/>
      </w:pPr>
      <w:r w:rsidRPr="007047C7">
        <w:tab/>
      </w:r>
      <w:r w:rsidR="00303713">
        <w:t>Slijedom navedenog, a sukladno odredbi čl. 146. st. 2. i 3.</w:t>
      </w:r>
      <w:r w:rsidR="00005141" w:rsidRPr="007047C7">
        <w:t xml:space="preserve"> 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0F1743">
        <w:t xml:space="preserve">20. rujna </w:t>
      </w:r>
      <w:r w:rsidR="00303713">
        <w:t>2017.</w:t>
      </w:r>
      <w:r w:rsidR="00005141" w:rsidRPr="007047C7">
        <w:t xml:space="preserve"> </w:t>
      </w:r>
    </w:p>
    <w:p w:rsidRDefault="000F1743" w:rsidP="00783E03" w:rsidR="000F1743">
      <w:pPr>
        <w:jc w:val="both"/>
      </w:pPr>
    </w:p>
    <w:p w:rsidRDefault="000F1743" w:rsidP="000F1743" w:rsidR="008A3BF4" w:rsidRPr="007047C7">
      <w:pPr>
        <w:jc w:val="both"/>
      </w:pPr>
      <w:r>
        <w:tab/>
        <w:t xml:space="preserve">Ujedno sud ističe da je stečajni upravitelj dana 12. srpnja 2018. dostavio sudu i izmijenjenu tablicu razlučnih prava (list 195 spisa) u kojoj je evidentirao promjenu razlučnog vjerovnika sa Addiko Bank d.d., Zagreb, na B2 KAPITAL d.o.o., Zagreb, a vezno uz prenesenu tražbinu u iznosu od 1.373.584,75 kn koja je osigurana razlučnim pravom na nekretninama stečajnog dužnika. </w:t>
      </w:r>
    </w:p>
    <w:p w:rsidRDefault="00267DA6" w:rsidP="008C51C3" w:rsidR="009468B0" w:rsidRPr="007047C7">
      <w:pPr>
        <w:ind w:firstLine="708"/>
        <w:jc w:val="both"/>
      </w:pPr>
      <w:r w:rsidRPr="007047C7">
        <w:t xml:space="preserve"> </w:t>
      </w:r>
    </w:p>
    <w:p w:rsidRDefault="009468B0" w:rsidP="009468B0" w:rsidR="00600FCA">
      <w:pPr>
        <w:jc w:val="center"/>
      </w:pPr>
      <w:r w:rsidRPr="007047C7">
        <w:t>U Karlovcu</w:t>
      </w:r>
      <w:r w:rsidR="004A201D" w:rsidRPr="007047C7">
        <w:t xml:space="preserve"> </w:t>
      </w:r>
      <w:r w:rsidR="000F1743">
        <w:t>28. kolovoza 2018.</w:t>
      </w:r>
    </w:p>
    <w:p w:rsidRDefault="000F1743" w:rsidP="009468B0" w:rsidR="000F1743" w:rsidRPr="007047C7">
      <w:pPr>
        <w:jc w:val="center"/>
      </w:pP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011E7C" w:rsidR="00011E7C" w:rsidRPr="007A5897">
      <w:r w:rsidRPr="007A5897">
        <w:t xml:space="preserve">Protiv ovog rješenja dopuštena je žalba </w:t>
      </w:r>
    </w:p>
    <w:p w:rsidRDefault="00011E7C" w:rsidP="00011E7C" w:rsidR="000F1743">
      <w:r w:rsidRPr="007A5897">
        <w:t xml:space="preserve">u </w:t>
      </w:r>
      <w:r w:rsidR="000F1743">
        <w:t>roku od 8 dana od dana dostave prijepisa ovog rješenja,</w:t>
      </w:r>
    </w:p>
    <w:p w:rsidRDefault="005D1482" w:rsidP="00011E7C" w:rsidR="005D1482">
      <w:r>
        <w:t>odnosno od isteka osmog dana od dana objave ovog rješenja</w:t>
      </w:r>
    </w:p>
    <w:p w:rsidRDefault="005D1482" w:rsidP="00011E7C" w:rsidR="005D1482">
      <w:r>
        <w:t xml:space="preserve">na mrežnoj stranici e-Oglasna ploča suda, </w:t>
      </w:r>
    </w:p>
    <w:p w:rsidRDefault="00011E7C" w:rsidP="00011E7C" w:rsidR="00011E7C" w:rsidRPr="007A5897">
      <w:r w:rsidRPr="007A5897">
        <w:t xml:space="preserve">koja se podnosi u </w:t>
      </w:r>
      <w:r w:rsidR="005D1482">
        <w:t>3</w:t>
      </w:r>
      <w:r w:rsidRPr="007A5897">
        <w:t xml:space="preserve"> primjerka,</w:t>
      </w:r>
      <w:r w:rsidR="005D1482" w:rsidRPr="005D1482">
        <w:t xml:space="preserve"> </w:t>
      </w:r>
      <w:r w:rsidR="005D1482" w:rsidRPr="007A5897">
        <w:t>putem ovog suda</w:t>
      </w:r>
      <w:r w:rsidR="005D1482">
        <w:t>,</w:t>
      </w:r>
    </w:p>
    <w:p w:rsidRDefault="00011E7C" w:rsidP="00011E7C" w:rsidR="00011E7C" w:rsidRPr="007A5897">
      <w:r w:rsidRPr="007A5897">
        <w:t>Visokom trg</w:t>
      </w:r>
      <w:r w:rsidR="005D1482">
        <w:t>ovačkom sudu Republike Hrvatske.</w:t>
      </w:r>
    </w:p>
    <w:p w:rsidRDefault="00011E7C" w:rsidP="00011E7C" w:rsidR="00011E7C" w:rsidRPr="007A5897"/>
    <w:p w:rsidRDefault="008E1CB9" w:rsidP="009468B0" w:rsidR="008E1CB9" w:rsidRPr="007047C7">
      <w:pPr>
        <w:jc w:val="both"/>
      </w:pPr>
    </w:p>
    <w:sectPr w:rsidSect="00923BEE" w:rsidR="008E1CB9" w:rsidRPr="007047C7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A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E816E5">
      <w:t>2884</w:t>
    </w:r>
    <w:r w:rsidR="009E0843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6180"/>
    <w:rsid w:val="00040B9A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D1482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047C7"/>
    <w:rsid w:val="00723A4F"/>
    <w:rsid w:val="00764B48"/>
    <w:rsid w:val="00770120"/>
    <w:rsid w:val="00783E03"/>
    <w:rsid w:val="007B4511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14A43"/>
    <w:rsid w:val="00E71B60"/>
    <w:rsid w:val="00E816E5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14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14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2946</properties:Characters>
  <properties:Lines>77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2018-08-28T11:26:00Z</dcterms:created>
  <dc:creator>Korisnik</dc:creator>
  <cp:lastModifiedBy>Renata Klokočki</cp:lastModifiedBy>
  <cp:lastPrinted>2018-03-12T09:21:00Z</cp:lastPrinted>
  <dcterms:modified xmlns:xsi="http://www.w3.org/2001/XMLSchema-instance" xsi:type="dcterms:W3CDTF">2018-08-28T11:39:00Z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 TABLICE I RJEŠENJA o utvrđenim tražbinama-čl.78.a SZ-a-KONTEX,.docx)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