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5552" w14:paraId="0225552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6553A4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06F" w:rsidP="004F0340" w:rsidR="0046606F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 xml:space="preserve">Zagreb, </w:t>
      </w:r>
      <w:proofErr w:type="spellStart"/>
      <w:r w:rsidRPr="00514469">
        <w:t>Amruševa</w:t>
      </w:r>
      <w:proofErr w:type="spellEnd"/>
      <w:r w:rsidRPr="00514469">
        <w:t xml:space="preserve">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  <w:r w:rsidRPr="00514469">
        <w:rPr>
          <w:lang w:val="pl-PL"/>
        </w:rPr>
        <w:t>7 St-</w:t>
      </w:r>
      <w:r w:rsidR="006553A4">
        <w:rPr>
          <w:lang w:val="pl-PL"/>
        </w:rPr>
        <w:t>1252/12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D353D6" w:rsidP="004F0340" w:rsidR="001B4324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6B2C85" w:rsidR="006B2C85">
      <w:pPr>
        <w:jc w:val="both"/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 w:rsidR="00961A8B">
        <w:rPr>
          <w:lang w:val="pt-BR"/>
        </w:rPr>
        <w:t xml:space="preserve">nikom </w:t>
      </w:r>
      <w:proofErr w:type="spellStart"/>
      <w:r w:rsidR="006B2C85" w:rsidRPr="0079366C">
        <w:t>AMNESTY</w:t>
      </w:r>
      <w:proofErr w:type="spellEnd"/>
      <w:r w:rsidR="006B2C85" w:rsidRPr="0079366C">
        <w:t xml:space="preserve"> </w:t>
      </w:r>
      <w:proofErr w:type="spellStart"/>
      <w:r w:rsidR="006B2C85" w:rsidRPr="0079366C">
        <w:t>INTERNATIONAL</w:t>
      </w:r>
      <w:proofErr w:type="spellEnd"/>
      <w:r w:rsidR="006B2C85" w:rsidRPr="0079366C">
        <w:t xml:space="preserve"> HRVATSKE u stečaju, Praška 2/III, Zagreb, </w:t>
      </w:r>
      <w:proofErr w:type="spellStart"/>
      <w:r w:rsidR="006B2C85" w:rsidRPr="0079366C">
        <w:t>OIB</w:t>
      </w:r>
      <w:proofErr w:type="spellEnd"/>
      <w:r w:rsidR="006B2C85" w:rsidRPr="0079366C">
        <w:t xml:space="preserve"> </w:t>
      </w:r>
      <w:proofErr w:type="spellStart"/>
      <w:r w:rsidR="006B2C85" w:rsidRPr="0079366C">
        <w:t>22170699583</w:t>
      </w:r>
      <w:proofErr w:type="spellEnd"/>
      <w:r w:rsidR="006B2C85">
        <w:t xml:space="preserve">, </w:t>
      </w:r>
      <w:r w:rsidR="004E090D">
        <w:t>8. lipanj</w:t>
      </w:r>
      <w:r w:rsidR="006B2C85">
        <w:t xml:space="preserve"> </w:t>
      </w:r>
      <w:proofErr w:type="spellStart"/>
      <w:r w:rsidR="006B2C85">
        <w:t>2016</w:t>
      </w:r>
      <w:proofErr w:type="spellEnd"/>
      <w:r w:rsidR="006B2C85">
        <w:t>.</w:t>
      </w:r>
    </w:p>
    <w:p w:rsidRDefault="006B2C85" w:rsidP="006B2C85" w:rsidR="006B2C85">
      <w:pPr>
        <w:jc w:val="both"/>
      </w:pPr>
    </w:p>
    <w:p w:rsidRDefault="00B23738" w:rsidP="006B2C85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4E090D" w:rsidR="007A46A5" w:rsidRPr="00514469">
      <w:pPr>
        <w:jc w:val="both"/>
      </w:pPr>
      <w:r w:rsidRPr="00514469">
        <w:tab/>
      </w:r>
      <w:r w:rsidR="004E090D">
        <w:t>Ispravlja se rješenje ovog suda broj St-</w:t>
      </w:r>
      <w:proofErr w:type="spellStart"/>
      <w:r w:rsidR="004E090D">
        <w:t>1252</w:t>
      </w:r>
      <w:proofErr w:type="spellEnd"/>
      <w:r w:rsidR="004E090D">
        <w:t>/</w:t>
      </w:r>
      <w:proofErr w:type="spellStart"/>
      <w:r w:rsidR="004E090D">
        <w:t>12</w:t>
      </w:r>
      <w:proofErr w:type="spellEnd"/>
      <w:r w:rsidR="004E090D">
        <w:t xml:space="preserve"> od </w:t>
      </w:r>
      <w:proofErr w:type="spellStart"/>
      <w:r w:rsidR="004E090D">
        <w:t>13</w:t>
      </w:r>
      <w:proofErr w:type="spellEnd"/>
      <w:r w:rsidR="004E090D">
        <w:t xml:space="preserve">. travnja </w:t>
      </w:r>
      <w:proofErr w:type="spellStart"/>
      <w:r w:rsidR="004E090D">
        <w:t>2016</w:t>
      </w:r>
      <w:proofErr w:type="spellEnd"/>
      <w:r w:rsidR="004E090D">
        <w:t>. u točki 3. izreke rješenja, tako da ista ispravno glasi:</w:t>
      </w:r>
    </w:p>
    <w:p w:rsidRDefault="00D00EE1" w:rsidP="009D7D73" w:rsidR="00D00EE1" w:rsidRPr="00514469">
      <w:pPr>
        <w:ind w:firstLine="720" w:right="-2"/>
        <w:jc w:val="both"/>
      </w:pPr>
      <w:r w:rsidRPr="00514469">
        <w:t xml:space="preserve">3. Rješenje će se nakon pravomoćnosti dostaviti </w:t>
      </w:r>
      <w:r w:rsidR="004E090D">
        <w:t xml:space="preserve">Gradskom uredu za opću upravu Grada Zagreba, </w:t>
      </w:r>
      <w:r w:rsidR="000B4767">
        <w:t xml:space="preserve"> radi brisanja</w:t>
      </w:r>
      <w:r w:rsidRPr="00514469">
        <w:t xml:space="preserve"> stečajnog dužnika</w:t>
      </w:r>
      <w:r w:rsidR="007130BB">
        <w:t xml:space="preserve"> iz Registra udruga</w:t>
      </w:r>
      <w:r w:rsidRPr="00514469">
        <w:t>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130BB" w:rsidP="007130BB" w:rsidR="007130BB" w:rsidRPr="00710065">
      <w:pPr>
        <w:ind w:firstLine="708"/>
        <w:jc w:val="both"/>
      </w:pPr>
      <w:r w:rsidRPr="00710065">
        <w:t>Uslijed greške u pisanju</w:t>
      </w:r>
      <w:r>
        <w:t xml:space="preserve"> u točki 3. izreke rješenja</w:t>
      </w:r>
      <w:r w:rsidRPr="00710065">
        <w:t xml:space="preserve"> pogrešno je navedeno da će se </w:t>
      </w:r>
      <w:r>
        <w:t>nakon pravomoćnosti rješenja dužnik brisati iz sudskog registra, umjesto iz Registra udruga Republike Hrvatske</w:t>
      </w:r>
      <w:r w:rsidRPr="0052014A">
        <w:t>.</w:t>
      </w:r>
    </w:p>
    <w:p w:rsidRDefault="007130BB" w:rsidP="007130BB" w:rsidR="007130BB" w:rsidRPr="00710065">
      <w:pPr>
        <w:ind w:firstLine="708"/>
        <w:jc w:val="both"/>
      </w:pPr>
      <w:r w:rsidRPr="00710065">
        <w:t xml:space="preserve">Čim je greška uočena, valjalo je istu ispraviti temeljem odredbe čl. </w:t>
      </w:r>
      <w:proofErr w:type="spellStart"/>
      <w:r w:rsidRPr="00710065">
        <w:t>342</w:t>
      </w:r>
      <w:proofErr w:type="spellEnd"/>
      <w:r w:rsidRPr="00710065">
        <w:t xml:space="preserve"> Zakona o parničnom postupku</w:t>
      </w:r>
      <w:r>
        <w:t xml:space="preserve"> u svezi s čl. 6 Stečajnog zakona i </w:t>
      </w:r>
      <w:r w:rsidRPr="00710065">
        <w:t>riješiti kao u izreci rješenja.</w:t>
      </w:r>
    </w:p>
    <w:p w:rsidRDefault="004E3A48" w:rsidP="007130BB" w:rsidR="004E3A48" w:rsidRPr="00514469">
      <w:pPr>
        <w:jc w:val="center"/>
      </w:pPr>
      <w:r w:rsidRPr="00514469">
        <w:t xml:space="preserve">Zagreb, </w:t>
      </w:r>
      <w:r w:rsidR="007130BB">
        <w:t>8. lipanj</w:t>
      </w:r>
      <w:r w:rsidR="006B2C85">
        <w:t xml:space="preserve"> </w:t>
      </w:r>
      <w:proofErr w:type="spellStart"/>
      <w:r w:rsidR="006B2C85">
        <w:t>2016</w:t>
      </w:r>
      <w:proofErr w:type="spellEnd"/>
      <w:r w:rsidR="006B2C85">
        <w:t>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C025BE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6B2C85">
      <w:r w:rsidRPr="006B2C85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C025BE" w:rsidP="00AB7A2F" w:rsidR="00C025B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025BE" w:rsidP="00995CE9" w:rsidR="00C025B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9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proofErr w:type="spellStart"/>
    <w:r w:rsidR="003563E6">
      <w:rPr>
        <w:rFonts w:hAnsi="Verdana" w:ascii="Verdana"/>
        <w:sz w:val="20"/>
        <w:szCs w:val="20"/>
      </w:rPr>
      <w:t>1252</w:t>
    </w:r>
    <w:proofErr w:type="spellEnd"/>
    <w:r w:rsidR="003563E6">
      <w:rPr>
        <w:rFonts w:hAnsi="Verdana" w:ascii="Verdana"/>
        <w:sz w:val="20"/>
        <w:szCs w:val="20"/>
      </w:rPr>
      <w:t>/</w:t>
    </w:r>
    <w:proofErr w:type="spellStart"/>
    <w:r w:rsidR="003563E6">
      <w:rPr>
        <w:rFonts w:hAnsi="Verdana" w:ascii="Verdana"/>
        <w:sz w:val="20"/>
        <w:szCs w:val="20"/>
      </w:rPr>
      <w:t>12</w:t>
    </w:r>
    <w:proofErr w:type="spellEnd"/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94415"/>
    <w:rsid w:val="000B4767"/>
    <w:rsid w:val="000C33CD"/>
    <w:rsid w:val="000E3820"/>
    <w:rsid w:val="000E4225"/>
    <w:rsid w:val="000E63BB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0DD3"/>
    <w:rsid w:val="002842BB"/>
    <w:rsid w:val="002A180D"/>
    <w:rsid w:val="002A19C7"/>
    <w:rsid w:val="002E3EBC"/>
    <w:rsid w:val="00341301"/>
    <w:rsid w:val="00341385"/>
    <w:rsid w:val="00341707"/>
    <w:rsid w:val="003563E6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090D"/>
    <w:rsid w:val="004E3A48"/>
    <w:rsid w:val="004E548F"/>
    <w:rsid w:val="004E6843"/>
    <w:rsid w:val="004F0340"/>
    <w:rsid w:val="00500513"/>
    <w:rsid w:val="005075A9"/>
    <w:rsid w:val="00512907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553A4"/>
    <w:rsid w:val="00665DE7"/>
    <w:rsid w:val="00693C1D"/>
    <w:rsid w:val="00694B0D"/>
    <w:rsid w:val="006B2C85"/>
    <w:rsid w:val="006B4941"/>
    <w:rsid w:val="006C2C97"/>
    <w:rsid w:val="006D17BB"/>
    <w:rsid w:val="006E1126"/>
    <w:rsid w:val="007130BB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025BE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3D6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1CD4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6B2C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2C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2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6B2C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2C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2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2012.</izvorni_sadrzaj>
    <derivirana_varijabla naziv="DomainObject.Predmet.DatumOsnivanja_1">11.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2016.</izvorni_sadrzaj>
    <derivirana_varijabla naziv="DomainObject.Predmet.DatumRjesavanja_1">2.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St-1252/2012</izvorni_sadrzaj>
    <derivirana_varijabla naziv="DomainObject.Predmet.OznakaBroj_1">St-1252/2012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AMNESTY INTERNATIONAL HRVATSKE</izvorni_sadrzaj>
    <derivirana_varijabla naziv="DomainObject.Predmet.ProtustrankaFormated_1">  AMNESTY INTERNATIONAL HRVATSKE</derivirana_varijabla>
  </DomainObject.Predmet.ProtustrankaFormated>
  <DomainObject.Predmet.ProtustrankaFormatedOIB>
    <izvorni_sadrzaj>  AMNESTY INTERNATIONAL HRVATSKE, OIB 22170699583</izvorni_sadrzaj>
    <derivirana_varijabla naziv="DomainObject.Predmet.ProtustrankaFormatedOIB_1">  AMNESTY INTERNATIONAL HRVATSKE, OIB 22170699583</derivirana_varijabla>
  </DomainObject.Predmet.ProtustrankaFormatedOIB>
  <DomainObject.Predmet.ProtustrankaFormatedWithAdress>
    <izvorni_sadrzaj> AMNESTY INTERNATIONAL HRVATSKE, PRAŠKA 2/III, 10000 Zagreb</izvorni_sadrzaj>
    <derivirana_varijabla naziv="DomainObject.Predmet.ProtustrankaFormatedWithAdress_1"> AMNESTY INTERNATIONAL HRVATSKE, PRAŠKA 2/III, 10000 Zagreb</derivirana_varijabla>
  </DomainObject.Predmet.ProtustrankaFormatedWithAdress>
  <DomainObject.Predmet.ProtustrankaFormatedWithAdressOIB>
    <izvorni_sadrzaj> AMNESTY INTERNATIONAL HRVATSKE, OIB 22170699583, PRAŠKA 2/III, 10000 Zagreb</izvorni_sadrzaj>
    <derivirana_varijabla naziv="DomainObject.Predmet.ProtustrankaFormatedWithAdressOIB_1"> AMNESTY INTERNATIONAL HRVATSKE, OIB 22170699583, PRAŠKA 2/III, 10000 Zagreb</derivirana_varijabla>
  </DomainObject.Predmet.ProtustrankaFormatedWithAdressOIB>
  <DomainObject.Predmet.ProtustrankaWithAdress>
    <izvorni_sadrzaj>AMNESTY INTERNATIONAL HRVATSKE PRAŠKA 2/III, 10000 Zagreb</izvorni_sadrzaj>
    <derivirana_varijabla naziv="DomainObject.Predmet.ProtustrankaWithAdress_1">AMNESTY INTERNATIONAL HRVATSKE PRAŠKA 2/III, 10000 Zagreb</derivirana_varijabla>
  </DomainObject.Predmet.ProtustrankaWithAdress>
  <DomainObject.Predmet.ProtustrankaWithAdressOIB>
    <izvorni_sadrzaj>AMNESTY INTERNATIONAL HRVATSKE, OIB 22170699583, PRAŠKA 2/III, 10000 Zagreb</izvorni_sadrzaj>
    <derivirana_varijabla naziv="DomainObject.Predmet.ProtustrankaWithAdressOIB_1">AMNESTY INTERNATIONAL HRVATSKE, OIB 22170699583, PRAŠKA 2/III, 10000 Zagreb</derivirana_varijabla>
  </DomainObject.Predmet.ProtustrankaWithAdressOIB>
  <DomainObject.Predmet.ProtustrankaNazivFormated>
    <izvorni_sadrzaj>AMNESTY INTERNATIONAL HRVATSKE</izvorni_sadrzaj>
    <derivirana_varijabla naziv="DomainObject.Predmet.ProtustrankaNazivFormated_1">AMNESTY INTERNATIONAL HRVATSKE</derivirana_varijabla>
  </DomainObject.Predmet.ProtustrankaNazivFormated>
  <DomainObject.Predmet.ProtustrankaNazivFormatedOIB>
    <izvorni_sadrzaj>AMNESTY INTERNATIONAL HRVATSKE, OIB 22170699583</izvorni_sadrzaj>
    <derivirana_varijabla naziv="DomainObject.Predmet.ProtustrankaNazivFormatedOIB_1">AMNESTY INTERNATIONAL HRVATSKE, OIB 22170699583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AMNESTY INTERNATIONAL HRVATSKE</izvorni_sadrzaj>
    <derivirana_varijabla naziv="DomainObject.Predmet.StrankaFormated_1">  AMNESTY INTERNATIONAL HRVATSKE</derivirana_varijabla>
  </DomainObject.Predmet.StrankaFormated>
  <DomainObject.Predmet.StrankaFormatedOIB>
    <izvorni_sadrzaj>  AMNESTY INTERNATIONAL HRVATSKE, OIB 22170699583</izvorni_sadrzaj>
    <derivirana_varijabla naziv="DomainObject.Predmet.StrankaFormatedOIB_1">  AMNESTY INTERNATIONAL HRVATSKE, OIB 22170699583</derivirana_varijabla>
  </DomainObject.Predmet.StrankaFormatedOIB>
  <DomainObject.Predmet.StrankaFormatedWithAdress>
    <izvorni_sadrzaj> AMNESTY INTERNATIONAL HRVATSKE, Praška 2, 10000 Zagreb</izvorni_sadrzaj>
    <derivirana_varijabla naziv="DomainObject.Predmet.StrankaFormatedWithAdress_1"> AMNESTY INTERNATIONAL HRVATSKE, Praška 2, 10000 Zagreb</derivirana_varijabla>
  </DomainObject.Predmet.StrankaFormatedWithAdress>
  <DomainObject.Predmet.StrankaFormatedWithAdressOIB>
    <izvorni_sadrzaj> AMNESTY INTERNATIONAL HRVATSKE, OIB 22170699583, Praška 2, 10000 Zagreb</izvorni_sadrzaj>
    <derivirana_varijabla naziv="DomainObject.Predmet.StrankaFormatedWithAdressOIB_1"> AMNESTY INTERNATIONAL HRVATSKE, OIB 22170699583, Praška 2, 10000 Zagreb</derivirana_varijabla>
  </DomainObject.Predmet.StrankaFormatedWithAdressOIB>
  <DomainObject.Predmet.StrankaWithAdress>
    <izvorni_sadrzaj>AMNESTY INTERNATIONAL HRVATSKE Praška 2,10000 Zagreb</izvorni_sadrzaj>
    <derivirana_varijabla naziv="DomainObject.Predmet.StrankaWithAdress_1">AMNESTY INTERNATIONAL HRVATSKE Praška 2,10000 Zagreb</derivirana_varijabla>
  </DomainObject.Predmet.StrankaWithAdress>
  <DomainObject.Predmet.StrankaWithAdressOIB>
    <izvorni_sadrzaj>AMNESTY INTERNATIONAL HRVATSKE, OIB 22170699583, Praška 2,10000 Zagreb</izvorni_sadrzaj>
    <derivirana_varijabla naziv="DomainObject.Predmet.StrankaWithAdressOIB_1">AMNESTY INTERNATIONAL HRVATSKE, OIB 22170699583, Praška 2,10000 Zagreb</derivirana_varijabla>
  </DomainObject.Predmet.StrankaWithAdressOIB>
  <DomainObject.Predmet.StrankaNazivFormated>
    <izvorni_sadrzaj>AMNESTY INTERNATIONAL HRVATSKE</izvorni_sadrzaj>
    <derivirana_varijabla naziv="DomainObject.Predmet.StrankaNazivFormated_1">AMNESTY INTERNATIONAL HRVATSKE</derivirana_varijabla>
  </DomainObject.Predmet.StrankaNazivFormated>
  <DomainObject.Predmet.StrankaNazivFormatedOIB>
    <izvorni_sadrzaj>AMNESTY INTERNATIONAL HRVATSKE, OIB 22170699583</izvorni_sadrzaj>
    <derivirana_varijabla naziv="DomainObject.Predmet.StrankaNazivFormatedOIB_1">AMNESTY INTERNATIONAL HRVATSKE, OIB 22170699583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AMNESTY INTERNATIONAL HRVATSKE</item>
    </izvorni_sadrzaj>
    <derivirana_varijabla naziv="DomainObject.Predmet.StrankaListFormated_1">
      <item>AMNESTY INTERNATIONAL HRVATSKE</item>
    </derivirana_varijabla>
  </DomainObject.Predmet.StrankaListFormated>
  <DomainObject.Predmet.StrankaListFormatedOIB>
    <izvorni_sadrzaj>
      <item>AMNESTY INTERNATIONAL HRVATSKE, OIB 22170699583</item>
    </izvorni_sadrzaj>
    <derivirana_varijabla naziv="DomainObject.Predmet.StrankaListFormatedOIB_1">
      <item>AMNESTY INTERNATIONAL HRVATSKE, OIB 22170699583</item>
    </derivirana_varijabla>
  </DomainObject.Predmet.StrankaListFormatedOIB>
  <DomainObject.Predmet.StrankaListFormatedWithAdress>
    <izvorni_sadrzaj>
      <item>AMNESTY INTERNATIONAL HRVATSKE, Praška 2, 10000 Zagreb</item>
    </izvorni_sadrzaj>
    <derivirana_varijabla naziv="DomainObject.Predmet.StrankaListFormatedWithAdress_1">
      <item>AMNESTY INTERNATIONAL HRVATSKE, Praška 2, 10000 Zagreb</item>
    </derivirana_varijabla>
  </DomainObject.Predmet.StrankaListFormatedWithAdress>
  <DomainObject.Predmet.StrankaListFormatedWithAdressOIB>
    <izvorni_sadrzaj>
      <item>AMNESTY INTERNATIONAL HRVATSKE, OIB 22170699583, Praška 2, 10000 Zagreb</item>
    </izvorni_sadrzaj>
    <derivirana_varijabla naziv="DomainObject.Predmet.StrankaListFormatedWithAdressOIB_1">
      <item>AMNESTY INTERNATIONAL HRVATSKE, OIB 22170699583, Praška 2, 10000 Zagreb</item>
    </derivirana_varijabla>
  </DomainObject.Predmet.StrankaListFormatedWithAdressOIB>
  <DomainObject.Predmet.StrankaListNazivFormated>
    <izvorni_sadrzaj>
      <item>AMNESTY INTERNATIONAL HRVATSKE</item>
    </izvorni_sadrzaj>
    <derivirana_varijabla naziv="DomainObject.Predmet.StrankaListNazivFormated_1">
      <item>AMNESTY INTERNATIONAL HRVATSKE</item>
    </derivirana_varijabla>
  </DomainObject.Predmet.StrankaListNazivFormated>
  <DomainObject.Predmet.StrankaListNazivFormatedOIB>
    <izvorni_sadrzaj>
      <item>AMNESTY INTERNATIONAL HRVATSKE, OIB 22170699583</item>
    </izvorni_sadrzaj>
    <derivirana_varijabla naziv="DomainObject.Predmet.StrankaListNazivFormatedOIB_1">
      <item>AMNESTY INTERNATIONAL HRVATSKE, OIB 22170699583</item>
    </derivirana_varijabla>
  </DomainObject.Predmet.StrankaListNazivFormatedOIB>
  <DomainObject.Predmet.ProtuStrankaListFormated>
    <izvorni_sadrzaj>
      <item>AMNESTY INTERNATIONAL HRVATSKE</item>
    </izvorni_sadrzaj>
    <derivirana_varijabla naziv="DomainObject.Predmet.ProtuStrankaListFormated_1">
      <item>AMNESTY INTERNATIONAL HRVATSKE</item>
    </derivirana_varijabla>
  </DomainObject.Predmet.ProtuStrankaListFormated>
  <DomainObject.Predmet.ProtuStrankaListFormatedOIB>
    <izvorni_sadrzaj>
      <item>AMNESTY INTERNATIONAL HRVATSKE, OIB 22170699583</item>
    </izvorni_sadrzaj>
    <derivirana_varijabla naziv="DomainObject.Predmet.ProtuStrankaListFormatedOIB_1">
      <item>AMNESTY INTERNATIONAL HRVATSKE, OIB 22170699583</item>
    </derivirana_varijabla>
  </DomainObject.Predmet.ProtuStrankaListFormatedOIB>
  <DomainObject.Predmet.ProtuStrankaListFormatedWithAdress>
    <izvorni_sadrzaj>
      <item>AMNESTY INTERNATIONAL HRVATSKE, PRAŠKA 2/III, 10000 Zagreb</item>
    </izvorni_sadrzaj>
    <derivirana_varijabla naziv="DomainObject.Predmet.ProtuStrankaListFormatedWithAdress_1">
      <item>AMNESTY INTERNATIONAL HRVATSKE, PRAŠKA 2/III, 10000 Zagreb</item>
    </derivirana_varijabla>
  </DomainObject.Predmet.ProtuStrankaListFormatedWithAdress>
  <DomainObject.Predmet.ProtuStrankaListFormatedWithAdressOIB>
    <izvorni_sadrzaj>
      <item>AMNESTY INTERNATIONAL HRVATSKE, OIB 22170699583, PRAŠKA 2/III, 10000 Zagreb</item>
    </izvorni_sadrzaj>
    <derivirana_varijabla naziv="DomainObject.Predmet.ProtuStrankaListFormatedWithAdressOIB_1">
      <item>AMNESTY INTERNATIONAL HRVATSKE, OIB 22170699583, PRAŠKA 2/III, 10000 Zagreb</item>
    </derivirana_varijabla>
  </DomainObject.Predmet.ProtuStrankaListFormatedWithAdressOIB>
  <DomainObject.Predmet.ProtuStrankaListNazivFormated>
    <izvorni_sadrzaj>
      <item>AMNESTY INTERNATIONAL HRVATSKE</item>
    </izvorni_sadrzaj>
    <derivirana_varijabla naziv="DomainObject.Predmet.ProtuStrankaListNazivFormated_1">
      <item>AMNESTY INTERNATIONAL HRVATSKE</item>
    </derivirana_varijabla>
  </DomainObject.Predmet.ProtuStrankaListNazivFormated>
  <DomainObject.Predmet.ProtuStrankaListNazivFormatedOIB>
    <izvorni_sadrzaj>
      <item>AMNESTY INTERNATIONAL HRVATSKE, OIB 22170699583</item>
    </izvorni_sadrzaj>
    <derivirana_varijabla naziv="DomainObject.Predmet.ProtuStrankaListNazivFormatedOIB_1">
      <item>AMNESTY INTERNATIONAL HRVATSKE, OIB 22170699583</item>
    </derivirana_varijabla>
  </DomainObject.Predmet.ProtuStrankaListNazivFormatedOIB>
  <DomainObject.Predmet.OstaliListFormated>
    <izvorni_sadrzaj>
      <item>odvjetnik Boran Gošek</item>
      <item>Sanja Freiberger</item>
      <item>FINANCIJSKA AGENCIJA</item>
      <item>Anamaria Ivanković</item>
    </izvorni_sadrzaj>
    <derivirana_varijabla naziv="DomainObject.Predmet.OstaliListFormated_1">
      <item>odvjetnik Boran Gošek</item>
      <item>Sanja Freiberger</item>
      <item>FINANCIJSKA AGENCIJA</item>
      <item>Anamaria Ivanković</item>
    </derivirana_varijabla>
  </DomainObject.Predmet.OstaliListFormated>
  <DomainObject.Predmet.OstaliListFormatedOIB>
    <izvorni_sadrzaj>
      <item>odvjetnik Boran Gošek</item>
      <item>Sanja Freiberger</item>
      <item>FINANCIJSKA AGENCIJA</item>
      <item>Anamaria Ivanković, OIB 26902318451</item>
    </izvorni_sadrzaj>
    <derivirana_varijabla naziv="DomainObject.Predmet.OstaliListFormatedOIB_1">
      <item>odvjetnik Boran Gošek</item>
      <item>Sanja Freiberger</item>
      <item>FINANCIJSKA AGENCIJA</item>
      <item>Anamaria Ivanković, OIB 26902318451</item>
    </derivirana_varijabla>
  </DomainObject.Predmet.OstaliListFormatedOIB>
  <DomainObject.Predmet.OstaliListFormatedWithAdress>
    <izvorni_sadrzaj>
      <item>odvjetnik Boran Gošek, Crvenog križa 33, 10000 Zagreb</item>
      <item>Sanja Freiberger</item>
      <item>FINANCIJSKA AGENCIJA, 10000 Zagreb</item>
      <item>Anamaria Ivanković, Britanski trg 10, 10000 Zagreb</item>
    </izvorni_sadrzaj>
    <derivirana_varijabla naziv="DomainObject.Predmet.OstaliListFormatedWithAdress_1">
      <item>odvjetnik Boran Gošek, Crvenog križa 33, 10000 Zagreb</item>
      <item>Sanja Freiberger</item>
      <item>FINANCIJSKA AGENCIJA, 10000 Zagreb</item>
      <item>Anamaria Ivanković, Britanski trg 10, 10000 Zagreb</item>
    </derivirana_varijabla>
  </DomainObject.Predmet.OstaliListFormatedWithAdress>
  <DomainObject.Predmet.OstaliListFormatedWithAdressOIB>
    <izvorni_sadrzaj>
      <item>odvjetnik Boran Gošek, Crvenog križa 33, 10000 Zagreb</item>
      <item>Sanja Freiberger</item>
      <item>FINANCIJSKA AGENCIJA, 10000 Zagreb</item>
      <item>Anamaria Ivanković, OIB 26902318451, Britanski trg 10, 10000 Zagreb</item>
    </izvorni_sadrzaj>
    <derivirana_varijabla naziv="DomainObject.Predmet.OstaliListFormatedWithAdressOIB_1">
      <item>odvjetnik Boran Gošek, Crvenog križa 33, 10000 Zagreb</item>
      <item>Sanja Freiberger</item>
      <item>FINANCIJSKA AGENCIJA, 10000 Zagreb</item>
      <item>Anamaria Ivanković, OIB 26902318451, Britanski trg 10, 10000 Zagreb</item>
    </derivirana_varijabla>
  </DomainObject.Predmet.OstaliListFormatedWithAdressOIB>
  <DomainObject.Predmet.OstaliListNazivFormated>
    <izvorni_sadrzaj>
      <item>odvjetnik Boran Gošek</item>
      <item>Sanja Freiberger</item>
      <item>FINANCIJSKA AGENCIJA</item>
      <item>Anamaria Ivanković</item>
    </izvorni_sadrzaj>
    <derivirana_varijabla naziv="DomainObject.Predmet.OstaliListNazivFormated_1">
      <item>odvjetnik Boran Gošek</item>
      <item>Sanja Freiberger</item>
      <item>FINANCIJSKA AGENCIJA</item>
      <item>Anamaria Ivanković</item>
    </derivirana_varijabla>
  </DomainObject.Predmet.OstaliListNazivFormated>
  <DomainObject.Predmet.OstaliListNazivFormatedOIB>
    <izvorni_sadrzaj>
      <item>odvjetnik Boran Gošek</item>
      <item>Sanja Freiberger</item>
      <item>FINANCIJSKA AGENCIJA</item>
      <item>Anamaria Ivanković, OIB 26902318451</item>
    </izvorni_sadrzaj>
    <derivirana_varijabla naziv="DomainObject.Predmet.OstaliListNazivFormatedOIB_1">
      <item>odvjetnik Boran Gošek</item>
      <item>Sanja Freiberger</item>
      <item>FINANCIJSKA AGENCIJA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AMNESTY INTERNATIONAL HRVATSKE</izvorni_sadrzaj>
    <derivirana_varijabla naziv="DomainObject.Predmet.StrankaIDrugi_1">AMNESTY INTERNATIONAL HRVATSKE</derivirana_varijabla>
  </DomainObject.Predmet.StrankaIDrugi>
  <DomainObject.Predmet.ProtustrankaIDrugi>
    <izvorni_sadrzaj>AMNESTY INTERNATIONAL HRVATSKE</izvorni_sadrzaj>
    <derivirana_varijabla naziv="DomainObject.Predmet.ProtustrankaIDrugi_1">AMNESTY INTERNATIONAL HRVATSKE</derivirana_varijabla>
  </DomainObject.Predmet.ProtustrankaIDrugi>
  <DomainObject.Predmet.StrankaIDrugiAdressOIB>
    <izvorni_sadrzaj>AMNESTY INTERNATIONAL HRVATSKE, OIB 22170699583, Praška 2, 10000 Zagreb</izvorni_sadrzaj>
    <derivirana_varijabla naziv="DomainObject.Predmet.StrankaIDrugiAdressOIB_1">AMNESTY INTERNATIONAL HRVATSKE, OIB 22170699583, Praška 2, 10000 Zagreb</derivirana_varijabla>
  </DomainObject.Predmet.StrankaIDrugiAdressOIB>
  <DomainObject.Predmet.ProtustrankaIDrugiAdressOIB>
    <izvorni_sadrzaj>AMNESTY INTERNATIONAL HRVATSKE, OIB 22170699583, PRAŠKA 2/III, 10000 Zagreb</izvorni_sadrzaj>
    <derivirana_varijabla naziv="DomainObject.Predmet.ProtustrankaIDrugiAdressOIB_1">AMNESTY INTERNATIONAL HRVATSKE, OIB 22170699583, PRAŠKA 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>3. svibnja 2016.</izvorni_sadrzaj>
    <derivirana_varijabla naziv="DomainObject.Predmet.OdlukaRjesenje.DatumPravomocnosti_1">3. svibnja 2016.</derivirana_varijabla>
  </DomainObject.Predmet.OdlukaRjesenje.DatumPravomocnosti>
  <DomainObject.Predmet.OdlukaRjesenje.Oznaka>
    <izvorni_sadrzaj>St-1252/2012-78</izvorni_sadrzaj>
    <derivirana_varijabla naziv="DomainObject.Predmet.OdlukaRjesenje.Oznaka_1">St-1252/2012-78</derivirana_varijabla>
  </DomainObject.Predmet.OdlukaRjesenje.Oznaka>
  <DomainObject.Predmet.SudioniciListNaziv>
    <izvorni_sadrzaj>
      <item>AMNESTY INTERNATIONAL HRVATSKE</item>
      <item>AMNESTY INTERNATIONAL HRVATSKE</item>
      <item>odvjetnik Boran Gošek</item>
      <item>Sanja Freiberger</item>
      <item>FINANCIJSKA AGENCIJA</item>
      <item>Anamaria Ivanković</item>
    </izvorni_sadrzaj>
    <derivirana_varijabla naziv="DomainObject.Predmet.SudioniciListNaziv_1">
      <item>AMNESTY INTERNATIONAL HRVATSKE</item>
      <item>AMNESTY INTERNATIONAL HRVATSKE</item>
      <item>odvjetnik Boran Gošek</item>
      <item>Sanja Freiberger</item>
      <item>FINANCIJSKA AGENCIJA</item>
      <item>Anamaria Ivanković</item>
    </derivirana_varijabla>
  </DomainObject.Predmet.SudioniciListNaziv>
  <DomainObject.Predmet.SudioniciListAdressOIB>
    <izvorni_sadrzaj>
      <item>AMNESTY INTERNATIONAL HRVATSKE, OIB 22170699583, PRAŠKA 2/III,10000 Zagreb</item>
      <item>AMNESTY INTERNATIONAL HRVATSKE, OIB 22170699583, Praška 2,10000 Zagreb</item>
      <item>odvjetnik Boran Gošek, Crvenog križa 33,10000 Zagreb</item>
      <item>Sanja Freiberger</item>
      <item>FINANCIJSKA AGENCIJA, 10000 Zagreb</item>
      <item>Anamaria Ivanković, OIB 26902318451, Britanski trg 10,10000 Zagreb</item>
    </izvorni_sadrzaj>
    <derivirana_varijabla naziv="DomainObject.Predmet.SudioniciListAdressOIB_1">
      <item>AMNESTY INTERNATIONAL HRVATSKE, OIB 22170699583, PRAŠKA 2/III,10000 Zagreb</item>
      <item>AMNESTY INTERNATIONAL HRVATSKE, OIB 22170699583, Praška 2,10000 Zagreb</item>
      <item>odvjetnik Boran Gošek, Crvenog križa 33,10000 Zagreb</item>
      <item>Sanja Freiberger</item>
      <item>FINANCIJSKA AGENCIJA, 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22170699583</item>
      <item>, OIB 22170699583</item>
      <item>, OIB null</item>
      <item>, OIB null</item>
      <item>, OIB null</item>
      <item>, OIB 26902318451</item>
    </izvorni_sadrzaj>
    <derivirana_varijabla naziv="DomainObject.Predmet.SudioniciListNazivOIB_1">
      <item>, OIB 22170699583</item>
      <item>, OIB 22170699583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1118</properties:Characters>
  <properties:Lines>41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2016-06-08T09:44:00Z</dcterms:created>
  <dc:creator>Korisnik</dc:creator>
  <cp:lastModifiedBy>Kristina Švajger</cp:lastModifiedBy>
  <cp:lastPrinted>2016-06-08T10:03:00Z</cp:lastPrinted>
  <dcterms:modified xmlns:xsi="http://www.w3.org/2001/XMLSchema-instance" xsi:type="dcterms:W3CDTF">2016-06-08T10:03:00Z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