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e562" w14:paraId="ddae56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D0820">
        <w:t>398/17-3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BD0820">
        <w:t>SELFIE j.d.o.o., OIB: 02081859947 sa sjedištem u Kralja Tomislava 8,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BD0820">
        <w:t>14. kolovoza 2017.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D0820">
        <w:t>SELFIE j.d.o.o., OIB: 02081859947 sa sjedištem u Kralja Tomislava 8,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D082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 2017. u 09,4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Braće Radić 2, soba </w:t>
      </w:r>
      <w:r w:rsidR="00BD0820">
        <w:t>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BD0820" w:rsidR="00B23A1B">
      <w:pPr>
        <w:spacing w:lineRule="auto" w:line="240" w:after="0"/>
        <w:jc w:val="both"/>
      </w:pPr>
      <w:r>
        <w:t xml:space="preserve">- </w:t>
      </w:r>
      <w:r w:rsidR="00BD0820">
        <w:t>direktor dužnika</w:t>
      </w:r>
      <w:r w:rsidR="00BD0820" w:rsidRPr="00BD0820">
        <w:t xml:space="preserve"> </w:t>
      </w:r>
      <w:r w:rsidR="00BD0820">
        <w:t>Jasmina Gošćiej Kovačić, OIB: 06467090797, Ludbreg, Antuna Starčevića 10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BD0820">
        <w:t>18</w:t>
      </w:r>
      <w:r w:rsidR="005C5C62">
        <w:t>.</w:t>
      </w:r>
      <w:r w:rsidR="00BD0820">
        <w:t>7</w:t>
      </w:r>
      <w:r w:rsidR="005207B1" w:rsidRPr="005207B1">
        <w:t>.</w:t>
      </w:r>
      <w:r w:rsidRPr="005207B1">
        <w:t>201</w:t>
      </w:r>
      <w:r w:rsidR="00BD0820">
        <w:t>7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D0820">
        <w:t>14</w:t>
      </w:r>
      <w:r w:rsidR="001D4C37">
        <w:t>.</w:t>
      </w:r>
      <w:r w:rsidR="00BD0820">
        <w:t>7.2017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BD0820">
        <w:t>56.185,23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BD0820">
        <w:t>14</w:t>
      </w:r>
      <w:r w:rsidR="00066C4E" w:rsidRPr="005207B1">
        <w:t xml:space="preserve">. </w:t>
      </w:r>
      <w:r w:rsidR="00BD0820">
        <w:t>kolovoza</w:t>
      </w:r>
      <w:r w:rsidR="00CC2EF9" w:rsidRPr="005207B1">
        <w:t xml:space="preserve"> </w:t>
      </w:r>
      <w:r>
        <w:t>201</w:t>
      </w:r>
      <w:r w:rsidR="00BD0820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116C2" w:rsidP="008116C2" w:rsidR="008116C2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BD0820" w:rsidP="00BD0820" w:rsidR="00BD0820">
      <w:pPr>
        <w:spacing w:lineRule="auto" w:line="240" w:after="0"/>
        <w:jc w:val="both"/>
      </w:pPr>
      <w:r>
        <w:t>- direktor dužnika</w:t>
      </w:r>
      <w:r w:rsidRPr="00BD0820">
        <w:t xml:space="preserve"> </w:t>
      </w:r>
      <w:r>
        <w:t>Jasmina Gošćiej Kovačić, OIB: 06467090797, Ludbreg, Antuna Starčevića 10</w:t>
      </w:r>
    </w:p>
    <w:p w:rsidRDefault="00BD0820" w:rsidP="00BD0820" w:rsidR="00BD0820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0CE" w:rsidP="00CD4711" w:rsidR="000670CE">
      <w:pPr>
        <w:spacing w:lineRule="auto" w:line="240" w:after="0"/>
      </w:pPr>
      <w:r>
        <w:separator/>
      </w:r>
    </w:p>
  </w:endnote>
  <w:endnote w:id="0" w:type="continuationSeparator">
    <w:p w:rsidRDefault="000670CE" w:rsidP="00CD4711" w:rsidR="000670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0CE" w:rsidP="00CD4711" w:rsidR="000670CE">
      <w:pPr>
        <w:spacing w:lineRule="auto" w:line="240" w:after="0"/>
      </w:pPr>
      <w:r>
        <w:separator/>
      </w:r>
    </w:p>
  </w:footnote>
  <w:footnote w:id="0" w:type="continuationSeparator">
    <w:p w:rsidRDefault="000670CE" w:rsidP="00CD4711" w:rsidR="000670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632">
          <w:rPr>
            <w:noProof/>
          </w:rPr>
          <w:t>2</w:t>
        </w:r>
        <w:r>
          <w:fldChar w:fldCharType="end"/>
        </w:r>
      </w:p>
    </w:sdtContent>
  </w:sdt>
  <w:p w:rsidRDefault="00BD0820" w:rsidP="00BD0820" w:rsidR="00BD0820" w:rsidRPr="005207B1">
    <w:pPr>
      <w:pStyle w:val="Zaglavlje"/>
      <w:jc w:val="right"/>
    </w:pPr>
    <w:r>
      <w:t>Poslovni broj: 2 St-398/17-3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670CE"/>
    <w:rsid w:val="00077412"/>
    <w:rsid w:val="000A275A"/>
    <w:rsid w:val="00104FDD"/>
    <w:rsid w:val="001947E6"/>
    <w:rsid w:val="00195D08"/>
    <w:rsid w:val="001A2133"/>
    <w:rsid w:val="001D0CA0"/>
    <w:rsid w:val="001D1CCB"/>
    <w:rsid w:val="001D4C37"/>
    <w:rsid w:val="002F4DC4"/>
    <w:rsid w:val="003275CE"/>
    <w:rsid w:val="00346DDA"/>
    <w:rsid w:val="0035755D"/>
    <w:rsid w:val="0038484B"/>
    <w:rsid w:val="003A1632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E04F3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BD0820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njegu i uljepšavanje lica i tijela zastupanog po punomoćniku Jasmina Gošćiej Kovačić</izvorni_sadrzaj>
    <derivirana_varijabla naziv="DomainObject.Predmet.ProtustrankaFormated_1">  SELFIE jednostavno društvo s ograničenom odgovornošću za njegu i uljepšavanje lica i tijela zastupanog po punomoćniku Jasmina Gošćiej Kovačić</derivirana_varijabla>
  </DomainObject.Predmet.ProtustrankaFormated>
  <DomainObject.Predmet.ProtustrankaFormatedOIB>
    <izvorni_sadrzaj>  SELFIE jednostavno društvo s ograničenom odgovornošću za njegu i uljepšavanje lica i tijela, OIB 02081859947 zastupanog po punomoćniku Jasmina Gošćiej Kovačić</izvorni_sadrzaj>
    <derivirana_varijabla naziv="DomainObject.Predmet.ProtustrankaFormatedOIB_1">  SELFIE jednostavno društvo s ograničenom odgovornošću za njegu i uljepšavanje lica i tijela, OIB 02081859947 zastupanog po punomoćniku Jasmina Gošćiej Kovačić</derivirana_varijabla>
  </DomainObject.Predmet.ProtustrankaFormatedOIB>
  <DomainObject.Predmet.ProtustrankaFormatedWithAdress>
    <izvorni_sadrzaj> SELFIE jednostavno društvo s ograničenom odgovornošću za njegu i uljepšavanje lica i tijela, Kralja Tomislava 8, 40000 Čakovec zastupanog po punomoćniku Jasmina Gošćiej Kovačić</izvorni_sadrzaj>
    <derivirana_varijabla naziv="DomainObject.Predmet.ProtustrankaFormatedWithAdress_1"> SELFIE jednostavno društvo s ograničenom odgovornošću za njegu i uljepšavanje lica i tijela, Kralja Tomislava 8, 40000 Čakovec zastupanog po punomoćniku Jasmina Gošćiej Kovačić</derivirana_varijabla>
  </DomainObject.Predmet.ProtustrankaFormatedWithAdress>
  <DomainObject.Predmet.ProtustrankaFormatedWithAdressOIB>
    <izvorni_sadrzaj> SELFIE jednostavno društvo s ograničenom odgovornošću za njegu i uljepšavanje lica i tijela, OIB 02081859947, Kralja Tomislava 8, 40000 Čakovec zastupanog po punomoćniku Jasmina Gošćiej Kovačić</izvorni_sadrzaj>
    <derivirana_varijabla naziv="DomainObject.Predmet.ProtustrankaFormatedWithAdressOIB_1"> SELFIE jednostavno društvo s ograničenom odgovornošću za njegu i uljepšavanje lica i tijela, OIB 02081859947, Kralja Tomislava 8, 40000 Čakovec zastupanog po punomoćniku Jasmina Gošćiej Kovačić</derivirana_varijabla>
  </DomainObject.Predmet.ProtustrankaFormatedWithAdressOIB>
  <DomainObject.Predmet.ProtustrankaWithAdress>
    <izvorni_sadrzaj>SELFIE jednostavno društvo s ograničenom odgovornošću za njegu i uljepšavanje lica i tijela Kralja Tomislava 8, 40000 Čakovec</izvorni_sadrzaj>
    <derivirana_varijabla naziv="DomainObject.Predmet.ProtustrankaWithAdress_1">SELFIE jednostavno društvo s ograničenom odgovornošću za njegu i uljepšavanje lica i tijela Kralja Tomislava 8, 40000 Čakovec</derivirana_varijabla>
  </DomainObject.Predmet.ProtustrankaWithAdress>
  <DomainObject.Predmet.ProtustrankaWithAdressOIB>
    <izvorni_sadrzaj>SELFIE jednostavno društvo s ograničenom odgovornošću za njegu i uljepšavanje lica i tijela, OIB 02081859947, Kralja Tomislava 8, 40000 Čakovec</izvorni_sadrzaj>
    <derivirana_varijabla naziv="DomainObject.Predmet.ProtustrankaWithAdressOIB_1">SELFIE jednostavno društvo s ograničenom odgovornošću za njegu i uljepšavanje lica i tijela, OIB 02081859947, Kralja Tomislava 8, 40000 Čakovec</derivirana_varijabla>
  </DomainObject.Predmet.ProtustrankaWithAdressOIB>
  <DomainObject.Predmet.ProtustrankaNazivFormated>
    <izvorni_sadrzaj>SELFIE jednostavno društvo s ograničenom odgovornošću za njegu i uljepšavanje lica i tijela</izvorni_sadrzaj>
    <derivirana_varijabla naziv="DomainObject.Predmet.ProtustrankaNazivFormated_1">SELFIE jednostavno društvo s ograničenom odgovornošću za njegu i uljepšavanje lica i tijela</derivirana_varijabla>
  </DomainObject.Predmet.ProtustrankaNazivFormated>
  <DomainObject.Predmet.ProtustrankaNazivFormatedOIB>
    <izvorni_sadrzaj>SELFIE jednostavno društvo s ograničenom odgovornošću za njegu i uljepšavanje lica i tijela, OIB 02081859947</izvorni_sadrzaj>
    <derivirana_varijabla naziv="DomainObject.Predmet.ProtustrankaNazivFormatedOIB_1">SELFIE jednostavno društvo s ograničenom odgovornošću za njegu i uljepšavanje lica i tijela, OIB 02081859947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braće Radić 2, 42000 Varaždin</izvorni_sadrzaj>
    <derivirana_varijabla naziv="DomainObject.Predmet.StrankaFormatedWithAdress_1"> Financijska agencija - Podružnica Varaždin, Ul. braće Radić 2, 42000 Varaždin</derivirana_varijabla>
  </DomainObject.Predmet.StrankaFormatedWithAdress>
  <DomainObject.Predmet.StrankaFormatedWithAdressOIB>
    <izvorni_sadrzaj> Financijska agencija - Podružnica Varaždin, OIB 85821130368, Ul. braće Radić 2, 42000 Varaždin</izvorni_sadrzaj>
    <derivirana_varijabla naziv="DomainObject.Predmet.StrankaFormatedWithAdressOIB_1"> Financijska agencija - Podružnica Varaždin, OIB 85821130368, Ul. braće Radić 2, 42000 Varaždin</derivirana_varijabla>
  </DomainObject.Predmet.StrankaFormatedWithAdressOIB>
  <DomainObject.Predmet.StrankaWithAdress>
    <izvorni_sadrzaj>Financijska agencija - Podružnica Varaždin Ul. braće Radić 2,42000 Varaždin</izvorni_sadrzaj>
    <derivirana_varijabla naziv="DomainObject.Predmet.StrankaWithAdress_1">Financijska agencija - Podružnica Varaždin Ul. braće Radić 2,42000 Varaždin</derivirana_varijabla>
  </DomainObject.Predmet.StrankaWithAdress>
  <DomainObject.Predmet.StrankaWithAdressOIB>
    <izvorni_sadrzaj>Financijska agencija - Podružnica Varaždin, OIB 85821130368, Ul. braće Radić 2,42000 Varaždin</izvorni_sadrzaj>
    <derivirana_varijabla naziv="DomainObject.Predmet.StrankaWithAdressOIB_1">Financijska agencija - Podružnica Varaždin, OIB 85821130368, Ul. braće Radić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braće Radić 2, 42000 Varaždin</item>
    </izvorni_sadrzaj>
    <derivirana_varijabla naziv="DomainObject.Predmet.StrankaListFormatedWithAdress_1">
      <item>Financijska agencija - Podružnica Varaždin, Ul. braće Radić 2, 42000 Varaždin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</izvorni_sadrzaj>
    <derivirana_varijabla naziv="DomainObject.Predmet.StrankaListFormatedWithAdressOIB_1">
      <item>Financijska agencija - Podružnica Varaždin, OIB 85821130368, Ul. braće Radić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SELFIE jednostavno društvo s ograničenom odgovornošću za njegu i uljepšavanje lica i tijela zastupanog po punomoćniku Jasmina Gošćiej Kovačić</item>
    </izvorni_sadrzaj>
    <derivirana_varijabla naziv="DomainObject.Predmet.ProtuStrankaListFormated_1">
      <item>SELFIE jednostavno društvo s ograničenom odgovornošću za njegu i uljepšavanje lica i tijela zastupanog po punomoćniku Jasmina Gošćiej Kovačić</item>
    </derivirana_varijabla>
  </DomainObject.Predmet.ProtuStrankaListFormated>
  <DomainObject.Predmet.ProtuStrankaListFormatedOIB>
    <izvorni_sadrzaj>
      <item>SELFIE jednostavno društvo s ograničenom odgovornošću za njegu i uljepšavanje lica i tijela, OIB 02081859947 zastupanog po punomoćniku Jasmina Gošćiej Kovačić</item>
    </izvorni_sadrzaj>
    <derivirana_varijabla naziv="DomainObject.Predmet.ProtuStrankaListFormatedOIB_1">
      <item>SELFIE jednostavno društvo s ograničenom odgovornošću za njegu i uljepšavanje lica i tijela, OIB 02081859947 zastupanog po punomoćniku Jasmina Gošćiej Kovačić</item>
    </derivirana_varijabla>
  </DomainObject.Predmet.ProtuStrankaListFormatedOIB>
  <DomainObject.Predmet.ProtuStrankaListFormatedWithAdress>
    <izvorni_sadrzaj>
      <item>SELFIE jednostavno društvo s ograničenom odgovornošću za njegu i uljepšavanje lica i tijela, Kralja Tomislava 8, 40000 Čakovec zastupanog po punomoćniku Jasmina Gošćiej Kovačić</item>
    </izvorni_sadrzaj>
    <derivirana_varijabla naziv="DomainObject.Predmet.ProtuStrankaListFormatedWithAdress_1">
      <item>SELFIE jednostavno društvo s ograničenom odgovornošću za njegu i uljepšavanje lica i tijela, Kralja Tomislava 8, 40000 Čakovec zastupanog po punomoćniku Jasmina Gošćiej Kovačić</item>
    </derivirana_varijabla>
  </DomainObject.Predmet.ProtuStrankaListFormatedWithAdress>
  <DomainObject.Predmet.ProtuStrankaListFormatedWithAdressOIB>
    <izvorni_sadrzaj>
      <item>SELFIE jednostavno društvo s ograničenom odgovornošću za njegu i uljepšavanje lica i tijela, OIB 02081859947, Kralja Tomislava 8, 40000 Čakovec zastupanog po punomoćniku Jasmina Gošćiej Kovačić</item>
    </izvorni_sadrzaj>
    <derivirana_varijabla naziv="DomainObject.Predmet.ProtuStrankaListFormatedWithAdressOIB_1">
      <item>SELFIE jednostavno društvo s ograničenom odgovornošću za njegu i uljepšavanje lica i tijela, OIB 02081859947, Kralja Tomislava 8, 40000 Čakovec zastupanog po punomoćniku Jasmina Gošćiej Kovačić</item>
    </derivirana_varijabla>
  </DomainObject.Predmet.ProtuStrankaListFormatedWithAdressOIB>
  <DomainObject.Predmet.ProtuStrankaListNazivFormated>
    <izvorni_sadrzaj>
      <item>SELFIE jednostavno društvo s ograničenom odgovornošću za njegu i uljepšavanje lica i tijela</item>
    </izvorni_sadrzaj>
    <derivirana_varijabla naziv="DomainObject.Predmet.ProtuStrankaListNazivFormated_1">
      <item>SELFIE jednostavno društvo s ograničenom odgovornošću za njegu i uljepšavanje lica i tijela</item>
    </derivirana_varijabla>
  </DomainObject.Predmet.ProtuStrankaListNazivFormated>
  <DomainObject.Predmet.ProtuStrankaListNazivFormatedOIB>
    <izvorni_sadrzaj>
      <item>SELFIE jednostavno društvo s ograničenom odgovornošću za njegu i uljepšavanje lica i tijela, OIB 02081859947</item>
    </izvorni_sadrzaj>
    <derivirana_varijabla naziv="DomainObject.Predmet.ProtuStrankaListNazivFormatedOIB_1">
      <item>SELFIE jednostavno društvo s ograničenom odgovornošću za njegu i uljepšavanje lica i tijela, OIB 02081859947</item>
    </derivirana_varijabla>
  </DomainObject.Predmet.ProtuStrankaListNazivFormatedOIB>
  <DomainObject.Predmet.OstaliListFormated>
    <izvorni_sadrzaj>
      <item>Sudski registar TS u Varaždinu</item>
      <item>Jasmina Gošćiej Kovačić punomoćnik sudionika u postupku SELFIE jednostavno društvo s ograničenom odgovornošću za njegu i uljepšavanje lica i tijela</item>
    </izvorni_sadrzaj>
    <derivirana_varijabla naziv="DomainObject.Predmet.OstaliListFormated_1">
      <item>Sudski registar TS u Varaždinu</item>
      <item>Jasmina Gošćiej Kovačić punomoćnik sudionika u postupku SELFIE jednostavno društvo s ograničenom odgovornošću za njegu i uljepšavanje lica i tijela</item>
    </derivirana_varijabla>
  </DomainObject.Predmet.OstaliListFormated>
  <DomainObject.Predmet.OstaliListFormatedOIB>
    <izvorni_sadrzaj>
      <item>Sudski registar TS u Varaždinu</item>
      <item>Jasmina Gošćiej Kovačić, OIB 06467090797 punomoćnik sudionika u postupku SELFIE jednostavno društvo s ograničenom odgovornošću za njegu i uljepšavanje lica i tijela</item>
    </izvorni_sadrzaj>
    <derivirana_varijabla naziv="DomainObject.Predmet.OstaliListFormatedOIB_1">
      <item>Sudski registar TS u Varaždinu</item>
      <item>Jasmina Gošćiej Kovačić, OIB 06467090797 punomoćnik sudionika u postupku SELFIE jednostavno društvo s ograničenom odgovornošću za njegu i uljepšavanje lica i tijela</item>
    </derivirana_varijabla>
  </DomainObject.Predmet.OstaliListFormatedOIB>
  <DomainObject.Predmet.OstaliListFormatedWithAdress>
    <izvorni_sadrzaj>
      <item>Sudski registar TS u Varaždinu, Ul. braće Radić 2, 42000 Varaždin</item>
      <item>Jasmina Gošćiej Kovačić, Antuna Starčevića 10, 42230 Ludbreg punomoćnik sudionika u postupku SELFIE jednostavno društvo s ograničenom odgovornošću za njegu i uljepšavanje lica i tijela</item>
    </izvorni_sadrzaj>
    <derivirana_varijabla naziv="DomainObject.Predmet.OstaliListFormatedWithAdress_1">
      <item>Sudski registar TS u Varaždinu, Ul. braće Radić 2, 42000 Varaždin</item>
      <item>Jasmina Gošćiej Kovačić, Antuna Starčevića 10, 42230 Ludbreg punomoćnik sudionika u postupku SELFIE jednostavno društvo s ograničenom odgovornošću za njegu i uljepšavanje lica i tijela</item>
    </derivirana_varijabla>
  </DomainObject.Predmet.OstaliListFormatedWithAdress>
  <DomainObject.Predmet.OstaliListFormatedWithAdressOIB>
    <izvorni_sadrzaj>
      <item>Sudski registar TS u Varaždinu, Ul. braće Radić 2, 42000 Varaždin</item>
      <item>Jasmina Gošćiej Kovačić, OIB 06467090797, Antuna Starčevića 10, 42230 Ludbreg punomoćnik sudionika u postupku SELFIE jednostavno društvo s ograničenom odgovornošću za njegu i uljepšavanje lica i tijela</item>
    </izvorni_sadrzaj>
    <derivirana_varijabla naziv="DomainObject.Predmet.OstaliListFormatedWithAdressOIB_1">
      <item>Sudski registar TS u Varaždinu, Ul. braće Radić 2, 42000 Varaždin</item>
      <item>Jasmina Gošćiej Kovačić, OIB 06467090797, Antuna Starčevića 10, 42230 Ludbreg punomoćnik sudionika u postupku SELFIE jednostavno društvo s ograničenom odgovornošću za njegu i uljepšavanje lica i tijela</item>
    </derivirana_varijabla>
  </DomainObject.Predmet.OstaliListFormatedWithAdressOIB>
  <DomainObject.Predmet.OstaliListNazivFormated>
    <izvorni_sadrzaj>
      <item>Sudski registar TS u Varaždinu</item>
      <item>Jasmina Gošćiej Kovačić</item>
    </izvorni_sadrzaj>
    <derivirana_varijabla naziv="DomainObject.Predmet.OstaliListNazivFormated_1">
      <item>Sudski registar TS u Varaždinu</item>
      <item>Jasmina Gošćiej Kovačić</item>
    </derivirana_varijabla>
  </DomainObject.Predmet.OstaliListNazivFormated>
  <DomainObject.Predmet.OstaliListNazivFormatedOIB>
    <izvorni_sadrzaj>
      <item>Sudski registar TS u Varaždinu</item>
      <item>Jasmina Gošćiej Kovačić, OIB 06467090797</item>
    </izvorni_sadrzaj>
    <derivirana_varijabla naziv="DomainObject.Predmet.OstaliListNazivFormatedOIB_1">
      <item>Sudski registar TS u Varaždinu</item>
      <item>Jasmina Gošćiej Kovačić, OIB 06467090797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SELFIE jednostavno društvo s ograničenom odgovornošću za njegu i uljepšavanje lica i tijela</izvorni_sadrzaj>
    <derivirana_varijabla naziv="DomainObject.Predmet.ProtustrankaIDrugi_1">SELFIE jednostavno društvo s ograničenom odgovornošću za njegu i uljepšavanje lica i tijela</derivirana_varijabla>
  </DomainObject.Predmet.ProtustrankaIDrugi>
  <DomainObject.Predmet.StrankaIDrugiAdressOIB>
    <izvorni_sadrzaj>Financijska agencija - Podružnica Varaždin, OIB 85821130368, Ul. braće Radić 2, 42000 Varaždin</izvorni_sadrzaj>
    <derivirana_varijabla naziv="DomainObject.Predmet.StrankaIDrugiAdressOIB_1">Financijska agencija - Podružnica Varaždin, OIB 85821130368, Ul. braće Radić 2, 42000 Varaždin</derivirana_varijabla>
  </DomainObject.Predmet.StrankaIDrugiAdressOIB>
  <DomainObject.Predmet.ProtustrankaIDrugiAdressOIB>
    <izvorni_sadrzaj>SELFIE jednostavno društvo s ograničenom odgovornošću za njegu i uljepšavanje lica i tijela, OIB 02081859947, Kralja Tomislava 8, 40000 Čakovec</izvorni_sadrzaj>
    <derivirana_varijabla naziv="DomainObject.Predmet.ProtustrankaIDrugiAdressOIB_1">SELFIE jednostavno društvo s ograničenom odgovornošću za njegu i uljepšavanje lica i tijela, OIB 02081859947, Kralja Tomislava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SELFIE jednostavno društvo s ograničenom odgovornošću za njegu i uljepšavanje lica i tijela</item>
      <item>Sudski registar TS u Varaždinu</item>
      <item>Jasmina Gošćiej Kovačić</item>
    </izvorni_sadrzaj>
    <derivirana_varijabla naziv="DomainObject.Predmet.SudioniciListNaziv_1">
      <item>Financijska agencija - Podružnica Varaždin</item>
      <item>SELFIE jednostavno društvo s ograničenom odgovornošću za njegu i uljepšavanje lica i tijela</item>
      <item>Sudski registar TS u Varaždinu</item>
      <item>Jasmina Gošćiej Kovačić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SELFIE jednostavno društvo s ograničenom odgovornošću za njegu i uljepšavanje lica i tijela, OIB 02081859947, Kralja Tomislava 8,40000 Čakovec</item>
      <item>Sudski registar TS u Varaždinu, Ul. braće Radić 2,42000 Varaždin</item>
      <item>Jasmina Gošćiej Kovačić, OIB 06467090797, Antuna Starčevića 10,42230 Ludbreg</item>
    </izvorni_sadrzaj>
    <derivirana_varijabla naziv="DomainObject.Predmet.SudioniciListAdressOIB_1">
      <item>Financijska agencija - Podružnica Varaždin, OIB 85821130368, Ul. braće Radić 2,42000 Varaždin</item>
      <item>SELFIE jednostavno društvo s ograničenom odgovornošću za njegu i uljepšavanje lica i tijela, OIB 02081859947, Kralja Tomislava 8,40000 Čakovec</item>
      <item>Sudski registar TS u Varaždinu, Ul. braće Radić 2,42000 Varaždin</item>
      <item>Jasmina Gošćiej Kovačić, OIB 06467090797, Antuna Starčevića 10,42230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02081859947</item>
      <item>, OIB null</item>
      <item>, OIB 06467090797</item>
    </izvorni_sadrzaj>
    <derivirana_varijabla naziv="DomainObject.Predmet.SudioniciListNazivOIB_1">
      <item>, OIB 85821130368</item>
      <item>, OIB 02081859947</item>
      <item>, OIB null</item>
      <item>, OIB 06467090797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0F0EB-21AC-4BBB-8417-9ADA852FB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2480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2017-08-14T08:20:00Z</dcterms:created>
  <dc:creator>Maja Valušnig</dc:creator>
  <cp:lastModifiedBy>Marko Makaj</cp:lastModifiedBy>
  <cp:lastPrinted>2017-08-14T08:19:00Z</cp:lastPrinted>
  <dcterms:modified xmlns:xsi="http://www.w3.org/2001/XMLSchema-instance" xsi:type="dcterms:W3CDTF">2017-08-14T08:21:00Z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