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3559" w14:paraId="75e3559" w:rsidRDefault="00EC0299" w:rsidP="00EC0299" w:rsidR="00EC0299" w:rsidRPr="00654DC2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REPUBLIKA </w:t>
      </w:r>
      <w:r w:rsidRPr="00654DC2">
        <w:rPr>
          <w:b/>
        </w:rPr>
        <w:t>HRVATSKA                                                                     14. St-</w:t>
      </w:r>
      <w:r>
        <w:rPr>
          <w:b/>
        </w:rPr>
        <w:t>577</w:t>
      </w:r>
      <w:r w:rsidRPr="00654DC2">
        <w:rPr>
          <w:b/>
        </w:rPr>
        <w:t>/</w:t>
      </w:r>
      <w:r>
        <w:rPr>
          <w:b/>
        </w:rPr>
        <w:t>20</w:t>
      </w:r>
      <w:r w:rsidRPr="00654DC2">
        <w:rPr>
          <w:b/>
        </w:rPr>
        <w:t>1</w:t>
      </w:r>
      <w:r>
        <w:rPr>
          <w:b/>
        </w:rPr>
        <w:t>1</w:t>
      </w:r>
      <w:r w:rsidRPr="00654DC2">
        <w:rPr>
          <w:b/>
        </w:rPr>
        <w:t>.</w:t>
      </w:r>
    </w:p>
    <w:p w:rsidRDefault="00EC0299" w:rsidP="00EC0299" w:rsidR="00EC0299" w:rsidRPr="00654DC2">
      <w:pPr>
        <w:rPr>
          <w:b/>
        </w:rPr>
      </w:pPr>
      <w:r w:rsidRPr="00654DC2">
        <w:rPr>
          <w:b/>
        </w:rPr>
        <w:t>TRGOVAČKI SUD U SPLITU</w:t>
      </w:r>
    </w:p>
    <w:p w:rsidRDefault="00EC0299" w:rsidP="00EC0299" w:rsidR="00EC0299" w:rsidRPr="00654DC2">
      <w:pPr>
        <w:rPr>
          <w:b/>
        </w:rPr>
      </w:pPr>
    </w:p>
    <w:p w:rsidRDefault="00EC0299" w:rsidP="00EC0299" w:rsidR="00EC0299" w:rsidRPr="00654DC2">
      <w:pPr>
        <w:jc w:val="center"/>
        <w:rPr>
          <w:b/>
        </w:rPr>
      </w:pPr>
      <w:r w:rsidRPr="00654DC2">
        <w:rPr>
          <w:b/>
        </w:rPr>
        <w:t>Z A P I S N I K</w:t>
      </w:r>
    </w:p>
    <w:p w:rsidRDefault="00EC0299" w:rsidP="00EC0299" w:rsidR="00EC0299" w:rsidRPr="00654DC2">
      <w:pPr>
        <w:jc w:val="center"/>
        <w:rPr>
          <w:b/>
        </w:rPr>
      </w:pPr>
    </w:p>
    <w:p w:rsidRDefault="00EC0299" w:rsidP="00EC0299" w:rsidR="00EC0299" w:rsidRPr="007615A7">
      <w:pPr>
        <w:jc w:val="both"/>
      </w:pPr>
      <w:r>
        <w:t xml:space="preserve">sa ročišta održanog kod Trgovačkog suda u Splitu dana  16. ožujka 2017. godine s početkom u 09,00 sati u stečajnom postupku nad stečajnim Dužnikom: </w:t>
      </w:r>
      <w:r w:rsidRPr="00DF1228">
        <w:rPr>
          <w:b/>
          <w:lang w:val="hr-HR"/>
        </w:rPr>
        <w:t>BI - DA BETON,</w:t>
      </w:r>
      <w:r>
        <w:rPr>
          <w:lang w:val="hr-HR"/>
        </w:rPr>
        <w:t xml:space="preserve"> </w:t>
      </w:r>
      <w:r w:rsidRPr="00DF1228">
        <w:rPr>
          <w:b/>
          <w:lang w:val="hr-HR"/>
        </w:rPr>
        <w:t>d.o.o., u stečaju, Split, Kopilica 62</w:t>
      </w:r>
      <w:r>
        <w:rPr>
          <w:b/>
          <w:lang w:val="hr-HR"/>
        </w:rPr>
        <w:t>.</w:t>
      </w:r>
      <w:r>
        <w:t xml:space="preserve">, </w:t>
      </w:r>
      <w:r w:rsidRPr="007615A7">
        <w:t>radi prodaje imovine stečajnog Dužnika.</w:t>
      </w:r>
    </w:p>
    <w:p w:rsidRDefault="00EC0299" w:rsidP="00EC0299" w:rsidR="00EC0299" w:rsidRPr="007615A7">
      <w:pPr>
        <w:jc w:val="both"/>
      </w:pPr>
    </w:p>
    <w:p w:rsidRDefault="00EC0299" w:rsidP="00EC0299" w:rsidR="00EC0299" w:rsidRPr="00654DC2">
      <w:pPr>
        <w:jc w:val="both"/>
      </w:pPr>
      <w:r w:rsidRPr="00654DC2">
        <w:t xml:space="preserve">Nazočni od suda: </w:t>
      </w:r>
    </w:p>
    <w:p w:rsidRDefault="00EC0299" w:rsidP="00EC0299" w:rsidR="00EC0299" w:rsidRPr="00654DC2">
      <w:pPr>
        <w:jc w:val="both"/>
      </w:pPr>
      <w:r w:rsidRPr="00654DC2">
        <w:t>Sudac JOZO ĆALETA,</w:t>
      </w:r>
    </w:p>
    <w:p w:rsidRDefault="00EC0299" w:rsidP="00EC0299" w:rsidR="00EC0299" w:rsidRPr="00654DC2">
      <w:pPr>
        <w:jc w:val="both"/>
      </w:pPr>
      <w:r w:rsidRPr="00654DC2">
        <w:t>VESNA KATIĆ, zapisničar</w:t>
      </w:r>
      <w:r>
        <w:t>.</w:t>
      </w:r>
    </w:p>
    <w:p w:rsidRDefault="00EC0299" w:rsidP="00EC0299" w:rsidR="00EC0299" w:rsidRPr="00654DC2">
      <w:pPr>
        <w:jc w:val="both"/>
      </w:pPr>
    </w:p>
    <w:p w:rsidRDefault="00EC0299" w:rsidP="00EC0299" w:rsidR="00EC0299" w:rsidRPr="00654DC2">
      <w:pPr>
        <w:jc w:val="both"/>
      </w:pPr>
      <w:r w:rsidRPr="00654DC2">
        <w:t>Stečajn</w:t>
      </w:r>
      <w:r>
        <w:t>a</w:t>
      </w:r>
      <w:r w:rsidRPr="00654DC2">
        <w:t xml:space="preserve"> upravitelj</w:t>
      </w:r>
      <w:r>
        <w:t>ica</w:t>
      </w:r>
      <w:r w:rsidRPr="00654DC2">
        <w:t>:</w:t>
      </w:r>
      <w:r>
        <w:t xml:space="preserve"> DUNJA KRSTULOVIĆ.</w:t>
      </w:r>
    </w:p>
    <w:p w:rsidRDefault="00EC0299" w:rsidP="00EC0299" w:rsidR="00EC0299" w:rsidRPr="00654DC2">
      <w:pPr>
        <w:jc w:val="both"/>
      </w:pPr>
    </w:p>
    <w:p w:rsidRDefault="00EC0299" w:rsidP="00EC0299" w:rsidR="00EC0299">
      <w:pPr>
        <w:jc w:val="both"/>
      </w:pPr>
      <w:r w:rsidRPr="00654DC2">
        <w:t>Utvrđuje se kako</w:t>
      </w:r>
      <w:r>
        <w:t xml:space="preserve"> su pristupili:</w:t>
      </w:r>
    </w:p>
    <w:p w:rsidRDefault="00EC0299" w:rsidP="00EC0299" w:rsidR="00EC0299">
      <w:pPr>
        <w:numPr>
          <w:ilvl w:val="0"/>
          <w:numId w:val="1"/>
        </w:numPr>
        <w:jc w:val="both"/>
      </w:pPr>
      <w:r>
        <w:t>Stana Kulić, odvjetnica u Splitu,  kao zamjenica punomoćnika Zorana Tomić, odvjetnika u odvjetničkom društvu Klišanin i partneri d.o.o. Zagreb, za vjerovnika HRVATSKE ŠUME d.o.o.</w:t>
      </w:r>
    </w:p>
    <w:p w:rsidRDefault="00EC0299" w:rsidP="00EC0299" w:rsidR="00EC0299">
      <w:pPr>
        <w:numPr>
          <w:ilvl w:val="0"/>
          <w:numId w:val="1"/>
        </w:numPr>
        <w:jc w:val="both"/>
      </w:pPr>
      <w:r>
        <w:t>Danijela Ivančić, za SOCIETE GENERALE-SPLITSKA BANKA d.d. Split</w:t>
      </w: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  <w:r>
        <w:t xml:space="preserve">Utvrđuje se kako je predmet današnjeg ročišta prodaja imovine uvodno navedenog stečajnog Dužnika sukladno Oglasu objavljenom u Slobodnoj Dalmaciji od srijede – 01. ožujka 2017, na str. 29, gdje je oglas oglašen u skraćenom sadržaju a isti je Oglas u punom sadržaju bio oglašen i na inter. stranicama VTS RH, HGK i e-ogasnoj ploči suda.  </w:t>
      </w: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  <w:r>
        <w:t xml:space="preserve">Stečajni sudac upoznaje prisutne kako u Sudu nije zaprimljena niti jedna ponuda za kupnju imovine Dužnika koja se danas prodaje te na račun suda nije uplaćena niti jedna jamčevina.  </w:t>
      </w: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  <w:r>
        <w:t>Prisutna stečajna upr. predlaže današnju prodaju imovine Dužnika oglasiti neuspjelom te odrediti novu prodaju ste imovine Dužnika uz smanjenje cijene za 10% u odnosu na cijene istaknute za današnje ročište i to za nekretninu – pogon Dužnika.</w:t>
      </w: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  <w:r>
        <w:t xml:space="preserve">Prisutna pun. SOCIETE GENERELE-SPLITSKA BANKA d.d., Danijela Ivančić, istiće kako je suglasna sa prijedlogom stečajne upraviteljice.  </w:t>
      </w: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  <w:r>
        <w:t xml:space="preserve">Zamjenica punomoćnika vjerovnika HRVATSKE ŠUME d.o.o. suglasna je sa prijedlogom stečajne upr. </w:t>
      </w: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  <w:r>
        <w:t>Sud donosi</w:t>
      </w:r>
    </w:p>
    <w:p w:rsidRDefault="00EC0299" w:rsidP="00EC0299" w:rsidR="00EC0299">
      <w:pPr>
        <w:jc w:val="both"/>
      </w:pPr>
    </w:p>
    <w:p w:rsidRDefault="00EC0299" w:rsidP="00EC0299" w:rsidR="00EC0299">
      <w:pPr>
        <w:jc w:val="center"/>
      </w:pPr>
    </w:p>
    <w:p w:rsidRDefault="00EC0299" w:rsidP="00EC0299" w:rsidR="00EC0299">
      <w:pPr>
        <w:jc w:val="center"/>
      </w:pPr>
      <w:r>
        <w:t>ZAKLJUČAK</w:t>
      </w:r>
    </w:p>
    <w:p w:rsidRDefault="00EC0299" w:rsidP="00EC0299" w:rsidR="00EC0299">
      <w:pPr>
        <w:jc w:val="center"/>
      </w:pPr>
    </w:p>
    <w:p w:rsidRDefault="00EC0299" w:rsidP="00EC0299" w:rsidR="00EC0299">
      <w:pPr>
        <w:jc w:val="both"/>
        <w:rPr>
          <w:b/>
        </w:rPr>
      </w:pPr>
      <w:r>
        <w:t xml:space="preserve">Današnja prodaja imovine Dužnika oglašava </w:t>
      </w:r>
      <w:r w:rsidRPr="00353999">
        <w:rPr>
          <w:b/>
        </w:rPr>
        <w:t>se neuspjelom.</w:t>
      </w:r>
    </w:p>
    <w:p w:rsidRDefault="00EC0299" w:rsidP="00EC0299" w:rsidR="00EC0299">
      <w:pPr>
        <w:jc w:val="center"/>
      </w:pPr>
      <w:r>
        <w:lastRenderedPageBreak/>
        <w:t>-2-</w:t>
      </w: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</w:p>
    <w:p w:rsidRDefault="00EC0299" w:rsidP="00EC0299" w:rsidR="00EC0299" w:rsidRPr="00DE380A">
      <w:pPr>
        <w:jc w:val="both"/>
        <w:rPr>
          <w:b/>
        </w:rPr>
      </w:pPr>
      <w:r>
        <w:t>Određuje se nova prodaja iste imovine Dužnika uz smanjenje cijene za 10% u odnosu na cijene istaknute za današnju prodaju i to za nekretnine – pogon Dužnika. Visina jamčevine i ostali uvjeti prodaje ostaju kao i za današnju prodaju.</w:t>
      </w: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  <w:r w:rsidRPr="00DE380A">
        <w:t xml:space="preserve">Novo ročište za prodaju određuje se </w:t>
      </w:r>
      <w:r w:rsidRPr="00145173">
        <w:t>za:</w:t>
      </w:r>
      <w:r>
        <w:t xml:space="preserve"> </w:t>
      </w:r>
      <w:r>
        <w:rPr>
          <w:b/>
        </w:rPr>
        <w:t xml:space="preserve">UTORAK </w:t>
      </w:r>
      <w:r w:rsidRPr="005A577F">
        <w:rPr>
          <w:b/>
        </w:rPr>
        <w:t>–</w:t>
      </w:r>
      <w:r>
        <w:rPr>
          <w:b/>
        </w:rPr>
        <w:t xml:space="preserve"> 11. TRAVNJA 2017,</w:t>
      </w:r>
      <w:r>
        <w:t xml:space="preserve"> ovdje u sud s početkom u 10,00 sati, što prisutni primaju na znanje a stečajna upr.  se zadužuje oglasiti prodaju iste imovine Dužnika sa sadržajem i na način kao i za današnje ročište – skraćeni teksta u Slobodnoj dalmaciji a puni tekst na internetskim stranicama HGR i VTS. Puni tekst oglasa u 2 primjerka dostaviti ovom sudu radi isticanja na e-oglasnoj ploči suda. </w:t>
      </w: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  <w:r>
        <w:t>Dovršeno u 09,10 sati.</w:t>
      </w: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  <w:r>
        <w:t>Zapisničar                  Stečajni sudac                 Stečajna upraviteljica                   Stranke</w:t>
      </w:r>
    </w:p>
    <w:p w:rsidRDefault="00EC0299" w:rsidP="00EC0299" w:rsidR="00EC0299">
      <w:pPr>
        <w:rPr>
          <w:lang w:eastAsia="hr-HR" w:val="hr-HR"/>
        </w:rPr>
      </w:pPr>
    </w:p>
    <w:p w:rsidRDefault="00EC0299" w:rsidP="00EC0299" w:rsidR="00EC0299" w:rsidRPr="00CA21E7">
      <w:pPr>
        <w:rPr>
          <w:lang w:eastAsia="hr-HR" w:val="hr-HR"/>
        </w:rPr>
      </w:pP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</w:p>
    <w:p w:rsidRDefault="00EC0299" w:rsidP="00EC0299" w:rsidR="00EC0299" w:rsidRPr="007615A7">
      <w:pPr>
        <w:jc w:val="both"/>
      </w:pP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</w:p>
    <w:p w:rsidRDefault="00EC0299" w:rsidP="00EC0299" w:rsidR="00EC0299">
      <w:pPr>
        <w:jc w:val="both"/>
      </w:pPr>
    </w:p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866B1"/>
    <w:multiLevelType w:val="hybridMultilevel"/>
    <w:tmpl w:val="D696C6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0299"/>
    <w:rsid w:val="00595DEF"/>
    <w:rsid w:val="00704E2C"/>
    <w:rsid w:val="00EC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0299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95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D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D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D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D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0299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595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D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D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D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D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ožujka 2017.</izvorni_sadrzaj>
    <derivirana_varijabla naziv="DomainObject.PlaniraniZavrsetakDatum_1">16. ožujka 2017.</derivirana_varijabla>
  </DomainObject.PlaniraniZavrsetakDatum>
  <DomainObject.PlaniraniPocetakDatum>
    <izvorni_sadrzaj>16. ožujka 2017.</izvorni_sadrzaj>
    <derivirana_varijabla naziv="DomainObject.PlaniraniPocetakDatum_1">16. ožujka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ožujka 2017.</izvorni_sadrzaj>
    <derivirana_varijabla naziv="DomainObject.Zapisnik.DatumKreiranja_1">16.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St-577/2011-322</izvorni_sadrzaj>
    <derivirana_varijabla naziv="DomainObject.Zapisnik.Oznaka_1">St-577/2011-322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2011.</izvorni_sadrzaj>
    <derivirana_varijabla naziv="DomainObject.Predmet.DatumOsnivanja_1">29.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St-577/2011</izvorni_sadrzaj>
    <derivirana_varijabla naziv="DomainObject.Predmet.OznakaBroj_1">St-577/2011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BI-DA BETON, d.o.o. za građevinarstvo, trgovinu i usluge "u stečaju"</izvorni_sadrzaj>
    <derivirana_varijabla naziv="DomainObject.Predmet.ProtustrankaFormated_1">  BI-DA BETON, d.o.o. za građevinarstvo, trgovinu i usluge "u stečaju"</derivirana_varijabla>
  </DomainObject.Predmet.ProtustrankaFormated>
  <DomainObject.Predmet.ProtustrankaFormatedOIB>
    <izvorni_sadrzaj>  BI-DA BETON, d.o.o. za građevinarstvo, trgovinu i usluge "u stečaju", OIB 96892282015</izvorni_sadrzaj>
    <derivirana_varijabla naziv="DomainObject.Predmet.ProtustrankaFormatedOIB_1">  BI-DA BETON, d.o.o. za građevinarstvo, trgovinu i usluge "u stečaju", OIB 96892282015</derivirana_varijabla>
  </DomainObject.Predmet.ProtustrankaFormatedOIB>
  <DomainObject.Predmet.ProtustrankaFormatedWithAdress>
    <izvorni_sadrzaj> BI-DA BETON, d.o.o. za građevinarstvo, trgovinu i usluge "u stečaju", Kopilica 62, 21000 Split</izvorni_sadrzaj>
    <derivirana_varijabla naziv="DomainObject.Predmet.ProtustrankaFormatedWithAdress_1"> BI-DA BETON, d.o.o. za građevinarstvo, trgovinu i usluge "u stečaju", Kopilica 62, 21000 Split</derivirana_varijabla>
  </DomainObject.Predmet.ProtustrankaFormatedWithAdress>
  <DomainObject.Predmet.ProtustrankaFormatedWithAdressOIB>
    <izvorni_sadrzaj> BI-DA BETON, d.o.o. za građevinarstvo, trgovinu i usluge "u stečaju", OIB 96892282015, Kopilica 62, 21000 Split</izvorni_sadrzaj>
    <derivirana_varijabla naziv="DomainObject.Predmet.ProtustrankaFormatedWithAdressOIB_1"> BI-DA BETON, d.o.o. za građevinarstvo, trgovinu i usluge "u stečaju", OIB 96892282015, Kopilica 62, 21000 Split</derivirana_varijabla>
  </DomainObject.Predmet.ProtustrankaFormatedWithAdressOIB>
  <DomainObject.Predmet.ProtustrankaWithAdress>
    <izvorni_sadrzaj>BI-DA BETON, d.o.o. za građevinarstvo, trgovinu i usluge "u stečaju" Kopilica 62, 21000 Split</izvorni_sadrzaj>
    <derivirana_varijabla naziv="DomainObject.Predmet.ProtustrankaWithAdress_1">BI-DA BETON, d.o.o. za građevinarstvo, trgovinu i usluge "u stečaju" Kopilica 62, 21000 Split</derivirana_varijabla>
  </DomainObject.Predmet.ProtustrankaWithAdress>
  <DomainObject.Predmet.ProtustrankaWithAdressOIB>
    <izvorni_sadrzaj>BI-DA BETON, d.o.o. za građevinarstvo, trgovinu i usluge "u stečaju", OIB 96892282015, Kopilica 62, 21000 Split</izvorni_sadrzaj>
    <derivirana_varijabla naziv="DomainObject.Predmet.ProtustrankaWithAdressOIB_1">BI-DA BETON, d.o.o. za građevinarstvo, trgovinu i usluge "u stečaju", OIB 96892282015, Kopilica 62, 21000 Split</derivirana_varijabla>
  </DomainObject.Predmet.ProtustrankaWithAdressOIB>
  <DomainObject.Predmet.ProtustrankaNazivFormated>
    <izvorni_sadrzaj>BI-DA BETON, d.o.o. za građevinarstvo, trgovinu i usluge "u stečaju"</izvorni_sadrzaj>
    <derivirana_varijabla naziv="DomainObject.Predmet.ProtustrankaNazivFormated_1">BI-DA BETON, d.o.o. za građevinarstvo, trgovinu i usluge "u stečaju"</derivirana_varijabla>
  </DomainObject.Predmet.ProtustrankaNazivFormated>
  <DomainObject.Predmet.ProtustrankaNazivFormatedOIB>
    <izvorni_sadrzaj>BI-DA BETON, d.o.o. za građevinarstvo, trgovinu i usluge "u stečaju", OIB 96892282015</izvorni_sadrzaj>
    <derivirana_varijabla naziv="DomainObject.Predmet.ProtustrankaNazivFormatedOIB_1">BI-DA BETON, d.o.o. za građevinarstvo, trgovinu i usluge "u stečaju", OIB 96892282015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CEMEX HRVATSKA d.d.; KANZA d.o.o.</izvorni_sadrzaj>
    <derivirana_varijabla naziv="DomainObject.Predmet.StrankaFormated_1">  CEMEX HRVATSKA d.d.; KANZA d.o.o.</derivirana_varijabla>
  </DomainObject.Predmet.StrankaFormated>
  <DomainObject.Predmet.StrankaFormatedOIB>
    <izvorni_sadrzaj>  CEMEX HRVATSKA d.d., OIB 94136335132; KANZA d.o.o., OIB 68592654139</izvorni_sadrzaj>
    <derivirana_varijabla naziv="DomainObject.Predmet.StrankaFormatedOIB_1">  CEMEX HRVATSKA d.d., OIB 94136335132; KANZA d.o.o., OIB 68592654139</derivirana_varijabla>
  </DomainObject.Predmet.StrankaFormatedOIB>
  <DomainObject.Predmet.StrankaFormatedWithAdress>
    <izvorni_sadrzaj> CEMEX HRVATSKA d.d., Cesta dr. Franje Tuđmana bb, 21215 Kaštel Lukšić; KANZA d.o.o.</izvorni_sadrzaj>
    <derivirana_varijabla naziv="DomainObject.Predmet.StrankaFormatedWithAdress_1"> CEMEX HRVATSKA d.d., Cesta dr. Franje Tuđmana bb, 21215 Kaštel Lukšić; KANZA d.o.o.</derivirana_varijabla>
  </DomainObject.Predmet.StrankaFormatedWithAdress>
  <DomainObject.Predmet.StrankaFormatedWithAdressOIB>
    <izvorni_sadrzaj> CEMEX HRVATSKA d.d., OIB 94136335132, Cesta dr. Franje Tuđmana bb, 21215 Kaštel Lukšić; KANZA d.o.o., OIB 68592654139</izvorni_sadrzaj>
    <derivirana_varijabla naziv="DomainObject.Predmet.StrankaFormatedWithAdressOIB_1"> CEMEX HRVATSKA d.d., OIB 94136335132, Cesta dr. Franje Tuđmana bb, 21215 Kaštel Lukšić; KANZA d.o.o., OIB 68592654139</derivirana_varijabla>
  </DomainObject.Predmet.StrankaFormatedWithAdressOIB>
  <DomainObject.Predmet.StrankaWithAdress>
    <izvorni_sadrzaj>CEMEX HRVATSKA d.d. Cesta dr. Franje Tuđmana bb,21215 Kaštel Lukšić,KANZA d.o.o. </izvorni_sadrzaj>
    <derivirana_varijabla naziv="DomainObject.Predmet.StrankaWithAdress_1">CEMEX HRVATSKA d.d. Cesta dr. Franje Tuđmana bb,21215 Kaštel Lukšić,KANZA d.o.o. </derivirana_varijabla>
  </DomainObject.Predmet.StrankaWithAdress>
  <DomainObject.Predmet.StrankaWithAdressOIB>
    <izvorni_sadrzaj>CEMEX HRVATSKA d.d., OIB 94136335132, Cesta dr. Franje Tuđmana bb,21215 Kaštel Lukšić,KANZA d.o.o., OIB 68592654139</izvorni_sadrzaj>
    <derivirana_varijabla naziv="DomainObject.Predmet.StrankaWithAdressOIB_1">CEMEX HRVATSKA d.d., OIB 94136335132, Cesta dr. Franje Tuđmana bb,21215 Kaštel Lukšić,KANZA d.o.o., OIB 68592654139</derivirana_varijabla>
  </DomainObject.Predmet.StrankaWithAdressOIB>
  <DomainObject.Predmet.StrankaNazivFormated>
    <izvorni_sadrzaj>CEMEX HRVATSKA d.d.,KANZA d.o.o.</izvorni_sadrzaj>
    <derivirana_varijabla naziv="DomainObject.Predmet.StrankaNazivFormated_1">CEMEX HRVATSKA d.d.,KANZA d.o.o.</derivirana_varijabla>
  </DomainObject.Predmet.StrankaNazivFormated>
  <DomainObject.Predmet.StrankaNazivFormatedOIB>
    <izvorni_sadrzaj>CEMEX HRVATSKA d.d., OIB 94136335132,KANZA d.o.o., OIB 68592654139</izvorni_sadrzaj>
    <derivirana_varijabla naziv="DomainObject.Predmet.StrankaNazivFormatedOIB_1">CEMEX HRVATSKA d.d., OIB 94136335132,KANZA d.o.o., OIB 68592654139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197485.61</izvorni_sadrzaj>
    <derivirana_varijabla naziv="DomainObject.Predmet.TrenutnaVrijednost_1">197485.61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CEMEX HRVATSKA d.d.</item>
      <item>KANZA d.o.o.</item>
    </izvorni_sadrzaj>
    <derivirana_varijabla naziv="DomainObject.Predmet.StrankaListFormated_1">
      <item>CEMEX HRVATSKA d.d.</item>
      <item>KANZA d.o.o.</item>
    </derivirana_varijabla>
  </DomainObject.Predmet.StrankaListFormated>
  <DomainObject.Predmet.StrankaListFormatedOIB>
    <izvorni_sadrzaj>
      <item>CEMEX HRVATSKA d.d., OIB 94136335132</item>
      <item>KANZA d.o.o., OIB 68592654139</item>
    </izvorni_sadrzaj>
    <derivirana_varijabla naziv="DomainObject.Predmet.StrankaListFormatedOIB_1">
      <item>CEMEX HRVATSKA d.d., OIB 94136335132</item>
      <item>KANZA d.o.o., OIB 68592654139</item>
    </derivirana_varijabla>
  </DomainObject.Predmet.StrankaListFormatedOIB>
  <DomainObject.Predmet.StrankaListFormatedWithAdress>
    <izvorni_sadrzaj>
      <item>CEMEX HRVATSKA d.d., Cesta dr. Franje Tuđmana bb, 21215 Kaštel Lukšić</item>
      <item>KANZA d.o.o.</item>
    </izvorni_sadrzaj>
    <derivirana_varijabla naziv="DomainObject.Predmet.StrankaListFormatedWithAdress_1">
      <item>CEMEX HRVATSKA d.d., Cesta dr. Franje Tuđmana bb, 21215 Kaštel Lukšić</item>
      <item>KANZA d.o.o.</item>
    </derivirana_varijabla>
  </DomainObject.Predmet.StrankaListFormatedWithAdress>
  <DomainObject.Predmet.StrankaListFormatedWithAdressOIB>
    <izvorni_sadrzaj>
      <item>CEMEX HRVATSKA d.d., OIB 94136335132, Cesta dr. Franje Tuđmana bb, 21215 Kaštel Lukšić</item>
      <item>KANZA d.o.o., OIB 68592654139</item>
    </izvorni_sadrzaj>
    <derivirana_varijabla naziv="DomainObject.Predmet.StrankaListFormatedWithAdressOIB_1">
      <item>CEMEX HRVATSKA d.d., OIB 94136335132, Cesta dr. Franje Tuđmana bb, 21215 Kaštel Lukšić</item>
      <item>KANZA d.o.o., OIB 68592654139</item>
    </derivirana_varijabla>
  </DomainObject.Predmet.StrankaListFormatedWithAdressOIB>
  <DomainObject.Predmet.StrankaListNazivFormated>
    <izvorni_sadrzaj>
      <item>CEMEX HRVATSKA d.d.</item>
      <item>KANZA d.o.o.</item>
    </izvorni_sadrzaj>
    <derivirana_varijabla naziv="DomainObject.Predmet.StrankaListNazivFormated_1">
      <item>CEMEX HRVATSKA d.d.</item>
      <item>KANZA d.o.o.</item>
    </derivirana_varijabla>
  </DomainObject.Predmet.StrankaListNazivFormated>
  <DomainObject.Predmet.StrankaListNazivFormatedOIB>
    <izvorni_sadrzaj>
      <item>CEMEX HRVATSKA d.d., OIB 94136335132</item>
      <item>KANZA d.o.o., OIB 68592654139</item>
    </izvorni_sadrzaj>
    <derivirana_varijabla naziv="DomainObject.Predmet.StrankaListNazivFormatedOIB_1">
      <item>CEMEX HRVATSKA d.d., OIB 94136335132</item>
      <item>KANZA d.o.o., OIB 68592654139</item>
    </derivirana_varijabla>
  </DomainObject.Predmet.StrankaListNazivFormatedOIB>
  <DomainObject.Predmet.ProtuStrankaListFormated>
    <izvorni_sadrzaj>
      <item>BI-DA BETON, d.o.o. za građevinarstvo, trgovinu i usluge "u stečaju"</item>
    </izvorni_sadrzaj>
    <derivirana_varijabla naziv="DomainObject.Predmet.ProtuStrankaListFormated_1">
      <item>BI-DA BETON, d.o.o. za građevinarstvo, trgovinu i usluge "u stečaju"</item>
    </derivirana_varijabla>
  </DomainObject.Predmet.ProtuStrankaListFormated>
  <DomainObject.Predmet.ProtuStrankaListFormatedOIB>
    <izvorni_sadrzaj>
      <item>BI-DA BETON, d.o.o. za građevinarstvo, trgovinu i usluge "u stečaju", OIB 96892282015</item>
    </izvorni_sadrzaj>
    <derivirana_varijabla naziv="DomainObject.Predmet.ProtuStrankaListFormatedOIB_1">
      <item>BI-DA BETON, d.o.o. za građevinarstvo, trgovinu i usluge "u stečaju", OIB 96892282015</item>
    </derivirana_varijabla>
  </DomainObject.Predmet.ProtuStrankaListFormatedOIB>
  <DomainObject.Predmet.ProtuStrankaListFormatedWithAdress>
    <izvorni_sadrzaj>
      <item>BI-DA BETON, d.o.o. za građevinarstvo, trgovinu i usluge "u stečaju", Kopilica 62, 21000 Split</item>
    </izvorni_sadrzaj>
    <derivirana_varijabla naziv="DomainObject.Predmet.ProtuStrankaListFormatedWithAdress_1">
      <item>BI-DA BETON, d.o.o. za građevinarstvo, trgovinu i usluge "u stečaju", Kopilica 62, 21000 Split</item>
    </derivirana_varijabla>
  </DomainObject.Predmet.ProtuStrankaListFormatedWithAdress>
  <DomainObject.Predmet.ProtuStrankaListFormatedWithAdressOIB>
    <izvorni_sadrzaj>
      <item>BI-DA BETON, d.o.o. za građevinarstvo, trgovinu i usluge "u stečaju", OIB 96892282015, Kopilica 62, 21000 Split</item>
    </izvorni_sadrzaj>
    <derivirana_varijabla naziv="DomainObject.Predmet.ProtuStrankaListFormatedWithAdressOIB_1">
      <item>BI-DA BETON, d.o.o. za građevinarstvo, trgovinu i usluge "u stečaju", OIB 96892282015, Kopilica 62, 21000 Split</item>
    </derivirana_varijabla>
  </DomainObject.Predmet.ProtuStrankaListFormatedWithAdressOIB>
  <DomainObject.Predmet.ProtuStrankaListNazivFormated>
    <izvorni_sadrzaj>
      <item>BI-DA BETON, d.o.o. za građevinarstvo, trgovinu i usluge "u stečaju"</item>
    </izvorni_sadrzaj>
    <derivirana_varijabla naziv="DomainObject.Predmet.ProtuStrankaListNazivFormated_1">
      <item>BI-DA BETON, d.o.o. za građevinarstvo, trgovinu i usluge "u stečaju"</item>
    </derivirana_varijabla>
  </DomainObject.Predmet.ProtuStrankaListNazivFormated>
  <DomainObject.Predmet.ProtuStrankaListNazivFormatedOIB>
    <izvorni_sadrzaj>
      <item>BI-DA BETON, d.o.o. za građevinarstvo, trgovinu i usluge "u stečaju", OIB 96892282015</item>
    </izvorni_sadrzaj>
    <derivirana_varijabla naziv="DomainObject.Predmet.ProtuStrankaListNazivFormatedOIB_1">
      <item>BI-DA BETON, d.o.o. za građevinarstvo, trgovinu i usluge "u stečaju", OIB 96892282015</item>
    </derivirana_varijabla>
  </DomainObject.Predmet.ProtuStrankaListNazivFormatedOIB>
  <DomainObject.Predmet.OstaliListFormated>
    <izvorni_sadrzaj>
      <item>Dunja Krstulović</item>
    </izvorni_sadrzaj>
    <derivirana_varijabla naziv="DomainObject.Predmet.OstaliListFormated_1">
      <item>Dunja Krstulović</item>
    </derivirana_varijabla>
  </DomainObject.Predmet.OstaliListFormated>
  <DomainObject.Predmet.OstaliListFormatedOIB>
    <izvorni_sadrzaj>
      <item>Dunja Krstulović, OIB 22987478487</item>
    </izvorni_sadrzaj>
    <derivirana_varijabla naziv="DomainObject.Predmet.OstaliListFormatedOIB_1">
      <item>Dunja Krstulović, OIB 22987478487</item>
    </derivirana_varijabla>
  </DomainObject.Predmet.OstaliListFormatedOIB>
  <DomainObject.Predmet.OstaliListFormatedWithAdress>
    <izvorni_sadrzaj>
      <item>Dunja Krstulović</item>
    </izvorni_sadrzaj>
    <derivirana_varijabla naziv="DomainObject.Predmet.OstaliListFormatedWithAdress_1">
      <item>Dunja Krstulović</item>
    </derivirana_varijabla>
  </DomainObject.Predmet.OstaliListFormatedWithAdress>
  <DomainObject.Predmet.OstaliListFormatedWithAdressOIB>
    <izvorni_sadrzaj>
      <item>Dunja Krstulović, OIB 22987478487</item>
    </izvorni_sadrzaj>
    <derivirana_varijabla naziv="DomainObject.Predmet.OstaliListFormatedWithAdressOIB_1">
      <item>Dunja Krstulović, OIB 22987478487</item>
    </derivirana_varijabla>
  </DomainObject.Predmet.OstaliListFormatedWithAdressOIB>
  <DomainObject.Predmet.OstaliListNazivFormated>
    <izvorni_sadrzaj>
      <item>Dunja Krstulović</item>
    </izvorni_sadrzaj>
    <derivirana_varijabla naziv="DomainObject.Predmet.OstaliListNazivFormated_1">
      <item>Dunja Krstulović</item>
    </derivirana_varijabla>
  </DomainObject.Predmet.OstaliListNazivFormated>
  <DomainObject.Predmet.OstaliListNazivFormatedOIB>
    <izvorni_sadrzaj>
      <item>Dunja Krstulović, OIB 22987478487</item>
    </izvorni_sadrzaj>
    <derivirana_varijabla naziv="DomainObject.Predmet.OstaliListNazivFormatedOIB_1"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St-577/2011-322</izvorni_sadrzaj>
    <derivirana_varijabla naziv="DomainObject.PoslovniBrojDokumenta_1">St-577/2011-322</derivirana_varijabla>
  </DomainObject.PoslovniBrojDokumenta>
  <DomainObject.Predmet.StrankaIDrugi>
    <izvorni_sadrzaj>CEMEX HRVATSKA d.d. i dr.</izvorni_sadrzaj>
    <derivirana_varijabla naziv="DomainObject.Predmet.StrankaIDrugi_1">CEMEX HRVATSKA d.d. i dr.</derivirana_varijabla>
  </DomainObject.Predmet.StrankaIDrugi>
  <DomainObject.Predmet.ProtustrankaIDrugi>
    <izvorni_sadrzaj>BI-DA BETON, d.o.o. za građevinarstvo, trgovinu i usluge "u stečaju"</izvorni_sadrzaj>
    <derivirana_varijabla naziv="DomainObject.Predmet.ProtustrankaIDrugi_1">BI-DA BETON, d.o.o. za građevinarstvo, trgovinu i usluge "u stečaju"</derivirana_varijabla>
  </DomainObject.Predmet.ProtustrankaIDrugi>
  <DomainObject.Predmet.StrankaIDrugiAdressOIB>
    <izvorni_sadrzaj>CEMEX HRVATSKA d.d., OIB 94136335132, Cesta dr. Franje Tuđmana bb, 21215 Kaštel Lukšić i dr.</izvorni_sadrzaj>
    <derivirana_varijabla naziv="DomainObject.Predmet.StrankaIDrugiAdressOIB_1">CEMEX HRVATSKA d.d., OIB 94136335132, Cesta dr. Franje Tuđmana bb, 21215 Kaštel Lukšić i dr.</derivirana_varijabla>
  </DomainObject.Predmet.StrankaIDrugiAdressOIB>
  <DomainObject.Predmet.ProtustrankaIDrugiAdressOIB>
    <izvorni_sadrzaj>BI-DA BETON, d.o.o. za građevinarstvo, trgovinu i usluge "u stečaju", OIB 96892282015, Kopilica 62, 21000 Split</izvorni_sadrzaj>
    <derivirana_varijabla naziv="DomainObject.Predmet.ProtustrankaIDrugiAdressOIB_1">BI-DA BETON, d.o.o. za građevinarstvo, trgovinu i usluge "u stečaju", OIB 96892282015,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BI-DA BETON, d.o.o. za građevinarstvo, trgovinu i usluge "u stečaju"</item>
      <item>CEMEX HRVATSKA d.d.</item>
      <item>Dunja Krstulović</item>
      <item>KANZA d.o.o.</item>
    </izvorni_sadrzaj>
    <derivirana_varijabla naziv="DomainObject.Predmet.SudioniciListNaziv_1">
      <item>BI-DA BETON, d.o.o. za građevinarstvo, trgovinu i usluge "u stečaju"</item>
      <item>CEMEX HRVATSKA d.d.</item>
      <item>Dunja Krstulović</item>
      <item>KANZA d.o.o.</item>
    </derivirana_varijabla>
  </DomainObject.Predmet.SudioniciListNaziv>
  <DomainObject.Predmet.SudioniciListAdressOIB>
    <izvorni_sadrzaj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izvorni_sadrzaj>
    <derivirana_varijabla naziv="DomainObject.Predmet.SudioniciListAdressOIB_1">
      <item>BI-DA BETON, d.o.o. za građevinarstvo, trgovinu i usluge "u stečaju", OIB 96892282015, Kopilica 62,21000 Split</item>
      <item>CEMEX HRVATSKA d.d., OIB 94136335132, Cesta dr. Franje Tuđmana bb,21215 Kaštel Lukšić</item>
      <item>Dunja Krstulović, OIB 22987478487</item>
      <item>KANZA d.o.o., OIB 68592654139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96892282015</item>
      <item>, OIB 94136335132</item>
      <item>, OIB 22987478487</item>
      <item>, OIB 68592654139</item>
    </izvorni_sadrzaj>
    <derivirana_varijabla naziv="DomainObject.Predmet.SudioniciListNazivOIB_1">
      <item>, OIB 96892282015</item>
      <item>, OIB 94136335132</item>
      <item>, OIB 22987478487</item>
      <item>, OIB 68592654139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2126</properties:Characters>
  <properties:Lines>75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2017-03-16T08:12:00Z</dcterms:created>
  <dc:creator>Jozo Ćaleta</dc:creator>
  <cp:lastModifiedBy>Jozo Ćaleta</cp:lastModifiedBy>
  <dcterms:modified xmlns:xsi="http://www.w3.org/2001/XMLSchema-instance" xsi:type="dcterms:W3CDTF">2017-03-16T08:13:00Z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St-577/2011-322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