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9c34" w14:paraId="c8a9c34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9E593A">
        <w:rPr>
          <w:lang w:val="hr-HR"/>
        </w:rPr>
        <w:t>285</w:t>
      </w:r>
      <w:r w:rsidR="00F522DB" w:rsidRPr="00071235">
        <w:rPr>
          <w:lang w:val="hr-HR"/>
        </w:rPr>
        <w:t>/</w:t>
      </w:r>
      <w:r w:rsidR="00FA3BBD">
        <w:rPr>
          <w:lang w:val="hr-HR"/>
        </w:rPr>
        <w:t>17</w:t>
      </w:r>
      <w:r w:rsidR="00F522DB" w:rsidRPr="00071235">
        <w:rPr>
          <w:lang w:val="hr-HR"/>
        </w:rPr>
        <w:t>-3</w:t>
      </w:r>
    </w:p>
    <w:p w:rsidRDefault="005C4196" w:rsidP="001163CC" w:rsidR="005C4196" w:rsidRPr="00071235">
      <w:pPr>
        <w:tabs>
          <w:tab w:pos="7860" w:val="left"/>
        </w:tabs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63CC">
        <w:rPr>
          <w:noProof/>
          <w:lang w:eastAsia="hr-HR" w:val="hr-HR"/>
        </w:rPr>
        <w:tab/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9E593A">
        <w:rPr>
          <w:lang w:val="hr-HR"/>
        </w:rPr>
        <w:t>PROTUPOŽARNI SISTEMI</w:t>
      </w:r>
      <w:r w:rsidR="000A333D">
        <w:rPr>
          <w:lang w:val="hr-HR"/>
        </w:rPr>
        <w:t xml:space="preserve"> </w:t>
      </w:r>
      <w:r w:rsidR="00935EAD">
        <w:rPr>
          <w:lang w:val="hr-HR"/>
        </w:rPr>
        <w:t>j.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9E593A">
        <w:rPr>
          <w:lang w:val="hr-HR"/>
        </w:rPr>
        <w:t>Čakovec</w:t>
      </w:r>
      <w:r w:rsidR="00340840">
        <w:rPr>
          <w:lang w:val="hr-HR"/>
        </w:rPr>
        <w:t xml:space="preserve">, </w:t>
      </w:r>
      <w:r w:rsidR="009E593A">
        <w:rPr>
          <w:lang w:val="hr-HR"/>
        </w:rPr>
        <w:t>Braće Vajs 2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9E593A" w:rsidRPr="009E593A">
        <w:rPr>
          <w:lang w:val="hr-HR"/>
        </w:rPr>
        <w:t>41959064215</w:t>
      </w:r>
      <w:r w:rsidR="009D534A" w:rsidRPr="00071235">
        <w:rPr>
          <w:lang w:val="hr-HR"/>
        </w:rPr>
        <w:t>,</w:t>
      </w:r>
      <w:r w:rsidR="00563DE4">
        <w:rPr>
          <w:lang w:val="hr-HR"/>
        </w:rPr>
        <w:t xml:space="preserve"> </w:t>
      </w:r>
      <w:r w:rsidR="009D534A" w:rsidRPr="00071235">
        <w:rPr>
          <w:lang w:val="hr-HR"/>
        </w:rPr>
        <w:t xml:space="preserve">dana </w:t>
      </w:r>
      <w:r w:rsidR="009E593A">
        <w:rPr>
          <w:lang w:val="hr-HR"/>
        </w:rPr>
        <w:t>2</w:t>
      </w:r>
      <w:r w:rsidR="00DA3CD2">
        <w:rPr>
          <w:lang w:val="hr-HR"/>
        </w:rPr>
        <w:t>4</w:t>
      </w:r>
      <w:r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Pr="00071235">
        <w:rPr>
          <w:lang w:val="hr-HR"/>
        </w:rPr>
        <w:t>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9E593A">
        <w:rPr>
          <w:lang w:val="hr-HR"/>
        </w:rPr>
        <w:t>PROTUPOŽARNI SISTEMI j.d.o.o.</w:t>
      </w:r>
      <w:r w:rsidR="009E593A" w:rsidRPr="00071235">
        <w:rPr>
          <w:lang w:val="hr-HR"/>
        </w:rPr>
        <w:t xml:space="preserve">, </w:t>
      </w:r>
      <w:r w:rsidR="009E593A">
        <w:rPr>
          <w:lang w:val="hr-HR"/>
        </w:rPr>
        <w:t xml:space="preserve">Čakovec, Braće Vajs 2, </w:t>
      </w:r>
      <w:r w:rsidR="009E593A" w:rsidRPr="00071235">
        <w:rPr>
          <w:lang w:val="hr-HR"/>
        </w:rPr>
        <w:t xml:space="preserve">OIB: </w:t>
      </w:r>
      <w:r w:rsidR="009E593A" w:rsidRPr="009E593A">
        <w:rPr>
          <w:lang w:val="hr-HR"/>
        </w:rPr>
        <w:t>41959064215</w:t>
      </w:r>
      <w:r w:rsidRPr="00071235">
        <w:rPr>
          <w:lang w:val="hr-HR"/>
        </w:rPr>
        <w:t xml:space="preserve">, iznosi </w:t>
      </w:r>
      <w:r w:rsidR="009E593A">
        <w:rPr>
          <w:lang w:val="hr-HR"/>
        </w:rPr>
        <w:t>38.012,40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9E593A">
        <w:rPr>
          <w:lang w:val="hr-HR"/>
        </w:rPr>
        <w:t>Ivan Risek, Čakovec, Tina Ujevića 12/A</w:t>
      </w:r>
      <w:r w:rsidR="001A6BE3">
        <w:rPr>
          <w:lang w:val="hr-HR"/>
        </w:rPr>
        <w:t xml:space="preserve">, OIB: </w:t>
      </w:r>
      <w:r w:rsidR="009E593A">
        <w:rPr>
          <w:lang w:val="hr-HR"/>
        </w:rPr>
        <w:t>23767326143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9E593A">
        <w:rPr>
          <w:lang w:val="hr-HR"/>
        </w:rPr>
        <w:t>285</w:t>
      </w:r>
      <w:r w:rsidR="00653BB3">
        <w:rPr>
          <w:lang w:val="hr-HR"/>
        </w:rPr>
        <w:t>/</w:t>
      </w:r>
      <w:r w:rsidR="00FA3BBD">
        <w:rPr>
          <w:lang w:val="hr-HR"/>
        </w:rPr>
        <w:t>17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9E593A">
        <w:rPr>
          <w:lang w:val="hr-HR"/>
        </w:rPr>
        <w:t>22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9E593A">
        <w:rPr>
          <w:lang w:val="hr-HR"/>
        </w:rPr>
        <w:t>PROTUPOŽARNI SISTEMI j.d.o.o.</w:t>
      </w:r>
      <w:r w:rsidR="009E593A" w:rsidRPr="00071235">
        <w:rPr>
          <w:lang w:val="hr-HR"/>
        </w:rPr>
        <w:t xml:space="preserve">, </w:t>
      </w:r>
      <w:r w:rsidR="009E593A">
        <w:rPr>
          <w:lang w:val="hr-HR"/>
        </w:rPr>
        <w:t xml:space="preserve">Čakovec, Braće Vajs 2, </w:t>
      </w:r>
      <w:r w:rsidR="009E593A" w:rsidRPr="00071235">
        <w:rPr>
          <w:lang w:val="hr-HR"/>
        </w:rPr>
        <w:t xml:space="preserve">OIB: </w:t>
      </w:r>
      <w:r w:rsidR="009E593A" w:rsidRPr="009E593A">
        <w:rPr>
          <w:lang w:val="hr-HR"/>
        </w:rPr>
        <w:t>41959064215</w:t>
      </w:r>
      <w:r w:rsidR="005C4196" w:rsidRPr="00071235">
        <w:rPr>
          <w:lang w:val="hr-HR"/>
        </w:rPr>
        <w:t xml:space="preserve">, navodeći da dužnik na dan </w:t>
      </w:r>
      <w:r w:rsidR="00DA3CD2">
        <w:rPr>
          <w:lang w:val="hr-HR"/>
        </w:rPr>
        <w:t>1</w:t>
      </w:r>
      <w:r w:rsidR="009E593A">
        <w:rPr>
          <w:lang w:val="hr-HR"/>
        </w:rPr>
        <w:t>7</w:t>
      </w:r>
      <w:r w:rsidR="009D534A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5C4196" w:rsidRPr="00071235">
        <w:rPr>
          <w:lang w:val="hr-HR"/>
        </w:rPr>
        <w:t xml:space="preserve"> 201</w:t>
      </w:r>
      <w:r w:rsidR="00FA3BBD">
        <w:rPr>
          <w:lang w:val="hr-HR"/>
        </w:rPr>
        <w:t>7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9E593A">
        <w:rPr>
          <w:lang w:val="hr-HR"/>
        </w:rPr>
        <w:t>38.012,40</w:t>
      </w:r>
      <w:r w:rsidR="00500673" w:rsidRPr="00500673">
        <w:rPr>
          <w:lang w:val="hr-HR"/>
        </w:rPr>
        <w:t xml:space="preserve"> </w:t>
      </w:r>
      <w:r w:rsidR="005C4196" w:rsidRPr="00071235">
        <w:rPr>
          <w:lang w:val="hr-HR"/>
        </w:rPr>
        <w:t>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9E593A">
        <w:rPr>
          <w:lang w:val="hr-HR"/>
        </w:rPr>
        <w:t>2</w:t>
      </w:r>
      <w:r w:rsidR="00DA3CD2">
        <w:rPr>
          <w:lang w:val="hr-HR"/>
        </w:rPr>
        <w:t>4</w:t>
      </w:r>
      <w:r w:rsidR="005C4196" w:rsidRPr="00071235">
        <w:rPr>
          <w:lang w:val="hr-HR"/>
        </w:rPr>
        <w:t xml:space="preserve">. </w:t>
      </w:r>
      <w:r w:rsidR="00DA3CD2">
        <w:rPr>
          <w:lang w:val="hr-HR"/>
        </w:rPr>
        <w:t>svibnja</w:t>
      </w:r>
      <w:r w:rsidR="00FA3BBD">
        <w:rPr>
          <w:lang w:val="hr-HR"/>
        </w:rPr>
        <w:t xml:space="preserve"> 2017</w:t>
      </w:r>
      <w:r w:rsidR="005C4196" w:rsidRPr="00071235">
        <w:rPr>
          <w:lang w:val="hr-HR"/>
        </w:rPr>
        <w:t>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289" w:rsidRPr="005D328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9E593A">
      <w:rPr>
        <w:lang w:val="hr-HR"/>
      </w:rPr>
      <w:t>285</w:t>
    </w:r>
    <w:r w:rsidRPr="00071235">
      <w:rPr>
        <w:lang w:val="hr-HR"/>
      </w:rPr>
      <w:t>/</w:t>
    </w:r>
    <w:r w:rsidR="00FA3BBD">
      <w:rPr>
        <w:lang w:val="hr-HR"/>
      </w:rPr>
      <w:t>17</w:t>
    </w:r>
    <w:r w:rsidRPr="00071235">
      <w:rPr>
        <w:lang w:val="hr-HR"/>
      </w:rPr>
      <w:t>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0A333D"/>
    <w:rsid w:val="001163CC"/>
    <w:rsid w:val="0015045D"/>
    <w:rsid w:val="001A6BE3"/>
    <w:rsid w:val="001C2403"/>
    <w:rsid w:val="00230866"/>
    <w:rsid w:val="00317F41"/>
    <w:rsid w:val="00340840"/>
    <w:rsid w:val="00413610"/>
    <w:rsid w:val="00415671"/>
    <w:rsid w:val="00494C94"/>
    <w:rsid w:val="004C4C64"/>
    <w:rsid w:val="00500673"/>
    <w:rsid w:val="005011BC"/>
    <w:rsid w:val="0055347A"/>
    <w:rsid w:val="00563DE4"/>
    <w:rsid w:val="005C4196"/>
    <w:rsid w:val="005D3289"/>
    <w:rsid w:val="00653BB3"/>
    <w:rsid w:val="0066129A"/>
    <w:rsid w:val="007B76BA"/>
    <w:rsid w:val="008229E5"/>
    <w:rsid w:val="008836F2"/>
    <w:rsid w:val="00904184"/>
    <w:rsid w:val="00935EAD"/>
    <w:rsid w:val="00962609"/>
    <w:rsid w:val="00990A86"/>
    <w:rsid w:val="009B38B2"/>
    <w:rsid w:val="009D534A"/>
    <w:rsid w:val="009E3B6A"/>
    <w:rsid w:val="009E593A"/>
    <w:rsid w:val="009F477F"/>
    <w:rsid w:val="009F561C"/>
    <w:rsid w:val="00A46BD9"/>
    <w:rsid w:val="00A5528E"/>
    <w:rsid w:val="00AA7F7D"/>
    <w:rsid w:val="00AD6882"/>
    <w:rsid w:val="00B03664"/>
    <w:rsid w:val="00B03CF2"/>
    <w:rsid w:val="00BC5E34"/>
    <w:rsid w:val="00C47730"/>
    <w:rsid w:val="00CB33FE"/>
    <w:rsid w:val="00CF0E85"/>
    <w:rsid w:val="00D10E22"/>
    <w:rsid w:val="00D466F8"/>
    <w:rsid w:val="00D76A64"/>
    <w:rsid w:val="00D95AFF"/>
    <w:rsid w:val="00DA3CD2"/>
    <w:rsid w:val="00DB13E8"/>
    <w:rsid w:val="00DB2CAB"/>
    <w:rsid w:val="00E9793B"/>
    <w:rsid w:val="00EE55D9"/>
    <w:rsid w:val="00F522DB"/>
    <w:rsid w:val="00F81BC1"/>
    <w:rsid w:val="00F83A8B"/>
    <w:rsid w:val="00FA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3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32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32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32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32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D3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32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32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32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32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St-285/2017</izvorni_sadrzaj>
    <derivirana_varijabla naziv="DomainObject.Predmet.OznakaBroj_1">St-285/2017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PROTUPOŽARNI SISTEMI jednostavno društvo s ograničenom odgovornošću za završne radove u graditeljstvu</izvorni_sadrzaj>
    <derivirana_varijabla naziv="DomainObject.Predmet.ProtustrankaFormated_1">  PROTUPOŽARNI SISTEMI jednostavno društvo s ograničenom odgovornošću za završne radove u graditeljstvu</derivirana_varijabla>
  </DomainObject.Predmet.ProtustrankaFormated>
  <DomainObject.Predmet.ProtustrankaFormatedOIB>
    <izvorni_sadrzaj>  PROTUPOŽARNI SISTEMI jednostavno društvo s ograničenom odgovornošću za završne radove u graditeljstvu, OIB 41959064215</izvorni_sadrzaj>
    <derivirana_varijabla naziv="DomainObject.Predmet.ProtustrankaFormatedOIB_1">  PROTUPOŽARNI SISTEMI jednostavno društvo s ograničenom odgovornošću za završne radove u graditeljstvu, OIB 41959064215</derivirana_varijabla>
  </DomainObject.Predmet.ProtustrankaFormatedOIB>
  <DomainObject.Predmet.ProtustrankaFormatedWithAdress>
    <izvorni_sadrzaj> PROTUPOŽARNI SISTEMI jednostavno društvo s ograničenom odgovornošću za završne radove u graditeljstvu, Braće Vajs 2, 40000 Čakovec</izvorni_sadrzaj>
    <derivirana_varijabla naziv="DomainObject.Predmet.ProtustrankaFormatedWithAdress_1"> PROTUPOŽARNI SISTEMI jednostavno društvo s ograničenom odgovornošću za završne radove u graditeljstvu, Braće Vajs 2, 40000 Čakovec</derivirana_varijabla>
  </DomainObject.Predmet.ProtustrankaFormatedWithAdress>
  <DomainObject.Predmet.ProtustrankaFormatedWithAdressOIB>
    <izvorni_sadrzaj> PROTUPOŽARNI SISTEMI jednostavno društvo s ograničenom odgovornošću za završne radove u graditeljstvu, OIB 41959064215, Braće Vajs 2, 40000 Čakovec</izvorni_sadrzaj>
    <derivirana_varijabla naziv="DomainObject.Predmet.ProtustrankaFormatedWithAdressOIB_1"> PROTUPOŽARNI SISTEMI jednostavno društvo s ograničenom odgovornošću za završne radove u graditeljstvu, OIB 41959064215, Braće Vajs 2, 40000 Čakovec</derivirana_varijabla>
  </DomainObject.Predmet.ProtustrankaFormatedWithAdressOIB>
  <DomainObject.Predmet.ProtustrankaWithAdress>
    <izvorni_sadrzaj>PROTUPOŽARNI SISTEMI jednostavno društvo s ograničenom odgovornošću za završne radove u graditeljstvu Braće Vajs 2, 40000 Čakovec</izvorni_sadrzaj>
    <derivirana_varijabla naziv="DomainObject.Predmet.ProtustrankaWithAdress_1">PROTUPOŽARNI SISTEMI jednostavno društvo s ograničenom odgovornošću za završne radove u graditeljstvu Braće Vajs 2, 40000 Čakovec</derivirana_varijabla>
  </DomainObject.Predmet.ProtustrankaWithAdress>
  <DomainObject.Predmet.ProtustrankaWithAdressOIB>
    <izvorni_sadrzaj>PROTUPOŽARNI SISTEMI jednostavno društvo s ograničenom odgovornošću za završne radove u graditeljstvu, OIB 41959064215, Braće Vajs 2, 40000 Čakovec</izvorni_sadrzaj>
    <derivirana_varijabla naziv="DomainObject.Predmet.ProtustrankaWithAdressOIB_1">PROTUPOŽARNI SISTEMI jednostavno društvo s ograničenom odgovornošću za završne radove u graditeljstvu, OIB 41959064215, Braće Vajs 2, 40000 Čakovec</derivirana_varijabla>
  </DomainObject.Predmet.ProtustrankaWithAdressOIB>
  <DomainObject.Predmet.ProtustrankaNazivFormated>
    <izvorni_sadrzaj>PROTUPOŽARNI SISTEMI jednostavno društvo s ograničenom odgovornošću za završne radove u graditeljstvu</izvorni_sadrzaj>
    <derivirana_varijabla naziv="DomainObject.Predmet.ProtustrankaNazivFormated_1">PROTUPOŽARNI SISTEMI jednostavno društvo s ograničenom odgovornošću za završne radove u graditeljstvu</derivirana_varijabla>
  </DomainObject.Predmet.ProtustrankaNazivFormated>
  <DomainObject.Predmet.ProtustrankaNazivFormatedOIB>
    <izvorni_sadrzaj>PROTUPOŽARNI SISTEMI jednostavno društvo s ograničenom odgovornošću za završne radove u graditeljstvu, OIB 41959064215</izvorni_sadrzaj>
    <derivirana_varijabla naziv="DomainObject.Predmet.ProtustrankaNazivFormatedOIB_1">PROTUPOŽARNI SISTEMI jednostavno društvo s ograničenom odgovornošću za završne radove u graditeljstvu, OIB 41959064215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38012.40</izvorni_sadrzaj>
    <derivirana_varijabla naziv="DomainObject.Predmet.TrenutnaVrijednost_1">38012.40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PROTUPOŽARNI SISTEMI jednostavno društvo s ograničenom odgovornošću za završne radove u graditeljstvu</item>
    </izvorni_sadrzaj>
    <derivirana_varijabla naziv="DomainObject.Predmet.ProtuStrankaListFormated_1">
      <item>PROTUPOŽARNI SISTEMI jednostavno društvo s ograničenom odgovornošću za završne radove u graditeljstvu</item>
    </derivirana_varijabla>
  </DomainObject.Predmet.ProtuStrankaListFormated>
  <DomainObject.Predmet.ProtuStrankaListFormatedOIB>
    <izvorni_sadrzaj>
      <item>PROTUPOŽARNI SISTEMI jednostavno društvo s ograničenom odgovornošću za završne radove u graditeljstvu, OIB 41959064215</item>
    </izvorni_sadrzaj>
    <derivirana_varijabla naziv="DomainObject.Predmet.ProtuStrankaListFormatedOIB_1">
      <item>PROTUPOŽARNI SISTEMI jednostavno društvo s ograničenom odgovornošću za završne radove u graditeljstvu, OIB 41959064215</item>
    </derivirana_varijabla>
  </DomainObject.Predmet.ProtuStrankaListFormatedOIB>
  <DomainObject.Predmet.ProtuStrankaListFormatedWithAdress>
    <izvorni_sadrzaj>
      <item>PROTUPOŽARNI SISTEMI jednostavno društvo s ograničenom odgovornošću za završne radove u graditeljstvu, Braće Vajs 2, 40000 Čakovec</item>
    </izvorni_sadrzaj>
    <derivirana_varijabla naziv="DomainObject.Predmet.ProtuStrankaListFormatedWithAdress_1">
      <item>PROTUPOŽARNI SISTEMI jednostavno društvo s ograničenom odgovornošću za završne radove u graditeljstvu, Braće Vajs 2, 40000 Čakovec</item>
    </derivirana_varijabla>
  </DomainObject.Predmet.ProtuStrankaListFormatedWithAdress>
  <DomainObject.Predmet.ProtuStrankaListFormatedWithAdressOIB>
    <izvorni_sadrzaj>
      <item>PROTUPOŽARNI SISTEMI jednostavno društvo s ograničenom odgovornošću za završne radove u graditeljstvu, OIB 41959064215, Braće Vajs 2, 40000 Čakovec</item>
    </izvorni_sadrzaj>
    <derivirana_varijabla naziv="DomainObject.Predmet.ProtuStrankaListFormatedWithAdressOIB_1">
      <item>PROTUPOŽARNI SISTEMI jednostavno društvo s ograničenom odgovornošću za završne radove u graditeljstvu, OIB 41959064215, Braće Vajs 2, 40000 Čakovec</item>
    </derivirana_varijabla>
  </DomainObject.Predmet.ProtuStrankaListFormatedWithAdressOIB>
  <DomainObject.Predmet.ProtuStrankaListNazivFormated>
    <izvorni_sadrzaj>
      <item>PROTUPOŽARNI SISTEMI jednostavno društvo s ograničenom odgovornošću za završne radove u graditeljstvu</item>
    </izvorni_sadrzaj>
    <derivirana_varijabla naziv="DomainObject.Predmet.ProtuStrankaListNazivFormated_1">
      <item>PROTUPOŽARNI SISTEMI jednostavno društvo s ograničenom odgovornošću za završne radove u graditeljstvu</item>
    </derivirana_varijabla>
  </DomainObject.Predmet.ProtuStrankaListNazivFormated>
  <DomainObject.Predmet.ProtuStrankaListNazivFormatedOIB>
    <izvorni_sadrzaj>
      <item>PROTUPOŽARNI SISTEMI jednostavno društvo s ograničenom odgovornošću za završne radove u graditeljstvu, OIB 41959064215</item>
    </izvorni_sadrzaj>
    <derivirana_varijabla naziv="DomainObject.Predmet.ProtuStrankaListNazivFormatedOIB_1">
      <item>PROTUPOŽARNI SISTEMI jednostavno društvo s ograničenom odgovornošću za završne radove u graditeljstvu, OIB 41959064215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PROTUPOŽARNI SISTEMI jednostavno društvo s ograničenom odgovornošću za završne radove u graditeljstvu</izvorni_sadrzaj>
    <derivirana_varijabla naziv="DomainObject.Predmet.ProtustrankaIDrugi_1">PROTUPOŽARNI SISTEMI jednostavno društvo s ograničenom odgovornošću za završne radove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PROTUPOŽARNI SISTEMI jednostavno društvo s ograničenom odgovornošću za završne radove u graditeljstvu, OIB 41959064215, Braće Vajs 2, 40000 Čakovec</izvorni_sadrzaj>
    <derivirana_varijabla naziv="DomainObject.Predmet.ProtustrankaIDrugiAdressOIB_1">PROTUPOŽARNI SISTEMI jednostavno društvo s ograničenom odgovornošću za završne radove u graditeljstvu, OIB 41959064215, Braće Vajs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PROTUPOŽARNI SISTEMI jednostavno društvo s ograničenom odgovornošću za završne radove u graditeljstvu</item>
      <item>Sudski registar</item>
      <item>e-oglasna ploča</item>
    </izvorni_sadrzaj>
    <derivirana_varijabla naziv="DomainObject.Predmet.SudioniciListNaziv_1">
      <item>Financijska agencija</item>
      <item>PROTUPOŽARNI SISTEMI jednostavno društvo s ograničenom odgovornošću za završne radove u graditeljstvu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PROTUPOŽARNI SISTEMI jednostavno društvo s ograničenom odgovornošću za završne radove u graditeljstvu, OIB 41959064215, Braće Vajs 2,40000 Čakovec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41959064215</item>
      <item>, OIB null</item>
      <item>, OIB null</item>
    </izvorni_sadrzaj>
    <derivirana_varijabla naziv="DomainObject.Predmet.SudioniciListNazivOIB_1">
      <item>, OIB 85821130368</item>
      <item>, OIB 41959064215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1DE21-4A1D-4B15-A0AF-4FF0175FD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2569</properties:Characters>
  <properties:Lines>75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2017-05-24T06:44:00Z</dcterms:created>
  <dc:creator>Katarina Breški</dc:creator>
  <cp:lastModifiedBy>Nevenka Vuković</cp:lastModifiedBy>
  <cp:lastPrinted>2017-03-09T12:17:00Z</cp:lastPrinted>
  <dcterms:modified xmlns:xsi="http://www.w3.org/2001/XMLSchema-instance" xsi:type="dcterms:W3CDTF">2017-05-24T06:49:00Z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