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60af" w14:paraId="c6a60af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>– 5964/2016</w:t>
      </w:r>
      <w:r w:rsidR="007C549E">
        <w:t>-3</w:t>
      </w:r>
      <w:r w:rsidR="004F5872">
        <w:t>6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1B2620" w:rsidP="001B2620" w:rsidR="001B2620" w:rsidRPr="000D7E78">
      <w:pPr>
        <w:jc w:val="both"/>
      </w:pPr>
      <w:r w:rsidRPr="00F36ED1">
        <w:rPr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>
        <w:rPr>
          <w:lang w:val="pt-BR"/>
        </w:rPr>
        <w:t>2</w:t>
      </w:r>
      <w:r w:rsidRPr="00F36ED1">
        <w:rPr>
          <w:lang w:val="pt-BR"/>
        </w:rPr>
        <w:t>.</w:t>
      </w:r>
      <w:r>
        <w:rPr>
          <w:lang w:val="pt-BR"/>
        </w:rPr>
        <w:t xml:space="preserve"> </w:t>
      </w:r>
      <w:r w:rsidR="00386F79">
        <w:rPr>
          <w:lang w:val="pt-BR"/>
        </w:rPr>
        <w:t>listopada</w:t>
      </w:r>
      <w:r w:rsidRPr="00F36ED1">
        <w:rPr>
          <w:lang w:val="pt-BR"/>
        </w:rPr>
        <w:t xml:space="preserve"> 2017. godine,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1B2620">
        <w:t>2</w:t>
      </w:r>
      <w:r w:rsidR="009A6899" w:rsidRPr="00507C77">
        <w:t>.</w:t>
      </w:r>
      <w:r w:rsidR="00386F79">
        <w:t xml:space="preserve"> listopada</w:t>
      </w:r>
      <w:r w:rsidRPr="00507C77">
        <w:t xml:space="preserve"> 20</w:t>
      </w:r>
      <w:r w:rsidR="00084318" w:rsidRPr="00507C77">
        <w:t>1</w:t>
      </w:r>
      <w:r w:rsidR="00F11A16">
        <w:t>6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4F58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4F58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5872" w:rsidP="00E91121" w:rsidR="004F58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5872" w:rsidP="00E91121" w:rsidR="004F58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5872" w:rsidP="00E91121" w:rsidR="004F58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F5872" w:rsidP="00E91121" w:rsidR="004F58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549E" w:rsidP="004F5872" w:rsidR="007C54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D1917" w:rsidP="007C549E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p w:rsidRDefault="004F5872" w:rsidP="00507C77" w:rsidR="004F5872">
      <w:pPr>
        <w:jc w:val="both"/>
      </w:pPr>
    </w:p>
    <w:sectPr w:rsidSect="00D95DAD" w:rsidR="004F5872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86F79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872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5F50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5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5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642</properties:Characters>
  <properties:Lines>59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2017-10-02T08:19:00Z</dcterms:created>
  <dc:creator>kraljicn</dc:creator>
  <cp:lastModifiedBy>Jadranka Zelić</cp:lastModifiedBy>
  <cp:lastPrinted>2017-10-02T08:18:00Z</cp:lastPrinted>
  <dcterms:modified xmlns:xsi="http://www.w3.org/2001/XMLSchema-instance" xsi:type="dcterms:W3CDTF">2017-10-02T08:20:00Z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