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46d2a" w14:paraId="3e46d2a" w:rsidRDefault="00693325" w:rsidP="008448D1" w:rsidR="008448D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6981" w:rsidP="00BD641E" w:rsidR="00296981" w:rsidRPr="00992A94"/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693325">
        <w:t>399/15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693325" w:rsidP="00A945DE" w:rsidR="00454ADA" w:rsidRPr="00992A94">
      <w:pPr>
        <w:jc w:val="both"/>
      </w:pPr>
      <w:r w:rsidRPr="001F3143">
        <w:t xml:space="preserve">                Trgovački sud u Zagrebu po sucu pojedincu Mislavu </w:t>
      </w:r>
      <w:proofErr w:type="spellStart"/>
      <w:r w:rsidRPr="001F3143">
        <w:t>Kolakušiću</w:t>
      </w:r>
      <w:proofErr w:type="spellEnd"/>
      <w:r w:rsidRPr="001F3143">
        <w:t xml:space="preserve"> kao stečajnom sucu u stečajnom postupku nad </w:t>
      </w:r>
      <w:proofErr w:type="spellStart"/>
      <w:r w:rsidRPr="003B44F6">
        <w:t>ABSUM</w:t>
      </w:r>
      <w:proofErr w:type="spellEnd"/>
      <w:r w:rsidRPr="003B44F6">
        <w:t xml:space="preserve"> d.o.o. za trgovinu i usluge</w:t>
      </w:r>
      <w:r>
        <w:t xml:space="preserve"> u stečaju</w:t>
      </w:r>
      <w:r w:rsidRPr="003B44F6">
        <w:t xml:space="preserve">, Karlovac, Jana </w:t>
      </w:r>
      <w:proofErr w:type="spellStart"/>
      <w:r w:rsidRPr="003B44F6">
        <w:t>Masaryka</w:t>
      </w:r>
      <w:proofErr w:type="spellEnd"/>
      <w:r w:rsidRPr="003B44F6">
        <w:t xml:space="preserve"> 2, </w:t>
      </w:r>
      <w:proofErr w:type="spellStart"/>
      <w:r w:rsidRPr="003B44F6">
        <w:t>MBS</w:t>
      </w:r>
      <w:proofErr w:type="spellEnd"/>
      <w:r w:rsidRPr="003B44F6">
        <w:t xml:space="preserve">:080501455, </w:t>
      </w:r>
      <w:proofErr w:type="spellStart"/>
      <w:r w:rsidRPr="003B44F6">
        <w:t>OIB</w:t>
      </w:r>
      <w:proofErr w:type="spellEnd"/>
      <w:r w:rsidRPr="003B44F6">
        <w:t>:08992234375</w:t>
      </w:r>
      <w:r w:rsidRPr="001F3143">
        <w:t xml:space="preserve">, </w:t>
      </w:r>
      <w:r>
        <w:t>27</w:t>
      </w:r>
      <w:r w:rsidRPr="001F3143">
        <w:t xml:space="preserve">. </w:t>
      </w:r>
      <w:r>
        <w:t>siječnja</w:t>
      </w:r>
      <w:r w:rsidRPr="001F3143">
        <w:t xml:space="preserve"> 201</w:t>
      </w:r>
      <w:r>
        <w:t>6</w:t>
      </w:r>
      <w:r w:rsidRPr="001F3143">
        <w:t>.,</w:t>
      </w:r>
      <w:r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693325">
        <w:t>27. siječnja 2016.</w:t>
      </w:r>
      <w:r w:rsidRPr="00992A94">
        <w:t xml:space="preserve"> u ovom stečajnom postupku određena je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693325">
        <w:t>27. siječnja 2016.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5918C3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 w:rsidRPr="00992A94">
      <w:pPr>
        <w:jc w:val="both"/>
      </w:pPr>
      <w:r w:rsidRPr="00992A94">
        <w:rPr>
          <w:b/>
        </w:rPr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/>
    <w:p w:rsidRDefault="005918C3" w:rsidP="007A1486" w:rsidR="005918C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5918C3" w:rsidP="007A1486" w:rsidR="005918C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5918C3" w:rsidP="007A1486" w:rsidR="005918C3" w:rsidRPr="007A1486">
      <w:pPr>
        <w:ind w:left="720"/>
      </w:pPr>
    </w:p>
    <w:p w:rsidRDefault="005918C3" w:rsidP="00BD641E" w:rsidR="005918C3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96981"/>
    <w:rsid w:val="002E355B"/>
    <w:rsid w:val="00347BB4"/>
    <w:rsid w:val="00454ADA"/>
    <w:rsid w:val="004B7F3F"/>
    <w:rsid w:val="004E5469"/>
    <w:rsid w:val="004F022B"/>
    <w:rsid w:val="005071FA"/>
    <w:rsid w:val="005918C3"/>
    <w:rsid w:val="00693325"/>
    <w:rsid w:val="006E4475"/>
    <w:rsid w:val="007141AF"/>
    <w:rsid w:val="007A6843"/>
    <w:rsid w:val="007B3F07"/>
    <w:rsid w:val="008448D1"/>
    <w:rsid w:val="00887D75"/>
    <w:rsid w:val="00897B1B"/>
    <w:rsid w:val="008B05F8"/>
    <w:rsid w:val="00992A94"/>
    <w:rsid w:val="00A2605A"/>
    <w:rsid w:val="00A945DE"/>
    <w:rsid w:val="00B639DE"/>
    <w:rsid w:val="00BD641E"/>
    <w:rsid w:val="00BD7A25"/>
    <w:rsid w:val="00DB06B8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18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8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8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8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8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18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8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8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8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8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privremenom stečajnom upravitelju</izvorni_sadrzaj>
    <derivirana_varijabla naziv="DomainObject.Primjedba_1">obavijest o nagradi privremenom stečajnom upravitelju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St-399/2015</izvorni_sadrzaj>
    <derivirana_varijabla naziv="DomainObject.Predmet.OznakaBroj_1">St-399/2015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vezani spisi St-59/14
                    St-161/13
                    St-795/12
                    Stpn - 133/13</izvorni_sadrzaj>
    <derivirana_varijabla naziv="DomainObject.Predmet.PrimjedbaSuca_1">vezani spisi St-59/14
                    St-161/13
                    St-795/12
                    Stpn - 133/13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Absum d.o.o.</izvorni_sadrzaj>
    <derivirana_varijabla naziv="DomainObject.Predmet.ProtustrankaFormated_1">  Absum d.o.o.</derivirana_varijabla>
  </DomainObject.Predmet.ProtustrankaFormated>
  <DomainObject.Predmet.ProtustrankaFormatedOIB>
    <izvorni_sadrzaj>  Absum d.o.o., OIB 08992234375</izvorni_sadrzaj>
    <derivirana_varijabla naziv="DomainObject.Predmet.ProtustrankaFormatedOIB_1">  Absum d.o.o., OIB 08992234375</derivirana_varijabla>
  </DomainObject.Predmet.ProtustrankaFormatedOIB>
  <DomainObject.Predmet.ProtustrankaFormatedWithAdress>
    <izvorni_sadrzaj> Absum d.o.o., Jana Masaryka 2, 47000 Karlovac</izvorni_sadrzaj>
    <derivirana_varijabla naziv="DomainObject.Predmet.ProtustrankaFormatedWithAdress_1"> Absum d.o.o., Jana Masaryka 2, 47000 Karlovac</derivirana_varijabla>
  </DomainObject.Predmet.ProtustrankaFormatedWithAdress>
  <DomainObject.Predmet.ProtustrankaFormatedWithAdressOIB>
    <izvorni_sadrzaj> Absum d.o.o., OIB 08992234375, Jana Masaryka 2, 47000 Karlovac</izvorni_sadrzaj>
    <derivirana_varijabla naziv="DomainObject.Predmet.ProtustrankaFormatedWithAdressOIB_1"> Absum d.o.o., OIB 08992234375, Jana Masaryka 2, 47000 Karlovac</derivirana_varijabla>
  </DomainObject.Predmet.ProtustrankaFormatedWithAdressOIB>
  <DomainObject.Predmet.ProtustrankaWithAdress>
    <izvorni_sadrzaj>Absum d.o.o. Jana Masaryka 2, 47000 Karlovac</izvorni_sadrzaj>
    <derivirana_varijabla naziv="DomainObject.Predmet.ProtustrankaWithAdress_1">Absum d.o.o. Jana Masaryka 2, 47000 Karlovac</derivirana_varijabla>
  </DomainObject.Predmet.ProtustrankaWithAdress>
  <DomainObject.Predmet.ProtustrankaWithAdressOIB>
    <izvorni_sadrzaj>Absum d.o.o., OIB 08992234375, Jana Masaryka 2, 47000 Karlovac</izvorni_sadrzaj>
    <derivirana_varijabla naziv="DomainObject.Predmet.ProtustrankaWithAdressOIB_1">Absum d.o.o., OIB 08992234375, Jana Masaryka 2, 47000 Karlovac</derivirana_varijabla>
  </DomainObject.Predmet.ProtustrankaWithAdressOIB>
  <DomainObject.Predmet.ProtustrankaNazivFormated>
    <izvorni_sadrzaj>Absum d.o.o.</izvorni_sadrzaj>
    <derivirana_varijabla naziv="DomainObject.Predmet.ProtustrankaNazivFormated_1">Absum d.o.o.</derivirana_varijabla>
  </DomainObject.Predmet.ProtustrankaNazivFormated>
  <DomainObject.Predmet.ProtustrankaNazivFormatedOIB>
    <izvorni_sadrzaj>Absum d.o.o., OIB 08992234375</izvorni_sadrzaj>
    <derivirana_varijabla naziv="DomainObject.Predmet.ProtustrankaNazivFormatedOIB_1">Absum d.o.o., OIB 08992234375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financija,Porezna uprava,Područni ured Središnja Hrvatska zastupanog po punomoćniku Županijsko državno odvjetništvo u Karlovcu</izvorni_sadrzaj>
    <derivirana_varijabla naziv="DomainObject.Predmet.StrankaFormated_1">  Republika Hrvatska,Ministarstvo financija,Porezna uprava,Područni ured Središnja Hrvatska zastupanog po punomoćniku Županijsko državno odvjetništvo u Karlovcu</derivirana_varijabla>
  </DomainObject.Predmet.StrankaFormated>
  <DomainObject.Predmet.StrankaFormatedOIB>
    <izvorni_sadrzaj>  Republika Hrvatska,Ministarstvo financija,Porezna uprava,Područni ured Središnja Hrvatska, OIB 18683136487 zastupanog po punomoćniku Županijsko državno odvjetništvo u Karlovcu</izvorni_sadrzaj>
    <derivirana_varijabla naziv="DomainObject.Predmet.StrankaFormatedOIB_1">  Republika Hrvatska,Ministarstvo financija,Porezna uprava,Područni ured Središnja Hrvatska, OIB 18683136487 zastupanog po punomoćniku Županijsko državno odvjetništvo u Karlovcu</derivirana_varijabla>
  </DomainObject.Predmet.StrankaFormatedOIB>
  <DomainObject.Predmet.StrankaFormatedWithAdress>
    <izvorni_sadrzaj> Republika Hrvatska,Ministarstvo financija,Porezna uprava,Područni ured Središnja Hrvatska, Pavla Vitezovića 1, 47000 Karlovac zastupanog po punomoćniku Županijsko državno odvjetništvo u Karlovcu</izvorni_sadrzaj>
    <derivirana_varijabla naziv="DomainObject.Predmet.StrankaFormatedWithAdress_1"> Republika Hrvatska,Ministarstvo financija,Porezna uprava,Područni ured Središnja Hrvatska, Pavla Vitezovića 1, 47000 Karlovac zastupanog po punomoćniku Županijsko državno odvjetništvo u Karlovcu</derivirana_varijabla>
  </DomainObject.Predmet.StrankaFormatedWithAdress>
  <DomainObject.Predmet.StrankaFormatedWithAdressOIB>
    <izvorni_sadrzaj> Republika Hrvatska,Ministarstvo financija,Porezna uprava,Područni ured Središnja Hrvatska, OIB 18683136487, Pavla Vitezovića 1, 47000 Karlovac zastupanog po punomoćniku Županijsko državno odvjetništvo u Karlovcu</izvorni_sadrzaj>
    <derivirana_varijabla naziv="DomainObject.Predmet.StrankaFormatedWithAdressOIB_1"> Republika Hrvatska,Ministarstvo financija,Porezna uprava,Područni ured Središnja Hrvatska, OIB 18683136487, Pavla Vitezovića 1, 47000 Karlovac zastupanog po punomoćniku Županijsko državno odvjetništvo u Karlovcu</derivirana_varijabla>
  </DomainObject.Predmet.StrankaFormatedWithAdressOIB>
  <DomainObject.Predmet.StrankaWithAdress>
    <izvorni_sadrzaj>Republika Hrvatska,Ministarstvo financija,Porezna uprava,Područni ured Središnja Hrvatska Pavla Vitezovića 1,47000 Karlovac</izvorni_sadrzaj>
    <derivirana_varijabla naziv="DomainObject.Predmet.StrankaWithAdress_1">Republika Hrvatska,Ministarstvo financija,Porezna uprava,Područni ured Središnja Hrvatska Pavla Vitezovića 1,47000 Karlovac</derivirana_varijabla>
  </DomainObject.Predmet.StrankaWithAdress>
  <DomainObject.Predmet.StrankaWithAdressOIB>
    <izvorni_sadrzaj>Republika Hrvatska,Ministarstvo financija,Porezna uprava,Područni ured Središnja Hrvatska, OIB 18683136487, Pavla Vitezovića 1,47000 Karlovac</izvorni_sadrzaj>
    <derivirana_varijabla naziv="DomainObject.Predmet.StrankaWithAdressOIB_1">Republika Hrvatska,Ministarstvo financija,Porezna uprava,Područni ured Središnja Hrvatska, OIB 18683136487, Pavla Vitezovića 1,47000 Karlovac</derivirana_varijabla>
  </DomainObject.Predmet.StrankaWithAdressOIB>
  <DomainObject.Predmet.StrankaNazivFormated>
    <izvorni_sadrzaj>Republika Hrvatska,Ministarstvo financija,Porezna uprava,Područni ured Središnja Hrvatska</izvorni_sadrzaj>
    <derivirana_varijabla naziv="DomainObject.Predmet.StrankaNazivFormated_1">Republika Hrvatska,Ministarstvo financija,Porezna uprava,Područni ured Središnja Hrvatska</derivirana_varijabla>
  </DomainObject.Predmet.StrankaNazivFormated>
  <DomainObject.Predmet.StrankaNazivFormatedOIB>
    <izvorni_sadrzaj>Republika Hrvatska,Ministarstvo financija,Porezna uprava,Područni ured Središnja Hrvatska, OIB 18683136487</izvorni_sadrzaj>
    <derivirana_varijabla naziv="DomainObject.Predmet.StrankaNazivFormatedOIB_1">Republika Hrvatska,Ministarstvo financija,Porezna uprava,Područni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Republika Hrvatska,Ministarstvo financija,Porezna uprava,Područni ured Središnja Hrvatska zastupanog po punomoćniku Županijsko državno odvjetništvo u Karlovcu</item>
    </izvorni_sadrzaj>
    <derivirana_varijabla naziv="DomainObject.Predmet.StrankaListFormated_1">
      <item>Republika Hrvatska,Ministarstvo financija,Porezna uprava,Područni ured Središnja Hrvatska zastupanog po punomoćniku Županijsko državno odvjetništvo u Karlovcu</item>
    </derivirana_varijabla>
  </DomainObject.Predmet.StrankaListFormated>
  <DomainObject.Predmet.StrankaListFormatedOIB>
    <izvorni_sadrzaj>
      <item>Republika Hrvatska,Ministarstvo financija,Porezna uprava,Područni ured Središnja Hrvatska, OIB 18683136487 zastupanog po punomoćniku Županijsko državno odvjetništvo u Karlovcu</item>
    </izvorni_sadrzaj>
    <derivirana_varijabla naziv="DomainObject.Predmet.StrankaListFormatedOIB_1">
      <item>Republika Hrvatska,Ministarstvo financija,Porezna uprava,Područni ured Središnja Hrvatska, OIB 18683136487 zastupanog po punomoćniku Županijsko državno odvjetništvo u Karlovcu</item>
    </derivirana_varijabla>
  </DomainObject.Predmet.StrankaListFormatedOIB>
  <DomainObject.Predmet.StrankaListFormatedWithAdress>
    <izvorni_sadrzaj>
      <item>Republika Hrvatska,Ministarstvo financija,Porezna uprava,Područni ured Središnja Hrvatska, Pavla Vitezovića 1, 47000 Karlovac zastupanog po punomoćniku Županijsko državno odvjetništvo u Karlovcu</item>
    </izvorni_sadrzaj>
    <derivirana_varijabla naziv="DomainObject.Predmet.StrankaListFormatedWithAdress_1">
      <item>Republika Hrvatska,Ministarstvo financija,Porezna uprava,Područni ured Središnja Hrvatska, Pavla Vitezovića 1, 47000 Karlovac zastupanog po punomoćniku Županijsko državno odvjetništvo u Karlovcu</item>
    </derivirana_varijabla>
  </DomainObject.Predmet.StrankaListFormatedWithAdress>
  <DomainObject.Predmet.StrankaListFormatedWithAdressOIB>
    <izvorni_sadrzaj>
      <item>Republika Hrvatska,Ministarstvo financija,Porezna uprava,Područni ured Središnja Hrvatska, OIB 18683136487, Pavla Vitezovića 1, 47000 Karlovac zastupanog po punomoćniku Županijsko državno odvjetništvo u Karlovcu</item>
    </izvorni_sadrzaj>
    <derivirana_varijabla naziv="DomainObject.Predmet.StrankaListFormatedWithAdressOIB_1">
      <item>Republika Hrvatska,Ministarstvo financija,Porezna uprava,Područni ured Središnja Hrvatska, OIB 18683136487, Pavla Vitezovića 1, 47000 Karlovac zastupanog po punomoćniku Županijsko državno odvjetništvo u Karlovcu</item>
    </derivirana_varijabla>
  </DomainObject.Predmet.StrankaListFormatedWithAdressOIB>
  <DomainObject.Predmet.StrankaListNazivFormated>
    <izvorni_sadrzaj>
      <item>Republika Hrvatska,Ministarstvo financija,Porezna uprava,Područni ured Središnja Hrvatska</item>
    </izvorni_sadrzaj>
    <derivirana_varijabla naziv="DomainObject.Predmet.StrankaListNazivFormated_1">
      <item>Republika Hrvatska,Ministarstvo financija,Porezna uprava,Područni ured Središnja Hrvatska</item>
    </derivirana_varijabla>
  </DomainObject.Predmet.StrankaListNazivFormated>
  <DomainObject.Predmet.StrankaListNazivFormatedOIB>
    <izvorni_sadrzaj>
      <item>Republika Hrvatska,Ministarstvo financija,Porezna uprava,Područni ured Središnja Hrvatska, OIB 18683136487</item>
    </izvorni_sadrzaj>
    <derivirana_varijabla naziv="DomainObject.Predmet.StrankaListNazivFormatedOIB_1">
      <item>Republika Hrvatska,Ministarstvo financija,Porezna uprava,Područni ured Središnja Hrvatska, OIB 18683136487</item>
    </derivirana_varijabla>
  </DomainObject.Predmet.StrankaListNazivFormatedOIB>
  <DomainObject.Predmet.ProtuStrankaListFormated>
    <izvorni_sadrzaj>
      <item>Absum d.o.o.</item>
    </izvorni_sadrzaj>
    <derivirana_varijabla naziv="DomainObject.Predmet.ProtuStrankaListFormated_1">
      <item>Absum d.o.o.</item>
    </derivirana_varijabla>
  </DomainObject.Predmet.ProtuStrankaListFormated>
  <DomainObject.Predmet.ProtuStrankaListFormatedOIB>
    <izvorni_sadrzaj>
      <item>Absum d.o.o., OIB 08992234375</item>
    </izvorni_sadrzaj>
    <derivirana_varijabla naziv="DomainObject.Predmet.ProtuStrankaListFormatedOIB_1">
      <item>Absum d.o.o., OIB 08992234375</item>
    </derivirana_varijabla>
  </DomainObject.Predmet.ProtuStrankaListFormatedOIB>
  <DomainObject.Predmet.ProtuStrankaListFormatedWithAdress>
    <izvorni_sadrzaj>
      <item>Absum d.o.o., Jana Masaryka 2, 47000 Karlovac</item>
    </izvorni_sadrzaj>
    <derivirana_varijabla naziv="DomainObject.Predmet.ProtuStrankaListFormatedWithAdress_1">
      <item>Absum d.o.o., Jana Masaryka 2, 47000 Karlovac</item>
    </derivirana_varijabla>
  </DomainObject.Predmet.ProtuStrankaListFormatedWithAdress>
  <DomainObject.Predmet.ProtuStrankaListFormatedWithAdressOIB>
    <izvorni_sadrzaj>
      <item>Absum d.o.o., OIB 08992234375, Jana Masaryka 2, 47000 Karlovac</item>
    </izvorni_sadrzaj>
    <derivirana_varijabla naziv="DomainObject.Predmet.ProtuStrankaListFormatedWithAdressOIB_1">
      <item>Absum d.o.o., OIB 08992234375, Jana Masaryka 2, 47000 Karlovac</item>
    </derivirana_varijabla>
  </DomainObject.Predmet.ProtuStrankaListFormatedWithAdressOIB>
  <DomainObject.Predmet.ProtuStrankaListNazivFormated>
    <izvorni_sadrzaj>
      <item>Absum d.o.o.</item>
    </izvorni_sadrzaj>
    <derivirana_varijabla naziv="DomainObject.Predmet.ProtuStrankaListNazivFormated_1">
      <item>Absum d.o.o.</item>
    </derivirana_varijabla>
  </DomainObject.Predmet.ProtuStrankaListNazivFormated>
  <DomainObject.Predmet.ProtuStrankaListNazivFormatedOIB>
    <izvorni_sadrzaj>
      <item>Absum d.o.o., OIB 08992234375</item>
    </izvorni_sadrzaj>
    <derivirana_varijabla naziv="DomainObject.Predmet.ProtuStrankaListNazivFormatedOIB_1">
      <item>Absum d.o.o., OIB 08992234375</item>
    </derivirana_varijabla>
  </DomainObject.Predmet.ProtuStrankaListNazivFormatedOIB>
  <DomainObject.Predmet.OstaliListFormated>
    <izvorni_sadrzaj>
      <item>Županijsko državno odvjetništvo u Karlovcu punomoćnik sudionika u postupku Republika Hrvatska,Ministarstvo financija,Porezna uprava,Područni ured Središnja Hrvatska</item>
      <item>Sanja Akiki</item>
      <item>Irena Kelava</item>
    </izvorni_sadrzaj>
    <derivirana_varijabla naziv="DomainObject.Predmet.OstaliListFormated_1">
      <item>Županijsko državno odvjetništvo u Karlovcu punomoćnik sudionika u postupku Republika Hrvatska,Ministarstvo financija,Porezna uprava,Područni ured Središnja Hrvatska</item>
      <item>Sanja Akiki</item>
      <item>Irena Kelava</item>
    </derivirana_varijabla>
  </DomainObject.Predmet.OstaliListFormated>
  <DomainObject.Predmet.OstaliListFormatedOIB>
    <izvorni_sadrzaj>
      <item>Županijsko državno odvjetništvo u Karlovcu, OIB 96351974803 punomoćnik sudionika u postupku Republika Hrvatska,Ministarstvo financija,Porezna uprava,Područni ured Središnja Hrvatska</item>
      <item>Sanja Akiki, OIB 46522890055</item>
      <item>Irena Kelava, OIB 65378158056</item>
    </izvorni_sadrzaj>
    <derivirana_varijabla naziv="DomainObject.Predmet.OstaliListFormatedOIB_1">
      <item>Županijsko državno odvjetništvo u Karlovcu, OIB 96351974803 punomoćnik sudionika u postupku Republika Hrvatska,Ministarstvo financija,Porezna uprava,Područni ured Središnja Hrvatska</item>
      <item>Sanja Akiki, OIB 46522890055</item>
      <item>Irena Kelava, OIB 65378158056</item>
    </derivirana_varijabla>
  </DomainObject.Predmet.OstaliListFormatedOIB>
  <DomainObject.Predmet.OstaliListFormatedWithAdress>
    <izvorni_sadrzaj>
      <item>Županijsko državno odvjetništvo u Karlovcu, Trg Hrvatskih branitelja 1/III, 47000 Karlovac punomoćnik sudionika u postupku Republika Hrvatska,Ministarstvo financija,Porezna uprava,Područni ured Središnja Hrvatska</item>
      <item>Sanja Akiki, Vodostaj 43 B, 47000 Vodostaj</item>
      <item>Irena Kelava, Bolnička Cesta 34 D, Zagreb</item>
    </izvorni_sadrzaj>
    <derivirana_varijabla naziv="DomainObject.Predmet.OstaliListFormatedWithAdress_1">
      <item>Županijsko državno odvjetništvo u Karlovcu, Trg Hrvatskih branitelja 1/III, 47000 Karlovac punomoćnik sudionika u postupku Republika Hrvatska,Ministarstvo financija,Porezna uprava,Područni ured Središnja Hrvatska</item>
      <item>Sanja Akiki, Vodostaj 43 B, 47000 Vodostaj</item>
      <item>Irena Kelava, Bolnička Cesta 34 D, Zagreb</item>
    </derivirana_varijabla>
  </DomainObject.Predmet.OstaliListFormatedWithAdress>
  <DomainObject.Predmet.OstaliListFormatedWithAdressOIB>
    <izvorni_sadrzaj>
      <item>Županijsko državno odvjetništvo u Karlovcu, OIB 96351974803, Trg Hrvatskih branitelja 1/III, 47000 Karlovac punomoćnik sudionika u postupku Republika Hrvatska,Ministarstvo financija,Porezna uprava,Područni ured Središnja Hrvatska</item>
      <item>Sanja Akiki, OIB 46522890055, Vodostaj 43 B, 47000 Vodostaj</item>
      <item>Irena Kelava, OIB 65378158056, Bolnička Cesta 34 D, Zagreb</item>
    </izvorni_sadrzaj>
    <derivirana_varijabla naziv="DomainObject.Predmet.OstaliListFormatedWithAdressOIB_1">
      <item>Županijsko državno odvjetništvo u Karlovcu, OIB 96351974803, Trg Hrvatskih branitelja 1/III, 47000 Karlovac punomoćnik sudionika u postupku Republika Hrvatska,Ministarstvo financija,Porezna uprava,Područni ured Središnja Hrvatska</item>
      <item>Sanja Akiki, OIB 46522890055, Vodostaj 43 B, 47000 Vodostaj</item>
      <item>Irena Kelava, OIB 65378158056, Bolnička Cesta 34 D, Zagreb</item>
    </derivirana_varijabla>
  </DomainObject.Predmet.OstaliListFormatedWithAdressOIB>
  <DomainObject.Predmet.OstaliListNazivFormated>
    <izvorni_sadrzaj>
      <item>Županijsko državno odvjetništvo u Karlovcu</item>
      <item>Sanja Akiki</item>
      <item>Irena Kelava</item>
    </izvorni_sadrzaj>
    <derivirana_varijabla naziv="DomainObject.Predmet.OstaliListNazivFormated_1">
      <item>Županijsko državno odvjetništvo u Karlovcu</item>
      <item>Sanja Akiki</item>
      <item>Irena Kelava</item>
    </derivirana_varijabla>
  </DomainObject.Predmet.OstaliListNazivFormated>
  <DomainObject.Predmet.OstaliListNazivFormatedOIB>
    <izvorni_sadrzaj>
      <item>Županijsko državno odvjetništvo u Karlovcu, OIB 96351974803</item>
      <item>Sanja Akiki, OIB 46522890055</item>
      <item>Irena Kelava, OIB 65378158056</item>
    </izvorni_sadrzaj>
    <derivirana_varijabla naziv="DomainObject.Predmet.OstaliListNazivFormatedOIB_1">
      <item>Županijsko državno odvjetništvo u Karlovcu, OIB 96351974803</item>
      <item>Sanja Akiki, OIB 46522890055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financija,Porezna uprava,Područni ured Središnja Hrvatska</izvorni_sadrzaj>
    <derivirana_varijabla naziv="DomainObject.Predmet.StrankaIDrugi_1">Republika Hrvatska,Ministarstvo financija,Porezna uprava,Područni ured Središnja Hrvatska</derivirana_varijabla>
  </DomainObject.Predmet.StrankaIDrugi>
  <DomainObject.Predmet.ProtustrankaIDrugi>
    <izvorni_sadrzaj>Absum d.o.o.</izvorni_sadrzaj>
    <derivirana_varijabla naziv="DomainObject.Predmet.ProtustrankaIDrugi_1">Absum d.o.o.</derivirana_varijabla>
  </DomainObject.Predmet.ProtustrankaIDrugi>
  <DomainObject.Predmet.StrankaIDrugiAdressOIB>
    <izvorni_sadrzaj>Republika Hrvatska,Ministarstvo financija,Porezna uprava,Područni ured Središnja Hrvatska, OIB 18683136487, Pavla Vitezovića 1, 47000 Karlovac</izvorni_sadrzaj>
    <derivirana_varijabla naziv="DomainObject.Predmet.StrankaIDrugiAdressOIB_1">Republika Hrvatska,Ministarstvo financija,Porezna uprava,Područni ured Središnja Hrvatska, OIB 18683136487, Pavla Vitezovića 1, 47000 Karlovac</derivirana_varijabla>
  </DomainObject.Predmet.StrankaIDrugiAdressOIB>
  <DomainObject.Predmet.ProtustrankaIDrugiAdressOIB>
    <izvorni_sadrzaj>Absum d.o.o., OIB 08992234375, Jana Masaryka 2, 47000 Karlovac</izvorni_sadrzaj>
    <derivirana_varijabla naziv="DomainObject.Predmet.ProtustrankaIDrugiAdressOIB_1">Absum d.o.o., OIB 08992234375, Jana Masaryka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Hrvatska,Ministarstvo financija,Porezna uprava,Područni ured Središnja Hrvatska</item>
      <item>Absum d.o.o.</item>
      <item>Županijsko državno odvjetništvo u Karlovcu</item>
      <item>Sanja Akiki</item>
      <item>Irena Kelava</item>
    </izvorni_sadrzaj>
    <derivirana_varijabla naziv="DomainObject.Predmet.SudioniciListNaziv_1">
      <item>Republika Hrvatska,Ministarstvo financija,Porezna uprava,Područni ured Središnja Hrvatska</item>
      <item>Absum d.o.o.</item>
      <item>Županijsko državno odvjetništvo u Karlovcu</item>
      <item>Sanja Akiki</item>
      <item>Irena Kelava</item>
    </derivirana_varijabla>
  </DomainObject.Predmet.SudioniciListNaziv>
  <DomainObject.Predmet.SudioniciListAdressOIB>
    <izvorni_sadrzaj>
      <item>Republika Hrvatska,Ministarstvo financija,Porezna uprava,Područni ured Središnja Hrvatska, OIB 18683136487, Pavla Vitezovića 1,47000 Karlovac</item>
      <item>Absum d.o.o., OIB 08992234375, Jana Masaryka 2,47000 Karlovac</item>
      <item>Županijsko državno odvjetništvo u Karlovcu, OIB 96351974803, Trg Hrvatskih branitelja 1/III,47000 Karlovac</item>
      <item>Sanja Akiki, OIB 46522890055, Vodostaj 43 B,47000 Vodostaj</item>
      <item>Irena Kelava, OIB 65378158056, Bolnička Cesta 34 D,Zagreb</item>
    </izvorni_sadrzaj>
    <derivirana_varijabla naziv="DomainObject.Predmet.SudioniciListAdressOIB_1">
      <item>Republika Hrvatska,Ministarstvo financija,Porezna uprava,Područni ured Središnja Hrvatska, OIB 18683136487, Pavla Vitezovića 1,47000 Karlovac</item>
      <item>Absum d.o.o., OIB 08992234375, Jana Masaryka 2,47000 Karlovac</item>
      <item>Županijsko državno odvjetništvo u Karlovcu, OIB 96351974803, Trg Hrvatskih branitelja 1/III,47000 Karlovac</item>
      <item>Sanja Akiki, OIB 46522890055, Vodostaj 43 B,47000 Vodostaj</item>
      <item>Irena Kelava, OIB 65378158056, Bolnička Cesta 34 D,Zagreb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08992234375</item>
      <item>, OIB 96351974803</item>
      <item>, OIB 46522890055</item>
      <item>, OIB 65378158056</item>
    </izvorni_sadrzaj>
    <derivirana_varijabla naziv="DomainObject.Predmet.SudioniciListNazivOIB_1">
      <item>, OIB 18683136487</item>
      <item>, OIB 08992234375</item>
      <item>, OIB 96351974803</item>
      <item>, OIB 46522890055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Bolnička cesta 34d Zagreb</item>
    </izvorni_sadrzaj>
    <derivirana_varijabla naziv="DomainObject.Predmet.StecajniUpraviteljiListAddressOIB_1">
      <item>Irena Kelava, OIB 65378158056, Bolnička cesta 34d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104</properties:Words>
  <properties:Characters>543</properties:Characters>
  <properties:Lines>35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2016-01-27T09:33:00Z</dcterms:created>
  <dc:creator>nmarkovic</dc:creator>
  <cp:lastModifiedBy>Ivana Stampf</cp:lastModifiedBy>
  <cp:lastPrinted>2014-03-31T10:11:00Z</cp:lastPrinted>
  <dcterms:modified xmlns:xsi="http://www.w3.org/2001/XMLSchema-instance" xsi:type="dcterms:W3CDTF">2016-01-27T09:38:00Z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