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ac5a" w14:paraId="7e9ac5a" w:rsidRDefault="00836807" w:rsidP="00FE08D2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8824A5">
        <w:t>1694</w:t>
      </w:r>
      <w:r w:rsidRPr="00FC4653">
        <w:t>/1</w:t>
      </w:r>
      <w:r w:rsidR="00FC4653">
        <w:t>6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Pr="00FC4653">
        <w:t xml:space="preserve">stečajnim dužnikom </w:t>
      </w:r>
      <w:r w:rsidR="008824A5" w:rsidRPr="008824A5">
        <w:t>AURO-BENZ d.o.o., Zagreb, Trg J. F. Kennedya 6B/2, OIB: 66314689883</w:t>
      </w:r>
      <w:r w:rsidRPr="00FC4653">
        <w:t xml:space="preserve">, rješavajući po prijedlogu stečajnog upravitelja, radi razrješenja dužnosti stečajnog upravitelja, </w:t>
      </w:r>
      <w:r w:rsidR="004008CE" w:rsidRPr="00FC4653">
        <w:t xml:space="preserve">dana </w:t>
      </w:r>
      <w:r w:rsidR="00FE08D2">
        <w:t>02</w:t>
      </w:r>
      <w:r w:rsidR="008824A5">
        <w:t>. ožujka</w:t>
      </w:r>
      <w:r w:rsidR="001E174F">
        <w:t xml:space="preserve"> 2018</w:t>
      </w:r>
      <w:r w:rsidR="004008CE" w:rsidRPr="00FC4653">
        <w:t>.</w:t>
      </w:r>
      <w:r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8824A5" w:rsidP="008824A5" w:rsidR="008A56FB" w:rsidRPr="00FC4653">
      <w:pPr>
        <w:pStyle w:val="Odlomakpopisa"/>
        <w:numPr>
          <w:ilvl w:val="0"/>
          <w:numId w:val="3"/>
        </w:numPr>
      </w:pPr>
      <w:r w:rsidRPr="008824A5">
        <w:t>Janko Vidiček iz Zagreba, Brazilska 3, OIB: 51043553915</w:t>
      </w:r>
      <w:r w:rsidR="001E174F">
        <w:t xml:space="preserve">, </w:t>
      </w:r>
      <w:r w:rsidR="006B600E" w:rsidRPr="00FC4653">
        <w:t xml:space="preserve">razrješava se dužnosti stečajnog upravitelja dužnika </w:t>
      </w:r>
      <w:r w:rsidRPr="008824A5">
        <w:t>AURO-BENZ d.o.o., Zagreb, Trg J. F. Kennedya 6B/2, OIB: 66314689883</w:t>
      </w:r>
      <w:r w:rsidR="006B600E" w:rsidRPr="00FC4653">
        <w:t xml:space="preserve">. </w:t>
      </w:r>
    </w:p>
    <w:p w:rsidRDefault="0005015F" w:rsidP="008824A5" w:rsidR="004C20D2" w:rsidRPr="00FC4653">
      <w:pPr>
        <w:pStyle w:val="Odlomakpopisa"/>
        <w:numPr>
          <w:ilvl w:val="0"/>
          <w:numId w:val="3"/>
        </w:numPr>
      </w:pPr>
      <w:r>
        <w:t>Antonija Galić</w:t>
      </w:r>
      <w:r w:rsidR="00DB69FC">
        <w:t xml:space="preserve">, </w:t>
      </w:r>
      <w:r w:rsidR="000B3E4B" w:rsidRPr="00FC4653">
        <w:t>OIB:</w:t>
      </w:r>
      <w:r w:rsidR="004C20D2" w:rsidRPr="00FC4653">
        <w:t xml:space="preserve"> </w:t>
      </w:r>
      <w:r w:rsidR="008824A5" w:rsidRPr="008824A5">
        <w:t>64334764434</w:t>
      </w:r>
      <w:r w:rsidR="006B600E" w:rsidRPr="00FC4653">
        <w:t>,</w:t>
      </w:r>
      <w:r w:rsidR="008824A5">
        <w:t xml:space="preserve"> Bobovačka 1a</w:t>
      </w:r>
      <w:r w:rsidR="00DB69FC" w:rsidRPr="00DB69FC">
        <w:t>, Zagreb</w:t>
      </w:r>
      <w:r w:rsidR="00DB69FC">
        <w:t>,</w:t>
      </w:r>
      <w:r w:rsidR="006B600E" w:rsidRPr="00FC4653">
        <w:t xml:space="preserve">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8824A5">
        <w:t xml:space="preserve"> </w:t>
      </w:r>
      <w:r w:rsidR="008824A5" w:rsidRPr="008824A5">
        <w:t>AURO-BENZ d.o.o., Zagreb, Trg J. F. Kennedya 6B/2, OIB: 66314689883</w:t>
      </w:r>
      <w:r w:rsidR="008824A5">
        <w:t>.</w:t>
      </w:r>
    </w:p>
    <w:p w:rsidRDefault="008E6585" w:rsidP="00BD53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1E174F" w:rsidR="005258C2" w:rsidRPr="00FC4653">
      <w:r>
        <w:t xml:space="preserve">  R</w:t>
      </w:r>
      <w:r w:rsidR="000B3E4B" w:rsidRPr="00FC4653">
        <w:t xml:space="preserve">ješenjem </w:t>
      </w:r>
      <w:r w:rsidR="009D6EF3" w:rsidRPr="00FC4653">
        <w:t xml:space="preserve">Trgovačkog suda u </w:t>
      </w:r>
      <w:r>
        <w:t>Zagreb</w:t>
      </w:r>
      <w:r w:rsidR="009D6EF3" w:rsidRPr="00FC4653">
        <w:t xml:space="preserve">u, broj </w:t>
      </w:r>
      <w:r>
        <w:t>gornji,</w:t>
      </w:r>
      <w:r w:rsidR="009D6EF3" w:rsidRPr="00FC4653">
        <w:t xml:space="preserve"> od </w:t>
      </w:r>
      <w:r w:rsidR="00DB69FC">
        <w:t xml:space="preserve">21. </w:t>
      </w:r>
      <w:r w:rsidR="001E174F">
        <w:t>p</w:t>
      </w:r>
      <w:r w:rsidR="00DB69FC">
        <w:t xml:space="preserve">rosinca </w:t>
      </w:r>
      <w:r>
        <w:t>2017.</w:t>
      </w:r>
      <w:r w:rsidR="000B3E4B" w:rsidRPr="00FC4653">
        <w:t xml:space="preserve"> nad dužnikom </w:t>
      </w:r>
      <w:r w:rsidR="008824A5" w:rsidRPr="008824A5">
        <w:t>AURO-BENZ d.o.o., Zagreb, Trg J. F. Kennedya 6B/2, OIB: 66314689883</w:t>
      </w:r>
      <w:r w:rsidR="00DB69FC">
        <w:t xml:space="preserve"> otvoren je stečajni postupak</w:t>
      </w:r>
      <w:r w:rsidR="003A49B9">
        <w:t xml:space="preserve">, </w:t>
      </w:r>
      <w:r w:rsidR="009D6EF3" w:rsidRPr="00FC4653">
        <w:t>sukladno odredbama</w:t>
      </w:r>
      <w:r w:rsidR="000B3E4B" w:rsidRPr="00FC4653">
        <w:t xml:space="preserve"> član</w:t>
      </w:r>
      <w:r w:rsidR="00DB69FC">
        <w:t>ka</w:t>
      </w:r>
      <w:r w:rsidR="000B3E4B" w:rsidRPr="00FC4653">
        <w:t xml:space="preserve"> </w:t>
      </w:r>
      <w:r w:rsidR="00DB69FC">
        <w:t>444 stavka</w:t>
      </w:r>
      <w:r w:rsidR="009D6EF3" w:rsidRPr="00FC4653">
        <w:t xml:space="preserve"> </w:t>
      </w:r>
      <w:r w:rsidR="008824A5">
        <w:t xml:space="preserve">1 </w:t>
      </w:r>
      <w:r w:rsidR="009D6EF3" w:rsidRPr="00FC4653">
        <w:t xml:space="preserve">SZ-a ( NN </w:t>
      </w:r>
      <w:r w:rsidR="003A49B9">
        <w:t>71/15</w:t>
      </w:r>
      <w:r w:rsidR="00DB69FC">
        <w:t>) i</w:t>
      </w:r>
      <w:r w:rsidR="003A49B9">
        <w:t xml:space="preserve"> </w:t>
      </w:r>
      <w:r w:rsidR="000B3E4B" w:rsidRPr="00FC4653">
        <w:t xml:space="preserve">imenovan </w:t>
      </w:r>
      <w:r w:rsidR="003A49B9">
        <w:t xml:space="preserve">je </w:t>
      </w:r>
      <w:r w:rsidR="000B3E4B" w:rsidRPr="00FC4653">
        <w:t>stečajni upravitelj</w:t>
      </w:r>
      <w:r w:rsidR="008824A5">
        <w:t xml:space="preserve"> Janko </w:t>
      </w:r>
      <w:r w:rsidR="008824A5" w:rsidRPr="008824A5">
        <w:t>Vidiček iz Zagreba, Brazilska 3, OIB: 51043553915</w:t>
      </w:r>
      <w:r w:rsidR="00DB69FC">
        <w:t>.</w:t>
      </w:r>
      <w:r w:rsidR="003A49B9" w:rsidRPr="003A49B9">
        <w:t xml:space="preserve"> </w:t>
      </w:r>
      <w:r w:rsidR="008824A5">
        <w:t>Podneskom od 15</w:t>
      </w:r>
      <w:r w:rsidR="001E174F">
        <w:t>.</w:t>
      </w:r>
      <w:r w:rsidR="008824A5">
        <w:t>0</w:t>
      </w:r>
      <w:r w:rsidR="001E174F">
        <w:t>1.2018</w:t>
      </w:r>
      <w:r w:rsidR="003A49B9">
        <w:t xml:space="preserve">. </w:t>
      </w:r>
      <w:r w:rsidR="001E174F">
        <w:t>imenovani</w:t>
      </w:r>
      <w:r w:rsidR="003B2A53" w:rsidRPr="00FC4653">
        <w:t xml:space="preserve"> </w:t>
      </w:r>
      <w:r w:rsidR="001E174F">
        <w:t>je podnio</w:t>
      </w:r>
      <w:r w:rsidR="000B3E4B" w:rsidRPr="00FC4653">
        <w:t xml:space="preserve"> zahtjev za </w:t>
      </w:r>
      <w:r w:rsidR="003A49B9">
        <w:t>razrješenje</w:t>
      </w:r>
      <w:r w:rsidR="0005015F">
        <w:t>,</w:t>
      </w:r>
      <w:r w:rsidR="003A49B9">
        <w:t xml:space="preserve"> navodeći kao razlog</w:t>
      </w:r>
      <w:r w:rsidR="000531CA">
        <w:t xml:space="preserve"> </w:t>
      </w:r>
      <w:r w:rsidR="000B3E4B" w:rsidRPr="00FC4653">
        <w:t>na</w:t>
      </w:r>
      <w:r w:rsidR="003A49B9">
        <w:t xml:space="preserve">rušeno zdravlje. Uz zahtjev je </w:t>
      </w:r>
      <w:r w:rsidR="000B3E4B" w:rsidRPr="00FC4653">
        <w:t>dosadašnji stečajni upravitelj dostavio liječničku potvrdu</w:t>
      </w:r>
      <w:r w:rsidR="0005015F">
        <w:t>,</w:t>
      </w:r>
      <w:r w:rsidR="000B3E4B" w:rsidRPr="00FC4653">
        <w:t xml:space="preserve"> prema kojoj</w:t>
      </w:r>
      <w:r w:rsidR="0005015F">
        <w:t>,</w:t>
      </w:r>
      <w:r w:rsidR="000B3E4B" w:rsidRPr="00FC4653">
        <w:t xml:space="preserve"> s obzirom na zdravstveno stanje, </w:t>
      </w:r>
      <w:r w:rsidR="003B2A53" w:rsidRPr="00FC4653">
        <w:t>imenovani</w:t>
      </w:r>
      <w:r w:rsidR="000B3E4B" w:rsidRPr="00FC4653">
        <w:t xml:space="preserve"> nije zdravstveno sposoban </w:t>
      </w:r>
      <w:r w:rsidR="005258C2" w:rsidRPr="00FC4653">
        <w:t xml:space="preserve">dalje </w:t>
      </w:r>
      <w:r w:rsidR="000B3E4B" w:rsidRPr="00FC4653">
        <w:t>voditi stečajni postupak</w:t>
      </w:r>
      <w:r w:rsidR="005258C2" w:rsidRPr="00FC4653">
        <w:t>.</w:t>
      </w:r>
    </w:p>
    <w:p w:rsidRDefault="006F52B0" w:rsidP="005258C2" w:rsidR="00D82AE0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>, imenovati novoga primjenom članka 84</w:t>
      </w:r>
      <w:r w:rsidR="001E174F">
        <w:t xml:space="preserve"> stavka 1</w:t>
      </w:r>
      <w:r w:rsidR="005258C2" w:rsidRPr="00FC4653">
        <w:t xml:space="preserve"> SZ-a (NN 71/15)</w:t>
      </w:r>
      <w:r w:rsidR="001E174F">
        <w:t xml:space="preserve"> metodom slučajnog odabira s liste A stečajnih upravitelja</w:t>
      </w:r>
      <w:r w:rsidR="005258C2" w:rsidRPr="00FC4653">
        <w:t xml:space="preserve">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>5 i 8</w:t>
      </w:r>
      <w:r w:rsidR="0005015F">
        <w:t xml:space="preserve"> SZ-a</w:t>
      </w:r>
      <w:r w:rsidR="003A49B9">
        <w:t xml:space="preserve">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</w:p>
    <w:p w:rsidRDefault="00824C00" w:rsidP="003B2A53" w:rsidR="00824C00"/>
    <w:p w:rsidRDefault="005258C2" w:rsidP="00824C00" w:rsidR="002179C2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FE08D2">
        <w:t>02</w:t>
      </w:r>
      <w:r w:rsidR="001E174F">
        <w:t xml:space="preserve">. </w:t>
      </w:r>
      <w:r w:rsidR="008824A5">
        <w:t>ožujka</w:t>
      </w:r>
      <w:r w:rsidR="001E174F">
        <w:t xml:space="preserve"> 2018</w:t>
      </w:r>
      <w:r w:rsidR="00B84D54" w:rsidRPr="00FC4653">
        <w:t>.</w:t>
      </w:r>
      <w:r w:rsidRPr="00FC4653">
        <w:t>g.</w:t>
      </w:r>
    </w:p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3B2A53" w:rsidR="008D5B22">
      <w:r w:rsidRPr="00FC4653">
        <w:t xml:space="preserve">                                                          </w:t>
      </w:r>
      <w:r w:rsidR="00824C00">
        <w:t xml:space="preserve">                         </w:t>
      </w:r>
      <w:r w:rsidRPr="00FC4653">
        <w:t xml:space="preserve">  Vesna Sremac Šoštar</w:t>
      </w:r>
      <w:r w:rsidR="00824C00">
        <w:t>,v.r.</w:t>
      </w:r>
    </w:p>
    <w:p w:rsidRDefault="00824C00" w:rsidP="00824C00" w:rsidR="00824C00">
      <w:pPr>
        <w:jc w:val="right"/>
      </w:pPr>
      <w:r>
        <w:t>Za točnost otpravka</w:t>
      </w:r>
    </w:p>
    <w:p w:rsidRDefault="00824C00" w:rsidP="00824C00" w:rsidR="00824C00">
      <w:pPr>
        <w:jc w:val="right"/>
      </w:pPr>
      <w:r>
        <w:t>Matea Bizjak</w:t>
      </w:r>
    </w:p>
    <w:p w:rsidRDefault="00824C00" w:rsidP="003B2A53" w:rsidR="00824C00" w:rsidRPr="00FC4653"/>
    <w:p w:rsidRDefault="003A49B9" w:rsidP="003B2A53" w:rsidR="003A49B9"/>
    <w:p w:rsidRDefault="001E174F" w:rsidP="003B2A53" w:rsidR="001E174F"/>
    <w:p w:rsidRDefault="001E174F" w:rsidP="003B2A53" w:rsidR="001E174F"/>
    <w:p w:rsidRDefault="002179C2" w:rsidP="003B2A53" w:rsidR="008E6585">
      <w:r w:rsidRPr="00FC4653">
        <w:t xml:space="preserve">Uputa o pravnom lijeku: </w:t>
      </w:r>
    </w:p>
    <w:p w:rsidRDefault="003A49B9" w:rsidP="003B2A53" w:rsidR="003A49B9" w:rsidRPr="00FC4653"/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0531CA" w:rsidP="00824C00" w:rsidR="000531CA" w:rsidRPr="00FC4653">
      <w:pPr>
        <w:pStyle w:val="Odlomakpopisa"/>
        <w:ind w:firstLine="0" w:left="360"/>
      </w:pPr>
    </w:p>
    <w:sectPr w:rsidSect="002179C2" w:rsidR="000531CA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A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761AD0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48 St-1694</w:t>
    </w:r>
    <w:r w:rsidR="00DB69FC">
      <w:rPr>
        <w:rStyle w:val="Brojstranice"/>
      </w:rPr>
      <w:t>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2BAE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1AD0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24C00"/>
    <w:rsid w:val="00830A53"/>
    <w:rsid w:val="00831D23"/>
    <w:rsid w:val="0083350A"/>
    <w:rsid w:val="00836807"/>
    <w:rsid w:val="00861624"/>
    <w:rsid w:val="00881945"/>
    <w:rsid w:val="008824A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C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C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C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C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C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C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C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C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D3FEA-0E71-4380-A073-A8786BCD1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332</properties:Words>
  <properties:Characters>1794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2018-03-01T11:21:00Z</dcterms:created>
  <dc:creator>Ante</dc:creator>
  <cp:lastModifiedBy>Matea Bizjak</cp:lastModifiedBy>
  <cp:lastPrinted>2018-03-02T08:18:00Z</cp:lastPrinted>
  <dcterms:modified xmlns:xsi="http://www.w3.org/2001/XMLSchema-instance" xsi:type="dcterms:W3CDTF">2018-03-02T08:18:00Z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(St-1694-16-razrješenje i imenovanje stečajnog upraviteljdocx.docx)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