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f820" w14:paraId="4e8f820" w:rsidRDefault="00AB144D" w:rsidP="00AB144D" w:rsidR="00AB144D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AB144D" w:rsidP="00AB144D" w:rsidR="00AB144D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AB144D" w:rsidP="00AB144D" w:rsidR="00AB144D" w:rsidRPr="00E63DA9">
      <w:r w:rsidRPr="00A01367">
        <w:t xml:space="preserve"> TRGOVAČKI SUD U PAZINU</w:t>
      </w:r>
    </w:p>
    <w:p w:rsidRDefault="00AB144D" w:rsidP="00AB144D" w:rsidR="00AB144D" w:rsidRPr="004351B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St-265</w:t>
      </w:r>
      <w:r w:rsidRPr="00FF6C7D">
        <w:t>/17-</w:t>
      </w:r>
      <w:r>
        <w:t>7</w:t>
      </w:r>
    </w:p>
    <w:p w:rsidRDefault="00AB144D" w:rsidP="00AB144D" w:rsidR="00AB144D">
      <w:pPr>
        <w:jc w:val="both"/>
      </w:pPr>
    </w:p>
    <w:p w:rsidRDefault="00FA442C" w:rsidP="00AB144D" w:rsidR="00FA442C" w:rsidRPr="004351BA">
      <w:pPr>
        <w:jc w:val="both"/>
      </w:pPr>
    </w:p>
    <w:p w:rsidRDefault="00AB144D" w:rsidP="00AB144D" w:rsidR="00AB144D" w:rsidRPr="004351BA">
      <w:pPr>
        <w:jc w:val="center"/>
      </w:pPr>
      <w:r w:rsidRPr="004351BA">
        <w:t>U  I M E  R E P U B L I K E  H R V A T S K E</w:t>
      </w:r>
    </w:p>
    <w:p w:rsidRDefault="00AB144D" w:rsidP="00AB144D" w:rsidR="00AB144D" w:rsidRPr="004351BA"/>
    <w:p w:rsidRDefault="00AB144D" w:rsidP="00AB144D" w:rsidR="00AB144D" w:rsidRPr="004351BA">
      <w:pPr>
        <w:jc w:val="center"/>
      </w:pPr>
      <w:r w:rsidRPr="004351BA">
        <w:t>R J E Š E NJ E</w:t>
      </w:r>
    </w:p>
    <w:p w:rsidRDefault="00AB144D" w:rsidP="00AB144D" w:rsidR="00AB144D"/>
    <w:p w:rsidRDefault="00FA442C" w:rsidP="00AB144D" w:rsidR="00FA442C" w:rsidRPr="004351BA"/>
    <w:p w:rsidRDefault="00AB144D" w:rsidP="00AB144D" w:rsidR="00AB144D" w:rsidRPr="004351BA">
      <w:pPr>
        <w:jc w:val="both"/>
      </w:pPr>
      <w:r w:rsidRPr="004351B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>
        <w:t>FULL STREET j.d.o.o., Pula, Prilaz Plazina 5, OIB: 36275678159</w:t>
      </w:r>
      <w:r w:rsidRPr="004351BA">
        <w:t>, dan</w:t>
      </w:r>
      <w:r w:rsidRPr="00FF6C7D">
        <w:t xml:space="preserve">a </w:t>
      </w:r>
      <w:r>
        <w:t>10. svibnja</w:t>
      </w:r>
      <w:r w:rsidRPr="00FF6C7D">
        <w:t xml:space="preserve"> 2017</w:t>
      </w:r>
      <w:r w:rsidRPr="004351BA">
        <w:t xml:space="preserve">. </w:t>
      </w:r>
    </w:p>
    <w:p w:rsidRDefault="00AB144D" w:rsidP="00AB144D" w:rsidR="00AB144D" w:rsidRPr="004351BA">
      <w:pPr>
        <w:jc w:val="both"/>
      </w:pPr>
    </w:p>
    <w:p w:rsidRDefault="00AB144D" w:rsidP="00AB144D" w:rsidR="00AB144D" w:rsidRPr="004351BA">
      <w:pPr>
        <w:ind w:firstLine="708"/>
      </w:pPr>
      <w:r w:rsidRPr="004351BA">
        <w:tab/>
      </w:r>
      <w:r w:rsidRPr="004351BA">
        <w:tab/>
      </w:r>
      <w:r w:rsidRPr="004351BA">
        <w:tab/>
      </w:r>
      <w:r w:rsidRPr="004351BA">
        <w:tab/>
        <w:t xml:space="preserve">     r i j e š i o   j e</w:t>
      </w:r>
    </w:p>
    <w:p w:rsidRDefault="00AB144D" w:rsidP="00AB144D" w:rsidR="00AB144D">
      <w:pPr>
        <w:ind w:firstLine="708"/>
      </w:pPr>
    </w:p>
    <w:p w:rsidRDefault="00FA442C" w:rsidP="00FA442C" w:rsidR="00FA442C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12. lipnja 2017.</w:t>
      </w:r>
      <w:r w:rsidRPr="00A01367">
        <w:t xml:space="preserve"> u </w:t>
      </w:r>
      <w:r>
        <w:t>9</w:t>
      </w:r>
      <w:r w:rsidRPr="00A01367">
        <w:t>:</w:t>
      </w:r>
      <w:r>
        <w:t>30</w:t>
      </w:r>
      <w:r w:rsidRPr="00A01367">
        <w:t xml:space="preserve"> sati. </w:t>
      </w:r>
    </w:p>
    <w:p w:rsidRDefault="00FA442C" w:rsidP="00AB144D" w:rsidR="00FA442C" w:rsidRPr="004351BA">
      <w:pPr>
        <w:ind w:firstLine="708"/>
      </w:pPr>
    </w:p>
    <w:p w:rsidRDefault="00AB144D" w:rsidP="00AB144D" w:rsidR="00AB144D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>
        <w:t>FULL STREET j.d.o.o., Pula, Prilaz Plazina 5, OIB: 36275678159</w:t>
      </w:r>
      <w:r w:rsidRPr="004351BA">
        <w:t xml:space="preserve">, koji je zaprimljen </w:t>
      </w:r>
      <w:r>
        <w:t>27. travnja 2017</w:t>
      </w:r>
      <w:r w:rsidRPr="004351BA">
        <w:t>.</w:t>
      </w:r>
    </w:p>
    <w:p w:rsidRDefault="00AB144D" w:rsidP="00AB144D" w:rsidR="00AB144D">
      <w:pPr>
        <w:jc w:val="both"/>
      </w:pPr>
    </w:p>
    <w:p w:rsidRDefault="00AB144D" w:rsidP="00AB144D" w:rsidR="00AB144D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>Nalaže se dužniku FULL STREET j.d.o.o., Pula, Prilaz Plazina 5, OIB: 36275678159, da trošak u iznosu od 175,00 kn isplati FINA-i na žiro račun br. HR4223900011100017042, model: HR05, poziv na broj: 7524005-</w:t>
      </w:r>
      <w:r w:rsidRPr="003B548F">
        <w:t xml:space="preserve"> </w:t>
      </w:r>
      <w:r>
        <w:t xml:space="preserve">36275678159, u roku od 8 dana. </w:t>
      </w:r>
    </w:p>
    <w:p w:rsidRDefault="00AB144D" w:rsidP="00AB144D" w:rsidR="00AB144D" w:rsidRPr="004351BA">
      <w:pPr>
        <w:jc w:val="both"/>
      </w:pPr>
    </w:p>
    <w:p w:rsidRDefault="00AB144D" w:rsidP="00AB144D" w:rsidR="00AB144D" w:rsidRPr="004351BA">
      <w:pPr>
        <w:jc w:val="center"/>
      </w:pPr>
      <w:r w:rsidRPr="004351BA">
        <w:t>Obrazloženje</w:t>
      </w:r>
    </w:p>
    <w:p w:rsidRDefault="00AB144D" w:rsidP="00AB144D" w:rsidR="00AB144D" w:rsidRPr="004351BA"/>
    <w:p w:rsidRDefault="00AB144D" w:rsidP="00AB144D" w:rsidR="00AB144D">
      <w:pPr>
        <w:jc w:val="both"/>
      </w:pPr>
      <w:r w:rsidRPr="00E915D7">
        <w:tab/>
        <w:t xml:space="preserve">Iz dopisa FINA-e od 9.5.2017. proizlazi da dužnik </w:t>
      </w:r>
      <w:r w:rsidR="00E915D7" w:rsidRPr="00E915D7">
        <w:t xml:space="preserve">na dan 8.5.2017. u Očevidniku redoslijeda osnova za plaćanje nema neizvršenih osnova za plaćanje, odnosno da je deblokiran, </w:t>
      </w:r>
      <w:r w:rsidRPr="00E915D7">
        <w:t>te je po odredbi čl. 128. st. 9. Stečajnog zakona (NN 71/15) valjalo obustaviti postupak</w:t>
      </w:r>
      <w:r w:rsidR="00FA442C">
        <w:t xml:space="preserve"> i odgoditi zakazano ročište kao bespredmetno</w:t>
      </w:r>
      <w:r w:rsidRPr="00E915D7">
        <w:t>.</w:t>
      </w:r>
    </w:p>
    <w:p w:rsidRDefault="00FA442C" w:rsidP="00AB144D" w:rsidR="00FA442C" w:rsidRPr="00E915D7">
      <w:pPr>
        <w:jc w:val="both"/>
      </w:pPr>
    </w:p>
    <w:p w:rsidRDefault="00AB144D" w:rsidP="00AB144D" w:rsidR="00AB144D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FA442C" w:rsidP="00AB144D" w:rsidR="00FA442C">
      <w:pPr>
        <w:jc w:val="both"/>
      </w:pPr>
    </w:p>
    <w:p w:rsidRDefault="00AB144D" w:rsidP="00AB144D" w:rsidR="00AB144D">
      <w:pPr>
        <w:jc w:val="both"/>
      </w:pPr>
      <w:r>
        <w:lastRenderedPageBreak/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AB144D" w:rsidP="00AB144D" w:rsidR="00AB144D">
      <w:pPr>
        <w:jc w:val="both"/>
      </w:pPr>
    </w:p>
    <w:p w:rsidRDefault="00FA442C" w:rsidP="00AB144D" w:rsidR="00FA442C" w:rsidRPr="004351BA">
      <w:pPr>
        <w:jc w:val="both"/>
      </w:pPr>
    </w:p>
    <w:p w:rsidRDefault="00AB144D" w:rsidP="00AB144D" w:rsidR="00AB144D" w:rsidRPr="004351BA">
      <w:pPr>
        <w:jc w:val="center"/>
      </w:pPr>
      <w:r w:rsidRPr="004351BA">
        <w:t>U Pazin</w:t>
      </w:r>
      <w:r w:rsidRPr="00FF6C7D">
        <w:t xml:space="preserve">u </w:t>
      </w:r>
      <w:r>
        <w:t>10. svibnja</w:t>
      </w:r>
      <w:r w:rsidRPr="00FF6C7D">
        <w:t xml:space="preserve"> 201</w:t>
      </w:r>
      <w:r w:rsidRPr="004351BA">
        <w:t>7.</w:t>
      </w:r>
    </w:p>
    <w:p w:rsidRDefault="00AB144D" w:rsidP="00AB144D" w:rsidR="00AB144D" w:rsidRPr="004351BA">
      <w:pPr>
        <w:jc w:val="center"/>
      </w:pPr>
      <w:r w:rsidRPr="004351BA">
        <w:t xml:space="preserve">  </w:t>
      </w:r>
    </w:p>
    <w:p w:rsidRDefault="00AB144D" w:rsidP="00AB144D" w:rsidR="00AB144D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AB144D" w:rsidP="00AB144D" w:rsidR="00AB144D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FA442C" w:rsidP="00AB144D" w:rsidR="00FA442C">
      <w:pPr>
        <w:jc w:val="center"/>
      </w:pPr>
    </w:p>
    <w:p w:rsidRDefault="00FA442C" w:rsidP="00AB144D" w:rsidR="00FA442C" w:rsidRPr="004351BA">
      <w:pPr>
        <w:jc w:val="center"/>
      </w:pPr>
    </w:p>
    <w:p w:rsidRDefault="00AB144D" w:rsidP="00AB144D" w:rsidR="00AB144D" w:rsidRPr="00A01367">
      <w:pPr>
        <w:jc w:val="both"/>
      </w:pPr>
    </w:p>
    <w:p w:rsidRDefault="00AB144D" w:rsidP="00AB144D" w:rsidR="00AB144D" w:rsidRPr="00A01367">
      <w:r w:rsidRPr="00A01367">
        <w:t>UPUTA O PRAVNOM LIJEKU:</w:t>
      </w:r>
    </w:p>
    <w:p w:rsidRDefault="00AB144D" w:rsidP="00AB144D" w:rsidR="00AB144D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AB144D" w:rsidP="00AB144D" w:rsidR="00AB144D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AB144D" w:rsidP="00AB144D" w:rsidR="00AB144D" w:rsidRPr="00A01367">
      <w:pPr>
        <w:jc w:val="both"/>
      </w:pPr>
    </w:p>
    <w:p w:rsidRDefault="00AB144D" w:rsidP="00AB144D" w:rsidR="00AB144D" w:rsidRPr="00A01367">
      <w:pPr>
        <w:jc w:val="both"/>
      </w:pPr>
      <w:r w:rsidRPr="00A01367">
        <w:t>DNA:</w:t>
      </w:r>
    </w:p>
    <w:p w:rsidRDefault="00AB144D" w:rsidP="00AB144D" w:rsidR="00AB144D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AB144D" w:rsidP="00AB144D" w:rsidR="00AB144D">
      <w:r w:rsidRPr="00A01367">
        <w:t>- dužnik</w:t>
      </w:r>
      <w:r>
        <w:t xml:space="preserve"> </w:t>
      </w:r>
    </w:p>
    <w:p w:rsidRDefault="00AB144D" w:rsidP="00AB144D" w:rsidR="00AB144D">
      <w:r w:rsidRPr="00A01367">
        <w:t>- mrežna stranica e-Oglasna ploča suda (8 dana)</w:t>
      </w:r>
    </w:p>
    <w:p w:rsidRDefault="00AB144D" w:rsidP="00AB144D" w:rsidR="00AB144D"/>
    <w:p w:rsidRDefault="00AB144D" w:rsidP="00AB144D" w:rsidR="00AB144D"/>
    <w:p w:rsidRDefault="00AB144D" w:rsidP="00AB144D" w:rsidR="00AB144D"/>
    <w:p w:rsidRDefault="00AB144D" w:rsidP="00AB144D" w:rsidR="00AB144D"/>
    <w:p w:rsidRDefault="00AB144D" w:rsidP="00AB144D" w:rsidR="00AB144D"/>
    <w:p w:rsidRDefault="00AB144D" w:rsidP="00AB144D" w:rsidR="00AB144D"/>
    <w:p w:rsidRDefault="00AB144D" w:rsidP="00AB144D" w:rsidR="00AB144D"/>
    <w:p w:rsidRDefault="004E54E0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44D" w:rsidP="00AB144D" w:rsidR="00AB144D">
      <w:r>
        <w:separator/>
      </w:r>
    </w:p>
  </w:endnote>
  <w:endnote w:id="0" w:type="continuationSeparator">
    <w:p w:rsidRDefault="00AB144D" w:rsidP="00AB144D" w:rsidR="00AB1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44D" w:rsidP="00AB144D" w:rsidR="00AB144D">
      <w:r>
        <w:separator/>
      </w:r>
    </w:p>
  </w:footnote>
  <w:footnote w:id="0" w:type="continuationSeparator">
    <w:p w:rsidRDefault="00AB144D" w:rsidP="00AB144D" w:rsidR="00AB1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915D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E54E0">
          <w:rPr>
            <w:noProof/>
          </w:rPr>
          <w:t>2</w:t>
        </w:r>
        <w:r>
          <w:fldChar w:fldCharType="end"/>
        </w:r>
        <w:r>
          <w:tab/>
        </w:r>
        <w:r w:rsidR="00AB144D">
          <w:t>Posl.br.: 2 St-265</w:t>
        </w:r>
        <w:r w:rsidR="00AB144D" w:rsidRPr="00FF6C7D">
          <w:t>/17-</w:t>
        </w:r>
        <w:r w:rsidR="00AB144D">
          <w:t>7</w:t>
        </w:r>
      </w:p>
    </w:sdtContent>
  </w:sdt>
  <w:p w:rsidRDefault="004E54E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44D"/>
    <w:rsid w:val="004E54E0"/>
    <w:rsid w:val="00554328"/>
    <w:rsid w:val="00985388"/>
    <w:rsid w:val="00AB144D"/>
    <w:rsid w:val="00E915D7"/>
    <w:rsid w:val="00F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14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14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14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14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144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4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14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4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4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4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4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14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14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14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14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144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14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14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5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4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4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4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4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St-265/2017</izvorni_sadrzaj>
    <derivirana_varijabla naziv="DomainObject.Predmet.OznakaBroj_1">St-265/2017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106288.78</izvorni_sadrzaj>
    <derivirana_varijabla naziv="DomainObject.Predmet.TrenutnaVrijednost_1">106288.78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2224</properties:Characters>
  <properties:Lines>75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2017-05-10T05:59:00Z</dcterms:created>
  <dc:creator>Jasmina Matika</dc:creator>
  <cp:lastModifiedBy>Jasmina Matika</cp:lastModifiedBy>
  <dcterms:modified xmlns:xsi="http://www.w3.org/2001/XMLSchema-instance" xsi:type="dcterms:W3CDTF">2017-05-10T07:16:00Z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