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b0ce" w14:paraId="2f5b0ce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66 St-</w:t>
      </w:r>
      <w:r w:rsidR="00D900C9">
        <w:rPr>
          <w:sz w:val="24"/>
          <w:szCs w:val="24"/>
        </w:rPr>
        <w:t>1055</w:t>
      </w:r>
      <w:r w:rsidRPr="00363B59">
        <w:rPr>
          <w:sz w:val="24"/>
          <w:szCs w:val="24"/>
        </w:rPr>
        <w:t>/1</w:t>
      </w:r>
      <w:r w:rsidR="00D900C9">
        <w:rPr>
          <w:sz w:val="24"/>
          <w:szCs w:val="24"/>
        </w:rPr>
        <w:t>3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D900C9" w:rsidRPr="00D900C9">
        <w:rPr>
          <w:sz w:val="24"/>
          <w:szCs w:val="24"/>
        </w:rPr>
        <w:t>LIMARIJA ŠAMEC d.o.o. za građevinske radove u stečaju, Zagreb, Varoška 10, OIB:00083666169</w:t>
      </w:r>
      <w:r w:rsidR="00726A8D" w:rsidRPr="00726A8D">
        <w:rPr>
          <w:sz w:val="24"/>
          <w:szCs w:val="24"/>
        </w:rPr>
        <w:t>, 2</w:t>
      </w:r>
      <w:r w:rsidR="00D900C9">
        <w:rPr>
          <w:sz w:val="24"/>
          <w:szCs w:val="24"/>
        </w:rPr>
        <w:t>7</w:t>
      </w:r>
      <w:r w:rsidR="00726A8D" w:rsidRPr="00726A8D">
        <w:rPr>
          <w:sz w:val="24"/>
          <w:szCs w:val="24"/>
        </w:rPr>
        <w:t xml:space="preserve">. </w:t>
      </w:r>
      <w:r w:rsidR="00D900C9">
        <w:rPr>
          <w:sz w:val="24"/>
          <w:szCs w:val="24"/>
        </w:rPr>
        <w:t>siječnja</w:t>
      </w:r>
      <w:r w:rsidR="00726A8D" w:rsidRPr="00726A8D">
        <w:rPr>
          <w:sz w:val="24"/>
          <w:szCs w:val="24"/>
        </w:rPr>
        <w:t xml:space="preserve"> 201</w:t>
      </w:r>
      <w:r w:rsidR="00D900C9">
        <w:rPr>
          <w:sz w:val="24"/>
          <w:szCs w:val="24"/>
        </w:rPr>
        <w:t>7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D900C9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09512A">
        <w:rPr>
          <w:b/>
          <w:sz w:val="24"/>
          <w:szCs w:val="24"/>
        </w:rPr>
        <w:t>1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veljače</w:t>
      </w:r>
      <w:r w:rsidR="009A666E" w:rsidRPr="009A666E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2017</w:t>
      </w:r>
      <w:r w:rsidR="009A666E" w:rsidRPr="009A666E">
        <w:rPr>
          <w:b/>
          <w:sz w:val="24"/>
          <w:szCs w:val="24"/>
        </w:rPr>
        <w:t>. u 10,</w:t>
      </w:r>
      <w:r>
        <w:rPr>
          <w:b/>
          <w:sz w:val="24"/>
          <w:szCs w:val="24"/>
        </w:rPr>
        <w:t>2</w:t>
      </w:r>
      <w:r w:rsidR="009A666E" w:rsidRPr="009A666E">
        <w:rPr>
          <w:b/>
          <w:sz w:val="24"/>
          <w:szCs w:val="24"/>
        </w:rPr>
        <w:t>0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</w:t>
      </w:r>
      <w:r w:rsidR="0007051F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07051F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726A8D">
        <w:rPr>
          <w:sz w:val="24"/>
          <w:szCs w:val="24"/>
        </w:rPr>
        <w:t>2</w:t>
      </w:r>
      <w:r w:rsidR="00D900C9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 xml:space="preserve">. </w:t>
      </w:r>
      <w:r w:rsidR="00D900C9">
        <w:rPr>
          <w:sz w:val="24"/>
          <w:szCs w:val="24"/>
        </w:rPr>
        <w:t>siječnja</w:t>
      </w:r>
      <w:r w:rsidR="00060EF2" w:rsidRPr="00060EF2">
        <w:rPr>
          <w:sz w:val="24"/>
          <w:szCs w:val="24"/>
        </w:rPr>
        <w:t xml:space="preserve"> 201</w:t>
      </w:r>
      <w:r w:rsidR="00D900C9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99778D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99778D" w:rsidP="007A1486" w:rsidR="0099778D" w:rsidRPr="0099778D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99778D">
        <w:rPr>
          <w:sz w:val="24"/>
          <w:szCs w:val="24"/>
        </w:rPr>
        <w:t xml:space="preserve">Za točnost </w:t>
      </w:r>
      <w:proofErr w:type="spellStart"/>
      <w:r w:rsidRPr="0099778D">
        <w:rPr>
          <w:sz w:val="24"/>
          <w:szCs w:val="24"/>
        </w:rPr>
        <w:t>otpravka</w:t>
      </w:r>
      <w:proofErr w:type="spellEnd"/>
      <w:r w:rsidRPr="0099778D">
        <w:rPr>
          <w:sz w:val="24"/>
          <w:szCs w:val="24"/>
        </w:rPr>
        <w:t xml:space="preserve"> - ovlašteni službenik</w:t>
      </w:r>
    </w:p>
    <w:p w:rsidRDefault="0099778D" w:rsidP="007A1486" w:rsidR="0099778D" w:rsidRPr="0099778D">
      <w:pPr>
        <w:ind w:left="720"/>
        <w:rPr>
          <w:sz w:val="24"/>
          <w:szCs w:val="24"/>
        </w:rPr>
      </w:pPr>
      <w:r w:rsidRPr="0099778D">
        <w:rPr>
          <w:sz w:val="24"/>
          <w:szCs w:val="24"/>
        </w:rPr>
        <w:tab/>
      </w:r>
      <w:r w:rsidRPr="0099778D">
        <w:rPr>
          <w:sz w:val="24"/>
          <w:szCs w:val="24"/>
        </w:rPr>
        <w:tab/>
      </w:r>
      <w:r w:rsidRPr="0099778D">
        <w:rPr>
          <w:sz w:val="24"/>
          <w:szCs w:val="24"/>
        </w:rPr>
        <w:tab/>
      </w:r>
      <w:r w:rsidRPr="0099778D">
        <w:rPr>
          <w:sz w:val="24"/>
          <w:szCs w:val="24"/>
        </w:rPr>
        <w:tab/>
      </w:r>
      <w:r w:rsidRPr="0099778D">
        <w:rPr>
          <w:sz w:val="24"/>
          <w:szCs w:val="24"/>
        </w:rPr>
        <w:tab/>
      </w:r>
      <w:r w:rsidRPr="0099778D">
        <w:rPr>
          <w:sz w:val="24"/>
          <w:szCs w:val="24"/>
        </w:rPr>
        <w:tab/>
        <w:t xml:space="preserve">        Ivana Stampf</w:t>
      </w:r>
    </w:p>
    <w:p w:rsidRDefault="0099778D" w:rsidP="007A1486" w:rsidR="0099778D" w:rsidRPr="0099778D">
      <w:pPr>
        <w:ind w:left="720"/>
        <w:rPr>
          <w:sz w:val="24"/>
          <w:szCs w:val="24"/>
        </w:rPr>
      </w:pPr>
    </w:p>
    <w:p w:rsidRDefault="0099778D" w:rsidP="000A7827" w:rsidR="0099778D" w:rsidRPr="0099778D">
      <w:pPr>
        <w:rPr>
          <w:sz w:val="24"/>
          <w:szCs w:val="24"/>
        </w:rPr>
      </w:pPr>
    </w:p>
    <w:sectPr w:rsidSect="00546AD6" w:rsidR="0099778D" w:rsidRPr="0099778D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7051F"/>
    <w:rsid w:val="0009512A"/>
    <w:rsid w:val="000A7827"/>
    <w:rsid w:val="000D7233"/>
    <w:rsid w:val="001166C1"/>
    <w:rsid w:val="00137A74"/>
    <w:rsid w:val="00187699"/>
    <w:rsid w:val="001C088B"/>
    <w:rsid w:val="0024780A"/>
    <w:rsid w:val="002F111F"/>
    <w:rsid w:val="00380169"/>
    <w:rsid w:val="00462DAC"/>
    <w:rsid w:val="00497ADF"/>
    <w:rsid w:val="00530E7E"/>
    <w:rsid w:val="00546AD6"/>
    <w:rsid w:val="0057019D"/>
    <w:rsid w:val="005922D8"/>
    <w:rsid w:val="005A2328"/>
    <w:rsid w:val="005C1297"/>
    <w:rsid w:val="005F1EA3"/>
    <w:rsid w:val="00637E27"/>
    <w:rsid w:val="006539DD"/>
    <w:rsid w:val="00726A8D"/>
    <w:rsid w:val="00740241"/>
    <w:rsid w:val="00884ADD"/>
    <w:rsid w:val="008D3494"/>
    <w:rsid w:val="00923F65"/>
    <w:rsid w:val="00987CEF"/>
    <w:rsid w:val="0099778D"/>
    <w:rsid w:val="009A666E"/>
    <w:rsid w:val="00AB622C"/>
    <w:rsid w:val="00AD6D3A"/>
    <w:rsid w:val="00B0658F"/>
    <w:rsid w:val="00C019F2"/>
    <w:rsid w:val="00C34BFE"/>
    <w:rsid w:val="00C368EF"/>
    <w:rsid w:val="00C611E2"/>
    <w:rsid w:val="00C94014"/>
    <w:rsid w:val="00D900C9"/>
    <w:rsid w:val="00DF7EE7"/>
    <w:rsid w:val="00E13ABD"/>
    <w:rsid w:val="00E31C51"/>
    <w:rsid w:val="00ED0DD8"/>
    <w:rsid w:val="00F06235"/>
    <w:rsid w:val="00F852D4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2013.</izvorni_sadrzaj>
    <derivirana_varijabla naziv="DomainObject.Predmet.DatumOsnivanja_1">9.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St-1055/2013</izvorni_sadrzaj>
    <derivirana_varijabla naziv="DomainObject.Predmet.OznakaBroj_1">St-1055/2013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LIMARIJA ŠAMEC d.o.o. za građevinske radove zastupanog po punomoćniku Odvjetnici Milan Vončina, Gorana Grubišić, Stjepan Lović i Vlado Lalić</izvorni_sadrzaj>
    <derivirana_varijabla naziv="DomainObject.Predmet.ProtustrankaFormated_1">  LIMARIJA ŠAMEC d.o.o. za građevinske radove zastupanog po punomoćniku Odvjetnici Milan Vončina, Gorana Grubišić, Stjepan Lović i Vlado Lalić</derivirana_varijabla>
  </DomainObject.Predmet.ProtustrankaFormated>
  <DomainObject.Predmet.ProtustrankaFormatedOIB>
    <izvorni_sadrzaj>  LIMARIJA ŠAMEC d.o.o. za građevinske radove, OIB 00083666169 zastupanog po punomoćniku Odvjetnici Milan Vončina, Gorana Grubišić, Stjepan Lović i Vlado Lalić</izvorni_sadrzaj>
    <derivirana_varijabla naziv="DomainObject.Predmet.ProtustrankaFormatedOIB_1">  LIMARIJA ŠAMEC d.o.o. za građevinske radove, OIB 00083666169 zastupanog po punomoćniku Odvjetnici Milan Vončina, Gorana Grubišić, Stjepan Lović i Vlado Lalić</derivirana_varijabla>
  </DomainObject.Predmet.ProtustrankaFormatedOIB>
  <DomainObject.Predmet.ProtustrankaFormatedWithAdress>
    <izvorni_sadrzaj> LIMARIJA ŠAMEC d.o.o. za građevinske radove, Varoška 10, 10000 Zagreb zastupanog po punomoćniku Odvjetnici Milan Vončina, Gorana Grubišić, Stjepan Lović i Vlado Lalić</izvorni_sadrzaj>
    <derivirana_varijabla naziv="DomainObject.Predmet.ProtustrankaFormatedWithAdress_1"> LIMARIJA ŠAMEC d.o.o. za građevinske radove, Varoška 10, 10000 Zagreb zastupanog po punomoćniku Odvjetnici Milan Vončina, Gorana Grubišić, Stjepan Lović i Vlado Lalić</derivirana_varijabla>
  </DomainObject.Predmet.ProtustrankaFormatedWithAdress>
  <DomainObject.Predmet.ProtustrankaFormatedWithAdressOIB>
    <izvorni_sadrzaj> LIMARIJA ŠAMEC d.o.o. za građevinske radove, OIB 00083666169, Varoška 10, 10000 Zagreb zastupanog po punomoćniku Odvjetnici Milan Vončina, Gorana Grubišić, Stjepan Lović i Vlado Lalić</izvorni_sadrzaj>
    <derivirana_varijabla naziv="DomainObject.Predmet.ProtustrankaFormatedWithAdressOIB_1"> LIMARIJA ŠAMEC d.o.o. za građevinske radove, OIB 00083666169, Varoška 10, 10000 Zagreb zastupanog po punomoćniku Odvjetnici Milan Vončina, Gorana Grubišić, Stjepan Lović i Vlado Lalić</derivirana_varijabla>
  </DomainObject.Predmet.ProtustrankaFormatedWithAdressOIB>
  <DomainObject.Predmet.ProtustrankaWithAdress>
    <izvorni_sadrzaj>LIMARIJA ŠAMEC d.o.o. za građevinske radove Varoška 10, 10000 Zagreb</izvorni_sadrzaj>
    <derivirana_varijabla naziv="DomainObject.Predmet.ProtustrankaWithAdress_1">LIMARIJA ŠAMEC d.o.o. za građevinske radove Varoška 10, 10000 Zagreb</derivirana_varijabla>
  </DomainObject.Predmet.ProtustrankaWithAdress>
  <DomainObject.Predmet.ProtustrankaWithAdressOIB>
    <izvorni_sadrzaj>LIMARIJA ŠAMEC d.o.o. za građevinske radove, OIB 00083666169, Varoška 10, 10000 Zagreb</izvorni_sadrzaj>
    <derivirana_varijabla naziv="DomainObject.Predmet.ProtustrankaWithAdressOIB_1">LIMARIJA ŠAMEC d.o.o. za građevinske radove, OIB 00083666169, Varoška 10, 10000 Zagreb</derivirana_varijabla>
  </DomainObject.Predmet.ProtustrankaWithAdressOIB>
  <DomainObject.Predmet.ProtustrankaNazivFormated>
    <izvorni_sadrzaj>LIMARIJA ŠAMEC d.o.o. za građevinske radove</izvorni_sadrzaj>
    <derivirana_varijabla naziv="DomainObject.Predmet.ProtustrankaNazivFormated_1">LIMARIJA ŠAMEC d.o.o. za građevinske radove</derivirana_varijabla>
  </DomainObject.Predmet.ProtustrankaNazivFormated>
  <DomainObject.Predmet.ProtustrankaNazivFormatedOIB>
    <izvorni_sadrzaj>LIMARIJA ŠAMEC d.o.o. za građevinske radove, OIB 00083666169</izvorni_sadrzaj>
    <derivirana_varijabla naziv="DomainObject.Predmet.ProtustrankaNazivFormatedOIB_1">LIMARIJA ŠAMEC d.o.o. za građevinske radove, OIB 00083666169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ZAGREBAČKI HOLDING d.o.o PODRUŽNICA ZAGREBPARKING</izvorni_sadrzaj>
    <derivirana_varijabla naziv="DomainObject.Predmet.StrankaFormated_1">  FINA ZAGREB; ZAGREBAČKI HOLDING d.o.o PODRUŽNICA ZAGREBPARKING</derivirana_varijabla>
  </DomainObject.Predmet.StrankaFormated>
  <DomainObject.Predmet.StrankaFormatedOIB>
    <izvorni_sadrzaj>  FINA ZAGREB, OIB 85821130368; ZAGREBAČKI HOLDING d.o.o PODRUŽNICA ZAGREBPARKING, OIB 85584865987</izvorni_sadrzaj>
    <derivirana_varijabla naziv="DomainObject.Predmet.StrankaFormatedOIB_1">  FINA ZAGREB, OIB 85821130368; ZAGREBAČKI HOLDING d.o.o PODRUŽNICA ZAGREBPARKING, OIB 85584865987</derivirana_varijabla>
  </DomainObject.Predmet.StrankaFormatedOIB>
  <DomainObject.Predmet.StrankaFormatedWithAdress>
    <izvorni_sadrzaj> FINA ZAGREB, ILICA 307, 10000 Zagreb; ZAGREBAČKI HOLDING d.o.o PODRUŽNICA ZAGREBPARKING, Šubićeva 40/III, 10000 Zagreb</izvorni_sadrzaj>
    <derivirana_varijabla naziv="DomainObject.Predmet.StrankaFormatedWithAdress_1"> FINA ZAGREB, ILICA 307, 10000 Zagreb; ZAGREBAČKI HOLDING d.o.o PODRUŽNICA ZAGREBPARKING, Šubićeva 40/III, 10000 Zagreb</derivirana_varijabla>
  </DomainObject.Predmet.StrankaFormatedWithAdress>
  <DomainObject.Predmet.StrankaFormatedWithAdressOIB>
    <izvorni_sadrzaj> FINA ZAGREB, OIB 85821130368, ILICA 307, 10000 Zagreb; ZAGREBAČKI HOLDING d.o.o PODRUŽNICA ZAGREBPARKING, OIB 85584865987, Šubićeva 40/III, 10000 Zagreb</izvorni_sadrzaj>
    <derivirana_varijabla naziv="DomainObject.Predmet.StrankaFormatedWithAdressOIB_1"> FINA ZAGREB, OIB 85821130368, ILICA 307, 10000 Zagreb; ZAGREBAČKI HOLDING d.o.o PODRUŽNICA ZAGREBPARKING, OIB 85584865987, Šubićeva 40/III, 10000 Zagreb</derivirana_varijabla>
  </DomainObject.Predmet.StrankaFormatedWithAdressOIB>
  <DomainObject.Predmet.StrankaWithAdress>
    <izvorni_sadrzaj>FINA ZAGREB ILICA 307,10000 Zagreb,ZAGREBAČKI HOLDING d.o.o PODRUŽNICA ZAGREBPARKING Šubićeva 40/III,10000 Zagreb</izvorni_sadrzaj>
    <derivirana_varijabla naziv="DomainObject.Predmet.StrankaWithAdress_1">FINA ZAGREB ILICA 307,10000 Zagreb,ZAGREBAČKI HOLDING d.o.o PODRUŽNICA ZAGREBPARKING Šubićeva 40/III,10000 Zagreb</derivirana_varijabla>
  </DomainObject.Predmet.StrankaWithAdress>
  <DomainObject.Predmet.StrankaWithAdressOIB>
    <izvorni_sadrzaj>FINA ZAGREB, OIB 85821130368, ILICA 307,10000 Zagreb,ZAGREBAČKI HOLDING d.o.o PODRUŽNICA ZAGREBPARKING, OIB 85584865987, Šubićeva 40/III,10000 Zagreb</izvorni_sadrzaj>
    <derivirana_varijabla naziv="DomainObject.Predmet.StrankaWithAdressOIB_1">FINA ZAGREB, OIB 85821130368, ILICA 307,10000 Zagreb,ZAGREBAČKI HOLDING d.o.o PODRUŽNICA ZAGREBPARKING, OIB 85584865987, Šubićeva 40/III,10000 Zagreb</derivirana_varijabla>
  </DomainObject.Predmet.StrankaWithAdressOIB>
  <DomainObject.Predmet.StrankaNazivFormated>
    <izvorni_sadrzaj>FINA ZAGREB,ZAGREBAČKI HOLDING d.o.o PODRUŽNICA ZAGREBPARKING</izvorni_sadrzaj>
    <derivirana_varijabla naziv="DomainObject.Predmet.StrankaNazivFormated_1">FINA ZAGREB,ZAGREBAČKI HOLDING d.o.o PODRUŽNICA ZAGREBPARKING</derivirana_varijabla>
  </DomainObject.Predmet.StrankaNazivFormated>
  <DomainObject.Predmet.StrankaNazivFormatedOIB>
    <izvorni_sadrzaj>FINA ZAGREB, OIB 85821130368,ZAGREBAČKI HOLDING d.o.o PODRUŽNICA ZAGREBPARKING, OIB 85584865987</izvorni_sadrzaj>
    <derivirana_varijabla naziv="DomainObject.Predmet.StrankaNazivFormatedOIB_1">FINA ZAGREB, OIB 85821130368,ZAGREBAČKI HOLDING d.o.o PODRUŽNICA ZAGREBPARKING,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ZAGREBAČKI HOLDING d.o.o PODRUŽNICA ZAGREBPARKING</item>
    </izvorni_sadrzaj>
    <derivirana_varijabla naziv="DomainObject.Predmet.StrankaListFormated_1">
      <item>FINA ZAGREB</item>
      <item>ZAGREBAČKI HOLDING d.o.o PODRUŽNICA ZAGREBPARKING</item>
    </derivirana_varijabla>
  </DomainObject.Predmet.StrankaListFormated>
  <DomainObject.Predmet.StrankaListFormatedOIB>
    <izvorni_sadrzaj>
      <item>FINA ZAGREB, OIB 85821130368</item>
      <item>ZAGREBAČKI HOLDING d.o.o PODRUŽNICA ZAGREBPARKING, OIB 85584865987</item>
    </izvorni_sadrzaj>
    <derivirana_varijabla naziv="DomainObject.Predmet.StrankaListFormatedOIB_1">
      <item>FINA ZAGREB, OIB 85821130368</item>
      <item>ZAGREBAČKI HOLDING d.o.o PODRUŽNICA ZAGREBPARKING, OIB 85584865987</item>
    </derivirana_varijabla>
  </DomainObject.Predmet.StrankaListFormatedOIB>
  <DomainObject.Predmet.StrankaListFormatedWithAdress>
    <izvorni_sadrzaj>
      <item>FINA ZAGREB, ILICA 307, 10000 Zagreb</item>
      <item>ZAGREBAČKI HOLDING d.o.o PODRUŽNICA ZAGREBPARKING, Šubićeva 40/III, 10000 Zagreb</item>
    </izvorni_sadrzaj>
    <derivirana_varijabla naziv="DomainObject.Predmet.StrankaListFormatedWithAdress_1">
      <item>FINA ZAGREB, ILICA 307, 10000 Zagreb</item>
      <item>ZAGREBAČKI HOLDING d.o.o PODRUŽNICA ZAGREBPARKING, Šubićeva 40/III, 10000 Zagreb</item>
    </derivirana_varijabla>
  </DomainObject.Predmet.StrankaListFormatedWithAdress>
  <DomainObject.Predmet.StrankaListFormatedWithAdressOIB>
    <izvorni_sadrzaj>
      <item>FINA ZAGREB, OIB 85821130368, ILICA 307, 10000 Zagreb</item>
      <item>ZAGREBAČKI HOLDING d.o.o PODRUŽNICA ZAGREBPARKING, OIB 85584865987, Šubićeva 40/III, 10000 Zagreb</item>
    </izvorni_sadrzaj>
    <derivirana_varijabla naziv="DomainObject.Predmet.StrankaListFormatedWithAdressOIB_1">
      <item>FINA ZAGREB, OIB 85821130368, ILICA 307, 10000 Zagreb</item>
      <item>ZAGREBAČKI HOLDING d.o.o PODRUŽNICA ZAGREBPARKING, OIB 85584865987, Šubićeva 40/III, 10000 Zagreb</item>
    </derivirana_varijabla>
  </DomainObject.Predmet.StrankaListFormatedWithAdressOIB>
  <DomainObject.Predmet.StrankaListNazivFormated>
    <izvorni_sadrzaj>
      <item>FINA ZAGREB</item>
      <item>ZAGREBAČKI HOLDING d.o.o PODRUŽNICA ZAGREBPARKING</item>
    </izvorni_sadrzaj>
    <derivirana_varijabla naziv="DomainObject.Predmet.StrankaListNazivFormated_1">
      <item>FINA ZAGREB</item>
      <item>ZAGREBAČKI HOLDING d.o.o PODRUŽNICA ZAGREBPARKING</item>
    </derivirana_varijabla>
  </DomainObject.Predmet.StrankaListNazivFormated>
  <DomainObject.Predmet.StrankaListNazivFormatedOIB>
    <izvorni_sadrzaj>
      <item>FINA ZAGREB, OIB 85821130368</item>
      <item>ZAGREBAČKI HOLDING d.o.o PODRUŽNICA ZAGREBPARKING, OIB 85584865987</item>
    </izvorni_sadrzaj>
    <derivirana_varijabla naziv="DomainObject.Predmet.StrankaListNazivFormatedOIB_1">
      <item>FINA ZAGREB, OIB 85821130368</item>
      <item>ZAGREBAČKI HOLDING d.o.o PODRUŽNICA ZAGREBPARKING, OIB 85584865987</item>
    </derivirana_varijabla>
  </DomainObject.Predmet.StrankaListNazivFormatedOIB>
  <DomainObject.Predmet.ProtuStrankaListFormated>
    <izvorni_sadrzaj>
      <item>LIMARIJA ŠAMEC d.o.o. za građevinske radove zastupanog po punomoćniku Odvjetnici Milan Vončina, Gorana Grubišić, Stjepan Lović i Vlado Lalić</item>
    </izvorni_sadrzaj>
    <derivirana_varijabla naziv="DomainObject.Predmet.ProtuStrankaListFormated_1">
      <item>LIMARIJA ŠAMEC d.o.o. za građevinske radove zastupanog po punomoćniku Odvjetnici Milan Vončina, Gorana Grubišić, Stjepan Lović i Vlado Lalić</item>
    </derivirana_varijabla>
  </DomainObject.Predmet.ProtuStrankaListFormated>
  <DomainObject.Predmet.ProtuStrankaListFormatedOIB>
    <izvorni_sadrzaj>
      <item>LIMARIJA ŠAMEC d.o.o. za građevinske radove, OIB 00083666169 zastupanog po punomoćniku Odvjetnici Milan Vončina, Gorana Grubišić, Stjepan Lović i Vlado Lalić</item>
    </izvorni_sadrzaj>
    <derivirana_varijabla naziv="DomainObject.Predmet.ProtuStrankaListFormatedOIB_1">
      <item>LIMARIJA ŠAMEC d.o.o. za građevinske radove, OIB 00083666169 zastupanog po punomoćniku Odvjetnici Milan Vončina, Gorana Grubišić, Stjepan Lović i Vlado Lalić</item>
    </derivirana_varijabla>
  </DomainObject.Predmet.ProtuStrankaListFormatedOIB>
  <DomainObject.Predmet.ProtuStrankaListFormatedWithAdress>
    <izvorni_sadrzaj>
      <item>LIMARIJA ŠAMEC d.o.o. za građevinske radove, Varoška 10, 10000 Zagreb zastupanog po punomoćniku Odvjetnici Milan Vončina, Gorana Grubišić, Stjepan Lović i Vlado Lalić</item>
    </izvorni_sadrzaj>
    <derivirana_varijabla naziv="DomainObject.Predmet.ProtuStrankaListFormatedWithAdress_1">
      <item>LIMARIJA ŠAMEC d.o.o. za građevinske radove, Varoška 10, 10000 Zagreb zastupanog po punomoćniku Odvjetnici Milan Vončina, Gorana Grubišić, Stjepan Lović i Vlado Lalić</item>
    </derivirana_varijabla>
  </DomainObject.Predmet.ProtuStrankaListFormatedWithAdress>
  <DomainObject.Predmet.ProtuStrankaListFormatedWithAdressOIB>
    <izvorni_sadrzaj>
      <item>LIMARIJA ŠAMEC d.o.o. za građevinske radove, OIB 00083666169, Varoška 10, 10000 Zagreb zastupanog po punomoćniku Odvjetnici Milan Vončina, Gorana Grubišić, Stjepan Lović i Vlado Lalić</item>
    </izvorni_sadrzaj>
    <derivirana_varijabla naziv="DomainObject.Predmet.ProtuStrankaListFormatedWithAdressOIB_1">
      <item>LIMARIJA ŠAMEC d.o.o. za građevinske radove, OIB 00083666169, Varoška 10, 10000 Zagreb zastupanog po punomoćniku Odvjetnici Milan Vončina, Gorana Grubišić, Stjepan Lović i Vlado Lalić</item>
    </derivirana_varijabla>
  </DomainObject.Predmet.ProtuStrankaListFormatedWithAdressOIB>
  <DomainObject.Predmet.ProtuStrankaListNazivFormated>
    <izvorni_sadrzaj>
      <item>LIMARIJA ŠAMEC d.o.o. za građevinske radove</item>
    </izvorni_sadrzaj>
    <derivirana_varijabla naziv="DomainObject.Predmet.ProtuStrankaListNazivFormated_1">
      <item>LIMARIJA ŠAMEC d.o.o. za građevinske radove</item>
    </derivirana_varijabla>
  </DomainObject.Predmet.ProtuStrankaListNazivFormated>
  <DomainObject.Predmet.ProtuStrankaListNazivFormatedOIB>
    <izvorni_sadrzaj>
      <item>LIMARIJA ŠAMEC d.o.o. za građevinske radove, OIB 00083666169</item>
    </izvorni_sadrzaj>
    <derivirana_varijabla naziv="DomainObject.Predmet.ProtuStrankaListNazivFormatedOIB_1">
      <item>LIMARIJA ŠAMEC d.o.o. za građevinske radove, OIB 00083666169</item>
    </derivirana_varijabla>
  </DomainObject.Predmet.ProtuStrankaListNazivFormatedOIB>
  <DomainObject.Predmet.OstaliListFormated>
    <izvorni_sadrzaj>
      <item>Odvjetnici Milan Vončina, Gorana Grubišić, Stjepan Lović i Vlado Lalić punomoćnik sudionika u postupku LIMARIJA ŠAMEC d.o.o. za građevinske radove</item>
      <item>Zvonimir Bodrožić</item>
    </izvorni_sadrzaj>
    <derivirana_varijabla naziv="DomainObject.Predmet.OstaliListFormated_1">
      <item>Odvjetnici Milan Vončina, Gorana Grubišić, Stjepan Lović i Vlado Lalić punomoćnik sudionika u postupku LIMARIJA ŠAMEC d.o.o. za građevinske radove</item>
      <item>Zvonimir Bodrožić</item>
    </derivirana_varijabla>
  </DomainObject.Predmet.OstaliListFormated>
  <DomainObject.Predmet.OstaliListFormatedOIB>
    <izvorni_sadrzaj>
      <item>Odvjetnici Milan Vončina, Gorana Grubišić, Stjepan Lović i Vlado Lalić punomoćnik sudionika u postupku LIMARIJA ŠAMEC d.o.o. za građevinske radove</item>
      <item>Zvonimir Bodrožić, OIB 85272390668</item>
    </izvorni_sadrzaj>
    <derivirana_varijabla naziv="DomainObject.Predmet.OstaliListFormatedOIB_1">
      <item>Odvjetnici Milan Vončina, Gorana Grubišić, Stjepan Lović i Vlado Lalić punomoćnik sudionika u postupku LIMARIJA ŠAMEC d.o.o. za građevinske radove</item>
      <item>Zvonimir Bodrožić, OIB 85272390668</item>
    </derivirana_varijabla>
  </DomainObject.Predmet.OstaliListFormatedOIB>
  <DomainObject.Predmet.OstaliListFormatedWithAdress>
    <izvorni_sadrzaj>
      <item>Odvjetnici Milan Vončina, Gorana Grubišić, Stjepan Lović i Vlado Lalić, Preradovićeva 13, 10000 Zagreb punomoćnik sudionika u postupku LIMARIJA ŠAMEC d.o.o. za građevinske radove</item>
      <item>Zvonimir Bodrožić, Jurišićeva 30, 10000 Zagreb</item>
    </izvorni_sadrzaj>
    <derivirana_varijabla naziv="DomainObject.Predmet.OstaliListFormatedWithAdress_1">
      <item>Odvjetnici Milan Vončina, Gorana Grubišić, Stjepan Lović i Vlado Lalić, Preradovićeva 13, 10000 Zagreb punomoćnik sudionika u postupku LIMARIJA ŠAMEC d.o.o. za građevinske radove</item>
      <item>Zvonimir Bodrožić, Jurišićeva 30, 10000 Zagreb</item>
    </derivirana_varijabla>
  </DomainObject.Predmet.OstaliListFormatedWithAdress>
  <DomainObject.Predmet.OstaliListFormatedWithAdressOIB>
    <izvorni_sadrzaj>
      <item>Odvjetnici Milan Vončina, Gorana Grubišić, Stjepan Lović i Vlado Lalić, Preradovićeva 13, 10000 Zagreb punomoćnik sudionika u postupku LIMARIJA ŠAMEC d.o.o. za građevinske radove</item>
      <item>Zvonimir Bodrožić, OIB 85272390668, Jurišićeva 30, 10000 Zagreb</item>
    </izvorni_sadrzaj>
    <derivirana_varijabla naziv="DomainObject.Predmet.OstaliListFormatedWithAdressOIB_1">
      <item>Odvjetnici Milan Vončina, Gorana Grubišić, Stjepan Lović i Vlado Lalić, Preradovićeva 13, 10000 Zagreb punomoćnik sudionika u postupku LIMARIJA ŠAMEC d.o.o. za građevinske radove</item>
      <item>Zvonimir Bodrožić, OIB 85272390668, Jurišićeva 30, 10000 Zagreb</item>
    </derivirana_varijabla>
  </DomainObject.Predmet.OstaliListFormatedWithAdressOIB>
  <DomainObject.Predmet.OstaliListNazivFormated>
    <izvorni_sadrzaj>
      <item>Odvjetnici Milan Vončina, Gorana Grubišić, Stjepan Lović i Vlado Lalić</item>
      <item>Zvonimir Bodrožić</item>
    </izvorni_sadrzaj>
    <derivirana_varijabla naziv="DomainObject.Predmet.OstaliListNazivFormated_1">
      <item>Odvjetnici Milan Vončina, Gorana Grubišić, Stjepan Lović i Vlado Lalić</item>
      <item>Zvonimir Bodrožić</item>
    </derivirana_varijabla>
  </DomainObject.Predmet.OstaliListNazivFormated>
  <DomainObject.Predmet.OstaliListNazivFormatedOIB>
    <izvorni_sadrzaj>
      <item>Odvjetnici Milan Vončina, Gorana Grubišić, Stjepan Lović i Vlado Lalić</item>
      <item>Zvonimir Bodrožić, OIB 85272390668</item>
    </izvorni_sadrzaj>
    <derivirana_varijabla naziv="DomainObject.Predmet.OstaliListNazivFormatedOIB_1">
      <item>Odvjetnici Milan Vončina, Gorana Grubišić, Stjepan Lović i Vlado Lalić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LIMARIJA ŠAMEC d.o.o. za građevinske radove</izvorni_sadrzaj>
    <derivirana_varijabla naziv="DomainObject.Predmet.ProtustrankaIDrugi_1">LIMARIJA ŠAMEC d.o.o. za građevinske radove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LIMARIJA ŠAMEC d.o.o. za građevinske radove, OIB 00083666169, Varoška 10, 10000 Zagreb</izvorni_sadrzaj>
    <derivirana_varijabla naziv="DomainObject.Predmet.ProtustrankaIDrugiAdressOIB_1">LIMARIJA ŠAMEC d.o.o. za građevinske radove, OIB 00083666169, Varoška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LIMARIJA ŠAMEC d.o.o. za građevinske radove</item>
      <item>Odvjetnici Milan Vončina, Gorana Grubišić, Stjepan Lović i Vlado Lalić</item>
      <item>ZAGREBAČKI HOLDING d.o.o PODRUŽNICA ZAGREBPARKING</item>
      <item>Zvonimir Bodrožić</item>
    </izvorni_sadrzaj>
    <derivirana_varijabla naziv="DomainObject.Predmet.SudioniciListNaziv_1">
      <item>FINA ZAGREB</item>
      <item>LIMARIJA ŠAMEC d.o.o. za građevinske radove</item>
      <item>Odvjetnici Milan Vončina, Gorana Grubišić, Stjepan Lović i Vlado Lalić</item>
      <item>ZAGREBAČKI HOLDING d.o.o PODRUŽNICA ZAGREBPARKING</item>
      <item>Zvonimir Bodrožić</item>
    </derivirana_varijabla>
  </DomainObject.Predmet.SudioniciListNaziv>
  <DomainObject.Predmet.SudioniciListAdressOIB>
    <izvorni_sadrzaj>
      <item>FINA ZAGREB, OIB 85821130368, ILICA 307,10000 Zagreb</item>
      <item>LIMARIJA ŠAMEC d.o.o. za građevinske radove, OIB 00083666169, Varoška 10,10000 Zagreb</item>
      <item>Odvjetnici Milan Vončina, Gorana Grubišić, Stjepan Lović i Vlado Lalić, Preradovićeva 13,10000 Zagreb</item>
      <item>ZAGREBAČKI HOLDING d.o.o PODRUŽNICA ZAGREBPARKING, OIB 85584865987, Šubićeva 40/III,10000 Zagreb</item>
      <item>Zvonimir Bodrožić, OIB 85272390668, Jurišićeva 30,10000 Zagreb</item>
    </izvorni_sadrzaj>
    <derivirana_varijabla naziv="DomainObject.Predmet.SudioniciListAdressOIB_1">
      <item>FINA ZAGREB, OIB 85821130368, ILICA 307,10000 Zagreb</item>
      <item>LIMARIJA ŠAMEC d.o.o. za građevinske radove, OIB 00083666169, Varoška 10,10000 Zagreb</item>
      <item>Odvjetnici Milan Vončina, Gorana Grubišić, Stjepan Lović i Vlado Lalić, Preradovićeva 13,10000 Zagreb</item>
      <item>ZAGREBAČKI HOLDING d.o.o PODRUŽNICA ZAGREBPARKING, OIB 85584865987, Šubićeva 40/III,10000 Zagreb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00083666169</item>
      <item>, OIB null</item>
      <item>, OIB 85584865987</item>
      <item>, OIB 85272390668</item>
    </izvorni_sadrzaj>
    <derivirana_varijabla naziv="DomainObject.Predmet.SudioniciListNazivOIB_1">
      <item>, OIB 85821130368</item>
      <item>, OIB 00083666169</item>
      <item>, OIB null</item>
      <item>, OIB 85584865987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950</properties:Characters>
  <properties:Lines>41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2017-01-27T09:02:00Z</dcterms:created>
  <dc:creator>mkolakusic</dc:creator>
  <cp:lastModifiedBy>Ivana Stampf</cp:lastModifiedBy>
  <cp:lastPrinted>2012-11-19T10:49:00Z</cp:lastPrinted>
  <dcterms:modified xmlns:xsi="http://www.w3.org/2001/XMLSchema-instance" xsi:type="dcterms:W3CDTF">2017-01-27T12:11:00Z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