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d7cc" w14:paraId="18dd7cc" w:rsidRDefault="00383C41" w:rsidP="00383C41" w:rsidR="00383C41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3C41" w:rsidP="00383C41" w:rsidR="00383C4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83C41" w:rsidP="00383C41" w:rsidR="00383C4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83C41" w:rsidP="00383C41" w:rsidR="00383C4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83C41" w:rsidP="00383C41" w:rsidR="00383C41">
      <w:pPr>
        <w:jc w:val="right"/>
      </w:pPr>
    </w:p>
    <w:p w:rsidRDefault="00E87B57" w:rsidP="00383C41" w:rsidR="00E87B57">
      <w:pPr>
        <w:jc w:val="right"/>
      </w:pPr>
    </w:p>
    <w:p w:rsidRDefault="00E87B57" w:rsidP="00383C41" w:rsidR="00E87B57">
      <w:pPr>
        <w:jc w:val="right"/>
      </w:pPr>
    </w:p>
    <w:p w:rsidRDefault="00383C41" w:rsidP="00383C41" w:rsidR="00D2781D" w:rsidRPr="00383C41">
      <w:pPr>
        <w:jc w:val="right"/>
      </w:pPr>
      <w:r>
        <w:t xml:space="preserve"> </w:t>
      </w:r>
    </w:p>
    <w:p w:rsidRDefault="000119E8" w:rsidP="00B64D87" w:rsidR="000119E8" w:rsidRPr="00ED642B">
      <w:pPr>
        <w:jc w:val="center"/>
        <w:rPr>
          <w:bCs/>
        </w:rPr>
      </w:pPr>
      <w:r w:rsidRPr="00ED642B">
        <w:rPr>
          <w:bCs/>
        </w:rPr>
        <w:t>R E P U B L I K A   H R V A T S K A</w:t>
      </w:r>
    </w:p>
    <w:p w:rsidRDefault="00E303B9" w:rsidP="00B64D87" w:rsidR="00E303B9" w:rsidRPr="00ED642B">
      <w:pPr>
        <w:jc w:val="center"/>
        <w:rPr>
          <w:bCs/>
        </w:rPr>
      </w:pPr>
      <w:r w:rsidRPr="00ED642B">
        <w:rPr>
          <w:bCs/>
        </w:rPr>
        <w:t>R</w:t>
      </w:r>
      <w:r w:rsidR="0031329D" w:rsidRPr="00ED642B">
        <w:rPr>
          <w:bCs/>
        </w:rPr>
        <w:t xml:space="preserve"> </w:t>
      </w:r>
      <w:r w:rsidRPr="00ED642B">
        <w:rPr>
          <w:bCs/>
        </w:rPr>
        <w:t>J</w:t>
      </w:r>
      <w:r w:rsidR="0031329D" w:rsidRPr="00ED642B">
        <w:rPr>
          <w:bCs/>
        </w:rPr>
        <w:t xml:space="preserve"> </w:t>
      </w:r>
      <w:r w:rsidRPr="00ED642B">
        <w:rPr>
          <w:bCs/>
        </w:rPr>
        <w:t>E</w:t>
      </w:r>
      <w:r w:rsidR="0031329D" w:rsidRPr="00ED642B">
        <w:rPr>
          <w:bCs/>
        </w:rPr>
        <w:t xml:space="preserve"> </w:t>
      </w:r>
      <w:r w:rsidRPr="00ED642B">
        <w:rPr>
          <w:bCs/>
        </w:rPr>
        <w:t>Š</w:t>
      </w:r>
      <w:r w:rsidR="0031329D" w:rsidRPr="00ED642B">
        <w:rPr>
          <w:bCs/>
        </w:rPr>
        <w:t xml:space="preserve"> </w:t>
      </w:r>
      <w:r w:rsidRPr="00ED642B">
        <w:rPr>
          <w:bCs/>
        </w:rPr>
        <w:t>E</w:t>
      </w:r>
      <w:r w:rsidR="0031329D" w:rsidRPr="00ED642B">
        <w:rPr>
          <w:bCs/>
        </w:rPr>
        <w:t xml:space="preserve"> </w:t>
      </w:r>
      <w:r w:rsidRPr="00ED642B">
        <w:rPr>
          <w:bCs/>
        </w:rPr>
        <w:t>N</w:t>
      </w:r>
      <w:r w:rsidR="0031329D" w:rsidRPr="00ED642B">
        <w:rPr>
          <w:bCs/>
        </w:rPr>
        <w:t xml:space="preserve"> </w:t>
      </w:r>
      <w:r w:rsidRPr="00ED642B">
        <w:rPr>
          <w:bCs/>
        </w:rPr>
        <w:t>J</w:t>
      </w:r>
      <w:r w:rsidR="0031329D" w:rsidRPr="00ED642B">
        <w:rPr>
          <w:bCs/>
        </w:rPr>
        <w:t xml:space="preserve"> </w:t>
      </w:r>
      <w:r w:rsidRPr="00ED642B">
        <w:rPr>
          <w:bCs/>
        </w:rPr>
        <w:t>E</w:t>
      </w:r>
    </w:p>
    <w:p w:rsidRDefault="00D2781D" w:rsidP="00B64D87" w:rsidR="00D2781D" w:rsidRPr="00ED642B">
      <w:pPr>
        <w:jc w:val="center"/>
      </w:pPr>
    </w:p>
    <w:p w:rsidRDefault="00655620" w:rsidP="00655620" w:rsidR="00655620" w:rsidRPr="00ED642B">
      <w:pPr>
        <w:jc w:val="both"/>
      </w:pPr>
      <w:r w:rsidRPr="00ED642B">
        <w:tab/>
      </w:r>
      <w:r w:rsidRPr="00ED642B">
        <w:tab/>
        <w:t xml:space="preserve">Trgovački sud u Rijeci, po stečajnom sucu Veri Jelenović u stečajnom postupku nad dužnikom </w:t>
      </w:r>
      <w:r w:rsidRPr="00ED642B">
        <w:rPr>
          <w:bCs/>
        </w:rPr>
        <w:t xml:space="preserve">POLJOPRIVREDNA ZADRUGA LOVINAC u stečaju </w:t>
      </w:r>
      <w:r w:rsidRPr="00ED642B">
        <w:t xml:space="preserve">Lovinac, Centar 30, OIB: 77916839208, dana </w:t>
      </w:r>
      <w:r w:rsidR="00D90A57">
        <w:t>1</w:t>
      </w:r>
      <w:r w:rsidR="00DB1835">
        <w:t>9</w:t>
      </w:r>
      <w:r w:rsidR="00D90A57">
        <w:t>. travnja 2017</w:t>
      </w:r>
      <w:r w:rsidRPr="00ED642B">
        <w:t>. godine</w:t>
      </w:r>
    </w:p>
    <w:p w:rsidRDefault="000119E8" w:rsidP="00B64D87" w:rsidR="000119E8" w:rsidRPr="00ED642B">
      <w:pPr>
        <w:jc w:val="both"/>
      </w:pPr>
    </w:p>
    <w:p w:rsidRDefault="00E303B9" w:rsidP="00B64D87" w:rsidR="00E303B9" w:rsidRPr="00ED642B">
      <w:pPr>
        <w:jc w:val="center"/>
        <w:rPr>
          <w:bCs/>
        </w:rPr>
      </w:pPr>
      <w:r w:rsidRPr="00ED642B">
        <w:rPr>
          <w:bCs/>
        </w:rPr>
        <w:t>r i j e š i o  j e</w:t>
      </w:r>
    </w:p>
    <w:p w:rsidRDefault="00E303B9" w:rsidP="00B64D87" w:rsidR="00D2781D" w:rsidRPr="00ED642B">
      <w:pPr>
        <w:jc w:val="both"/>
      </w:pPr>
      <w:r w:rsidRPr="00ED642B">
        <w:tab/>
      </w:r>
      <w:r w:rsidRPr="00ED642B">
        <w:tab/>
      </w:r>
    </w:p>
    <w:p w:rsidRDefault="00922981" w:rsidP="00642471" w:rsidR="00E303B9" w:rsidRPr="00ED642B">
      <w:pPr>
        <w:ind w:firstLine="1418"/>
        <w:jc w:val="both"/>
      </w:pPr>
      <w:r w:rsidRPr="00ED642B">
        <w:t>Od</w:t>
      </w:r>
      <w:r w:rsidR="001B0965" w:rsidRPr="00ED642B">
        <w:t>ređuje</w:t>
      </w:r>
      <w:r w:rsidRPr="00ED642B">
        <w:t xml:space="preserve"> se naknada stvarnih troškova stečajnog upravitelja </w:t>
      </w:r>
      <w:r w:rsidR="00D83B80" w:rsidRPr="00ED642B">
        <w:t>Tomislava Morsana, Karlovac, Martina Gambona 4, OIB 97338652480</w:t>
      </w:r>
      <w:r w:rsidR="003F18B5" w:rsidRPr="00ED642B">
        <w:t xml:space="preserve"> za period od</w:t>
      </w:r>
      <w:r w:rsidR="00DC2112" w:rsidRPr="00ED642B">
        <w:t xml:space="preserve"> </w:t>
      </w:r>
      <w:r w:rsidR="00D83B80" w:rsidRPr="00ED642B">
        <w:t xml:space="preserve">1. </w:t>
      </w:r>
      <w:r w:rsidR="00D90A57">
        <w:t>travnja 2016</w:t>
      </w:r>
      <w:r w:rsidR="00D83B80" w:rsidRPr="00ED642B">
        <w:t xml:space="preserve">. godine do </w:t>
      </w:r>
      <w:r w:rsidR="00671967">
        <w:t>31. ožujka 201</w:t>
      </w:r>
      <w:r w:rsidR="00D90A57">
        <w:t>7</w:t>
      </w:r>
      <w:r w:rsidR="003F18B5" w:rsidRPr="00ED642B">
        <w:t>. godine</w:t>
      </w:r>
      <w:r w:rsidR="000119E8" w:rsidRPr="00ED642B">
        <w:t xml:space="preserve"> </w:t>
      </w:r>
      <w:r w:rsidRPr="00ED642B">
        <w:t xml:space="preserve">u iznosu od </w:t>
      </w:r>
      <w:r w:rsidR="00D90A57">
        <w:t>5.301,00</w:t>
      </w:r>
      <w:r w:rsidR="00671967">
        <w:t xml:space="preserve"> </w:t>
      </w:r>
      <w:r w:rsidR="00726E96" w:rsidRPr="00ED642B">
        <w:t>kn neto</w:t>
      </w:r>
      <w:r w:rsidRPr="00ED642B">
        <w:t xml:space="preserve">. </w:t>
      </w:r>
    </w:p>
    <w:p w:rsidRDefault="00D2781D" w:rsidP="00B64D87" w:rsidR="00D2781D" w:rsidRPr="00ED642B">
      <w:pPr>
        <w:jc w:val="both"/>
      </w:pPr>
    </w:p>
    <w:p w:rsidRDefault="00E303B9" w:rsidP="00B64D87" w:rsidR="00E303B9" w:rsidRPr="00ED642B">
      <w:pPr>
        <w:jc w:val="both"/>
      </w:pPr>
      <w:r w:rsidRPr="00ED642B">
        <w:t xml:space="preserve">    </w:t>
      </w:r>
    </w:p>
    <w:p w:rsidRDefault="00E303B9" w:rsidP="00B64D87" w:rsidR="00E303B9" w:rsidRPr="00ED642B">
      <w:pPr>
        <w:jc w:val="center"/>
        <w:rPr>
          <w:bCs/>
        </w:rPr>
      </w:pPr>
      <w:r w:rsidRPr="00ED642B">
        <w:rPr>
          <w:bCs/>
        </w:rPr>
        <w:t>Obrazloženje</w:t>
      </w:r>
    </w:p>
    <w:p w:rsidRDefault="00510545" w:rsidP="00B64D87" w:rsidR="00510545" w:rsidRPr="00ED642B">
      <w:pPr>
        <w:jc w:val="center"/>
        <w:rPr>
          <w:bCs/>
        </w:rPr>
      </w:pPr>
    </w:p>
    <w:p w:rsidRDefault="00832553" w:rsidP="00B64D87" w:rsidR="00832553" w:rsidRPr="00ED642B">
      <w:pPr>
        <w:jc w:val="both"/>
        <w:rPr>
          <w:bCs/>
        </w:rPr>
      </w:pPr>
      <w:r w:rsidRPr="00ED642B">
        <w:rPr>
          <w:bCs/>
        </w:rPr>
        <w:tab/>
      </w:r>
      <w:r w:rsidRPr="00ED642B">
        <w:rPr>
          <w:bCs/>
        </w:rPr>
        <w:tab/>
        <w:t xml:space="preserve">Stečajni upravitelj je dana </w:t>
      </w:r>
      <w:r w:rsidR="00671967">
        <w:rPr>
          <w:bCs/>
        </w:rPr>
        <w:t xml:space="preserve">29. </w:t>
      </w:r>
      <w:r w:rsidR="00D90A57">
        <w:rPr>
          <w:bCs/>
        </w:rPr>
        <w:t>ožujka</w:t>
      </w:r>
      <w:r w:rsidR="00D83B80" w:rsidRPr="00ED642B">
        <w:rPr>
          <w:bCs/>
        </w:rPr>
        <w:t xml:space="preserve"> 2016</w:t>
      </w:r>
      <w:r w:rsidRPr="00ED642B">
        <w:rPr>
          <w:bCs/>
        </w:rPr>
        <w:t>. godine podni</w:t>
      </w:r>
      <w:r w:rsidR="00D83B80" w:rsidRPr="00ED642B">
        <w:rPr>
          <w:bCs/>
        </w:rPr>
        <w:t>o</w:t>
      </w:r>
      <w:r w:rsidRPr="00ED642B">
        <w:rPr>
          <w:bCs/>
        </w:rPr>
        <w:t xml:space="preserve"> zahtjev za naknadu stvarnih troškova u iznosu od </w:t>
      </w:r>
      <w:r w:rsidR="00D90A57">
        <w:t xml:space="preserve">5.301,00 </w:t>
      </w:r>
      <w:r w:rsidR="000119E8" w:rsidRPr="00ED642B">
        <w:t>kn neto</w:t>
      </w:r>
      <w:r w:rsidR="00E74AF0" w:rsidRPr="00ED642B">
        <w:t xml:space="preserve"> za period od </w:t>
      </w:r>
      <w:r w:rsidR="00D90A57" w:rsidRPr="00ED642B">
        <w:t xml:space="preserve">1. </w:t>
      </w:r>
      <w:r w:rsidR="00D90A57">
        <w:t>travnja 2016</w:t>
      </w:r>
      <w:r w:rsidR="00D90A57" w:rsidRPr="00ED642B">
        <w:t xml:space="preserve">. godine do </w:t>
      </w:r>
      <w:r w:rsidR="00D90A57">
        <w:t>31. ožujka 2017</w:t>
      </w:r>
      <w:r w:rsidR="00D83B80" w:rsidRPr="00ED642B">
        <w:t>. godine</w:t>
      </w:r>
      <w:r w:rsidR="000119E8" w:rsidRPr="00ED642B">
        <w:t xml:space="preserve"> i to </w:t>
      </w:r>
      <w:r w:rsidR="00D90A57">
        <w:t>3.981,00</w:t>
      </w:r>
      <w:r w:rsidR="00671967">
        <w:t xml:space="preserve"> kn </w:t>
      </w:r>
      <w:r w:rsidR="000119E8" w:rsidRPr="00ED642B">
        <w:t>za</w:t>
      </w:r>
      <w:r w:rsidR="00726E96" w:rsidRPr="00ED642B">
        <w:rPr>
          <w:bCs/>
        </w:rPr>
        <w:t xml:space="preserve"> </w:t>
      </w:r>
      <w:r w:rsidR="00D83B80" w:rsidRPr="00ED642B">
        <w:rPr>
          <w:bCs/>
        </w:rPr>
        <w:t>putni trošak, te</w:t>
      </w:r>
      <w:r w:rsidR="00671967">
        <w:rPr>
          <w:bCs/>
        </w:rPr>
        <w:t xml:space="preserve"> </w:t>
      </w:r>
      <w:r w:rsidR="00D90A57">
        <w:rPr>
          <w:bCs/>
        </w:rPr>
        <w:t>1.320,00</w:t>
      </w:r>
      <w:r w:rsidR="00671967">
        <w:rPr>
          <w:bCs/>
        </w:rPr>
        <w:t xml:space="preserve"> kn za </w:t>
      </w:r>
      <w:r w:rsidR="00D83B80" w:rsidRPr="00ED642B">
        <w:rPr>
          <w:bCs/>
        </w:rPr>
        <w:t xml:space="preserve"> trošak mobitela</w:t>
      </w:r>
      <w:r w:rsidRPr="00ED642B">
        <w:rPr>
          <w:bCs/>
        </w:rPr>
        <w:t xml:space="preserve">. </w:t>
      </w:r>
    </w:p>
    <w:p w:rsidRDefault="00922981" w:rsidP="00B64D87" w:rsidR="00922981" w:rsidRPr="00ED642B">
      <w:pPr>
        <w:jc w:val="both"/>
      </w:pPr>
      <w:r w:rsidRPr="00ED642B">
        <w:tab/>
      </w:r>
      <w:r w:rsidRPr="00ED642B">
        <w:tab/>
        <w:t xml:space="preserve">Stečajni sudac je ocijenio </w:t>
      </w:r>
      <w:r w:rsidR="001B4032" w:rsidRPr="00ED642B">
        <w:t xml:space="preserve">i uvidom u </w:t>
      </w:r>
      <w:r w:rsidR="00E03CF5" w:rsidRPr="00ED642B">
        <w:t xml:space="preserve">putne naloge (list </w:t>
      </w:r>
      <w:r w:rsidR="00D90A57">
        <w:t>375</w:t>
      </w:r>
      <w:r w:rsidR="00DB1835">
        <w:t>-378, 381</w:t>
      </w:r>
      <w:r w:rsidR="00D90A57">
        <w:t xml:space="preserve"> </w:t>
      </w:r>
      <w:r w:rsidR="00E03CF5" w:rsidRPr="00ED642B">
        <w:t xml:space="preserve"> spisa)</w:t>
      </w:r>
      <w:r w:rsidR="00671967">
        <w:t xml:space="preserve">, račune za korištenje autoceste (list </w:t>
      </w:r>
      <w:r w:rsidR="00DB1835">
        <w:t xml:space="preserve">379,380, 382, 383 </w:t>
      </w:r>
      <w:r w:rsidR="00671967">
        <w:t>spisa)</w:t>
      </w:r>
      <w:r w:rsidR="00E03CF5" w:rsidRPr="00ED642B">
        <w:t xml:space="preserve"> te </w:t>
      </w:r>
      <w:r w:rsidR="00671967">
        <w:t xml:space="preserve">račune za </w:t>
      </w:r>
      <w:r w:rsidR="00E03CF5" w:rsidRPr="00ED642B">
        <w:t>bonove</w:t>
      </w:r>
      <w:r w:rsidR="00671967">
        <w:t xml:space="preserve"> za mobitel</w:t>
      </w:r>
      <w:r w:rsidR="00E03CF5" w:rsidRPr="00ED642B">
        <w:t xml:space="preserve"> (list</w:t>
      </w:r>
      <w:r w:rsidR="00DB1835">
        <w:t xml:space="preserve"> 357-374</w:t>
      </w:r>
      <w:r w:rsidR="00E03CF5" w:rsidRPr="00ED642B">
        <w:t xml:space="preserve"> spisa) </w:t>
      </w:r>
      <w:r w:rsidRPr="00ED642B">
        <w:t xml:space="preserve">da su nastali stvarni troškovi stečajnog upravitelja </w:t>
      </w:r>
      <w:r w:rsidR="00F009C5" w:rsidRPr="00ED642B">
        <w:t xml:space="preserve">za period od </w:t>
      </w:r>
      <w:r w:rsidR="00D90A57" w:rsidRPr="00ED642B">
        <w:t xml:space="preserve">1. </w:t>
      </w:r>
      <w:r w:rsidR="00D90A57">
        <w:t>travnja 2016</w:t>
      </w:r>
      <w:r w:rsidR="00D90A57" w:rsidRPr="00ED642B">
        <w:t xml:space="preserve">. godine do </w:t>
      </w:r>
      <w:r w:rsidR="00D90A57">
        <w:t>31. ožujka 2017</w:t>
      </w:r>
      <w:r w:rsidR="00D90A57" w:rsidRPr="00ED642B">
        <w:t xml:space="preserve">. godine u iznosu od </w:t>
      </w:r>
      <w:r w:rsidR="00D90A57">
        <w:t>5.301,00</w:t>
      </w:r>
      <w:r w:rsidR="00671967">
        <w:t xml:space="preserve"> </w:t>
      </w:r>
      <w:r w:rsidR="008D3420" w:rsidRPr="00ED642B">
        <w:t xml:space="preserve">kn </w:t>
      </w:r>
      <w:r w:rsidRPr="00ED642B">
        <w:t>opravdani i realni.</w:t>
      </w:r>
    </w:p>
    <w:p w:rsidRDefault="00922981" w:rsidP="00B64D87" w:rsidR="00922981" w:rsidRPr="00ED642B">
      <w:pPr>
        <w:jc w:val="both"/>
      </w:pPr>
      <w:r w:rsidRPr="00ED642B">
        <w:tab/>
      </w:r>
      <w:r w:rsidRPr="00ED642B">
        <w:tab/>
        <w:t xml:space="preserve">Slijedom navedenog, a na temelju čl. </w:t>
      </w:r>
      <w:r w:rsidR="001B0965" w:rsidRPr="00ED642B">
        <w:t>94. st. 1., 2. i</w:t>
      </w:r>
      <w:r w:rsidRPr="00ED642B">
        <w:t xml:space="preserve"> 3. </w:t>
      </w:r>
      <w:r w:rsidR="000119E8" w:rsidRPr="00ED642B">
        <w:t xml:space="preserve">Stečajnog zakona </w:t>
      </w:r>
      <w:r w:rsidR="000119E8" w:rsidRPr="00ED642B">
        <w:rPr>
          <w:bCs/>
        </w:rPr>
        <w:t xml:space="preserve">(objavljen u NN </w:t>
      </w:r>
      <w:r w:rsidR="001B0965" w:rsidRPr="00ED642B">
        <w:rPr>
          <w:bCs/>
        </w:rPr>
        <w:t>71/15</w:t>
      </w:r>
      <w:r w:rsidR="000119E8" w:rsidRPr="00ED642B">
        <w:rPr>
          <w:bCs/>
        </w:rPr>
        <w:t>)</w:t>
      </w:r>
      <w:r w:rsidRPr="00ED642B">
        <w:t xml:space="preserve"> valjalo je riješiti kao u </w:t>
      </w:r>
      <w:r w:rsidR="00671967">
        <w:t>izreci</w:t>
      </w:r>
      <w:r w:rsidR="008D3420" w:rsidRPr="00ED642B">
        <w:t xml:space="preserve"> ovog rješenja.</w:t>
      </w:r>
    </w:p>
    <w:p w:rsidRDefault="00ED642B" w:rsidP="00B64D87" w:rsidR="00ED642B" w:rsidRPr="00ED642B">
      <w:pPr>
        <w:jc w:val="both"/>
        <w:rPr>
          <w:bCs/>
        </w:rPr>
      </w:pPr>
    </w:p>
    <w:p w:rsidRDefault="00E303B9" w:rsidP="00B64D87" w:rsidR="00E303B9" w:rsidRPr="00ED642B">
      <w:pPr>
        <w:jc w:val="both"/>
        <w:rPr>
          <w:bCs/>
        </w:rPr>
      </w:pPr>
      <w:r w:rsidRPr="00ED642B">
        <w:rPr>
          <w:bCs/>
        </w:rPr>
        <w:tab/>
      </w:r>
      <w:r w:rsidRPr="00ED642B">
        <w:rPr>
          <w:bCs/>
        </w:rPr>
        <w:tab/>
      </w:r>
      <w:r w:rsidRPr="00ED642B">
        <w:rPr>
          <w:bCs/>
        </w:rPr>
        <w:tab/>
      </w:r>
      <w:r w:rsidRPr="00ED642B">
        <w:rPr>
          <w:bCs/>
        </w:rPr>
        <w:tab/>
      </w:r>
      <w:r w:rsidR="003B7447" w:rsidRPr="00ED642B">
        <w:rPr>
          <w:bCs/>
        </w:rPr>
        <w:t>Rijeka</w:t>
      </w:r>
      <w:r w:rsidRPr="00ED642B">
        <w:rPr>
          <w:bCs/>
        </w:rPr>
        <w:t xml:space="preserve">, </w:t>
      </w:r>
      <w:r w:rsidR="00D90A57">
        <w:rPr>
          <w:bCs/>
        </w:rPr>
        <w:t>1</w:t>
      </w:r>
      <w:r w:rsidR="00DB1835">
        <w:rPr>
          <w:bCs/>
        </w:rPr>
        <w:t>9</w:t>
      </w:r>
      <w:r w:rsidR="00D90A57">
        <w:rPr>
          <w:bCs/>
        </w:rPr>
        <w:t>. travnja</w:t>
      </w:r>
      <w:r w:rsidR="000119E8" w:rsidRPr="00ED642B">
        <w:rPr>
          <w:bCs/>
        </w:rPr>
        <w:t xml:space="preserve"> 201</w:t>
      </w:r>
      <w:r w:rsidR="00F009C5" w:rsidRPr="00ED642B">
        <w:rPr>
          <w:bCs/>
        </w:rPr>
        <w:t>6</w:t>
      </w:r>
      <w:r w:rsidRPr="00ED642B">
        <w:rPr>
          <w:bCs/>
        </w:rPr>
        <w:t>.</w:t>
      </w:r>
      <w:r w:rsidR="000119E8" w:rsidRPr="00ED642B">
        <w:rPr>
          <w:bCs/>
        </w:rPr>
        <w:t xml:space="preserve"> godine</w:t>
      </w:r>
    </w:p>
    <w:p w:rsidRDefault="00D2781D" w:rsidP="00B64D87" w:rsidR="00D2781D" w:rsidRPr="00ED642B">
      <w:pPr>
        <w:jc w:val="both"/>
        <w:rPr>
          <w:bCs/>
        </w:rPr>
      </w:pPr>
    </w:p>
    <w:p w:rsidRDefault="001B0965" w:rsidR="001B0965" w:rsidRPr="00ED642B">
      <w:pPr>
        <w:jc w:val="both"/>
      </w:pPr>
      <w:r w:rsidRPr="00ED642B">
        <w:t xml:space="preserve">                                                                                                 Stečajni sudac</w:t>
      </w:r>
    </w:p>
    <w:p w:rsidRDefault="001B0965" w:rsidR="001B0965" w:rsidRPr="00ED642B">
      <w:pPr>
        <w:jc w:val="both"/>
      </w:pPr>
      <w:r w:rsidRPr="00ED642B">
        <w:t xml:space="preserve">                                                                                                 Vera Jelenović </w:t>
      </w:r>
    </w:p>
    <w:p w:rsidRDefault="001B0965" w:rsidR="001B0965" w:rsidRPr="00ED642B">
      <w:pPr>
        <w:jc w:val="both"/>
      </w:pPr>
    </w:p>
    <w:p w:rsidRDefault="00726E96" w:rsidP="00B64D87" w:rsidR="00726E96" w:rsidRPr="00ED642B">
      <w:pPr>
        <w:jc w:val="both"/>
      </w:pPr>
    </w:p>
    <w:p w:rsidRDefault="00E87B57" w:rsidP="00B64D87" w:rsidR="00E87B57">
      <w:pPr>
        <w:jc w:val="both"/>
        <w:rPr>
          <w:bCs/>
        </w:rPr>
      </w:pPr>
    </w:p>
    <w:p w:rsidRDefault="00E303B9" w:rsidP="00B64D87" w:rsidR="00E303B9" w:rsidRPr="00ED642B">
      <w:pPr>
        <w:jc w:val="both"/>
        <w:rPr>
          <w:bCs/>
        </w:rPr>
      </w:pPr>
      <w:r w:rsidRPr="00ED642B">
        <w:rPr>
          <w:bCs/>
        </w:rPr>
        <w:lastRenderedPageBreak/>
        <w:t>UPUTA O PRAVNOM LIJEKU:</w:t>
      </w:r>
    </w:p>
    <w:p w:rsidRDefault="00E303B9" w:rsidP="00B64D87" w:rsidR="00E303B9" w:rsidRPr="00ED642B">
      <w:pPr>
        <w:ind w:firstLine="720"/>
        <w:jc w:val="both"/>
        <w:rPr>
          <w:bCs/>
        </w:rPr>
      </w:pPr>
      <w:r w:rsidRPr="00ED642B">
        <w:rPr>
          <w:bCs/>
        </w:rPr>
        <w:t xml:space="preserve">Protiv ovog rješenja pravo na žalbu imaju </w:t>
      </w:r>
      <w:r w:rsidR="001B0965" w:rsidRPr="00ED642B">
        <w:rPr>
          <w:color w:val="000000"/>
        </w:rPr>
        <w:t>stečajni upravitelj, dužnik pojedinac i svaki stečajni vjerovnik</w:t>
      </w:r>
      <w:r w:rsidRPr="00ED642B">
        <w:rPr>
          <w:bCs/>
        </w:rPr>
        <w:t>. Žalba se podnosi u roku od 8 dana od dana primitka istog. Žalba se podnosi putem  ovog suda u dva istovjetna primjerka</w:t>
      </w:r>
      <w:r w:rsidR="00CB070F" w:rsidRPr="00ED642B">
        <w:rPr>
          <w:bCs/>
        </w:rPr>
        <w:t>,</w:t>
      </w:r>
      <w:r w:rsidRPr="00ED642B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D90A57" w:rsidP="00B64D87" w:rsidR="00D90A57">
      <w:pPr>
        <w:jc w:val="both"/>
        <w:rPr>
          <w:bCs/>
        </w:rPr>
      </w:pPr>
    </w:p>
    <w:p w:rsidRDefault="00D90A57" w:rsidP="00B64D87" w:rsidR="00D90A57">
      <w:pPr>
        <w:jc w:val="both"/>
        <w:rPr>
          <w:bCs/>
        </w:rPr>
      </w:pPr>
    </w:p>
    <w:p w:rsidRDefault="00D90A57" w:rsidP="00B64D87" w:rsidR="00D90A57">
      <w:pPr>
        <w:jc w:val="both"/>
        <w:rPr>
          <w:bCs/>
        </w:rPr>
      </w:pPr>
    </w:p>
    <w:p w:rsidRDefault="00D90A57" w:rsidP="00B64D87" w:rsidR="00D90A57" w:rsidRPr="00ED642B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87B57" w:rsidP="00B64D87" w:rsidR="00E87B57">
      <w:pPr>
        <w:jc w:val="both"/>
        <w:rPr>
          <w:bCs/>
        </w:rPr>
      </w:pPr>
    </w:p>
    <w:p w:rsidRDefault="00E303B9" w:rsidP="00B64D87" w:rsidR="0031329D" w:rsidRPr="00ED642B">
      <w:pPr>
        <w:jc w:val="both"/>
        <w:rPr>
          <w:bCs/>
        </w:rPr>
      </w:pPr>
      <w:r w:rsidRPr="00ED642B">
        <w:rPr>
          <w:bCs/>
        </w:rPr>
        <w:lastRenderedPageBreak/>
        <w:t>DNA</w:t>
      </w:r>
    </w:p>
    <w:p w:rsidRDefault="00E303B9" w:rsidP="00B64D87" w:rsidR="00391576" w:rsidRPr="00ED642B">
      <w:pPr>
        <w:numPr>
          <w:ilvl w:val="0"/>
          <w:numId w:val="1"/>
        </w:numPr>
        <w:jc w:val="both"/>
        <w:rPr>
          <w:bCs/>
        </w:rPr>
      </w:pPr>
      <w:r w:rsidRPr="00ED642B">
        <w:rPr>
          <w:bCs/>
        </w:rPr>
        <w:t xml:space="preserve">stečajnom upravitelju </w:t>
      </w:r>
    </w:p>
    <w:p w:rsidRDefault="001B0965" w:rsidP="00B64D87" w:rsidR="001B0965" w:rsidRPr="00ED642B">
      <w:pPr>
        <w:numPr>
          <w:ilvl w:val="0"/>
          <w:numId w:val="1"/>
        </w:numPr>
        <w:jc w:val="both"/>
        <w:rPr>
          <w:bCs/>
        </w:rPr>
      </w:pPr>
      <w:r w:rsidRPr="00ED642B">
        <w:rPr>
          <w:bCs/>
        </w:rPr>
        <w:t>mrežna stranica e-Oglasna ploča sudova</w:t>
      </w:r>
    </w:p>
    <w:p w:rsidRDefault="0031329D" w:rsidP="00B64D87" w:rsidR="0031329D" w:rsidRPr="00ED642B"/>
    <w:p w:rsidRDefault="00D2781D" w:rsidP="00B64D87" w:rsidR="00E21439" w:rsidRPr="00ED642B">
      <w:r w:rsidRPr="00ED642B">
        <w:t xml:space="preserve">Rijeka, </w:t>
      </w:r>
      <w:r w:rsidR="00D90A57">
        <w:t>1</w:t>
      </w:r>
      <w:r w:rsidR="00DB1835">
        <w:t>9</w:t>
      </w:r>
      <w:r w:rsidR="00D90A57">
        <w:t>. travnja</w:t>
      </w:r>
      <w:r w:rsidR="00B6255C" w:rsidRPr="00ED642B">
        <w:t xml:space="preserve"> 2016</w:t>
      </w:r>
      <w:r w:rsidR="0031329D" w:rsidRPr="00ED642B">
        <w:t>.</w:t>
      </w:r>
      <w:r w:rsidR="000119E8" w:rsidRPr="00ED642B">
        <w:t xml:space="preserve"> </w:t>
      </w:r>
      <w:r w:rsidR="0031329D" w:rsidRPr="00ED642B">
        <w:t>god</w:t>
      </w:r>
      <w:r w:rsidR="000119E8" w:rsidRPr="00ED642B">
        <w:t>ine</w:t>
      </w:r>
    </w:p>
    <w:p w:rsidRDefault="0031329D" w:rsidP="00B64D87" w:rsidR="0031329D" w:rsidRPr="00ED642B"/>
    <w:p w:rsidRDefault="0031329D" w:rsidP="00B64D87" w:rsidR="0031329D" w:rsidRPr="00ED642B"/>
    <w:p w:rsidRDefault="0031329D" w:rsidP="00B64D87" w:rsidR="0031329D" w:rsidRPr="00ED642B"/>
    <w:p w:rsidRDefault="0031329D" w:rsidP="00B64D87" w:rsidR="0031329D" w:rsidRPr="00ED642B"/>
    <w:p w:rsidRDefault="0031329D" w:rsidP="00B64D87" w:rsidR="0031329D" w:rsidRPr="00ED642B">
      <w:pPr>
        <w:jc w:val="both"/>
      </w:pPr>
      <w:r w:rsidRPr="00ED642B">
        <w:t xml:space="preserve">                                                                                   Stečajni sudac </w:t>
      </w:r>
    </w:p>
    <w:p w:rsidRDefault="0031329D" w:rsidP="00B64D87" w:rsidR="0031329D" w:rsidRPr="00ED642B">
      <w:pPr>
        <w:jc w:val="both"/>
      </w:pPr>
      <w:r w:rsidRPr="00ED642B">
        <w:t xml:space="preserve">                                                                  </w:t>
      </w:r>
      <w:r w:rsidR="00605262" w:rsidRPr="00ED642B">
        <w:t xml:space="preserve">                 Vera Jelenović</w:t>
      </w:r>
    </w:p>
    <w:sectPr w:rsidR="0031329D" w:rsidRPr="00ED642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9AB" w:rsidR="006149AB">
      <w:r>
        <w:separator/>
      </w:r>
    </w:p>
  </w:endnote>
  <w:endnote w:id="0" w:type="continuationSeparator">
    <w:p w:rsidRDefault="006149AB" w:rsidR="00614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B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9AB" w:rsidR="006149AB">
      <w:r>
        <w:separator/>
      </w:r>
    </w:p>
  </w:footnote>
  <w:footnote w:id="0" w:type="continuationSeparator">
    <w:p w:rsidRDefault="006149AB" w:rsidR="00614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655620">
      <w:t>963</w:t>
    </w:r>
    <w:r w:rsidR="001A2312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A6377"/>
    <w:multiLevelType w:val="hybridMultilevel"/>
    <w:tmpl w:val="85E2C5EE"/>
    <w:lvl w:tplc="90EC53BA" w:ilvl="0">
      <w:start w:val="1"/>
      <w:numFmt w:val="upperRoman"/>
      <w:lvlText w:val="%1."/>
      <w:lvlJc w:val="left"/>
      <w:pPr>
        <w:ind w:hanging="72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3C41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6A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49AB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471"/>
    <w:rsid w:val="0064637E"/>
    <w:rsid w:val="00654D4E"/>
    <w:rsid w:val="00655620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967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3420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16B00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B98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B80"/>
    <w:rsid w:val="00D83E21"/>
    <w:rsid w:val="00D869FD"/>
    <w:rsid w:val="00D90A57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835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CF5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87B57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42B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83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83C4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83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83C4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95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St-963/2013</izvorni_sadrzaj>
    <derivirana_varijabla naziv="DomainObject.Predmet.OznakaBroj_1">St-963/2013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LOVINAC  Lovinac</izvorni_sadrzaj>
    <derivirana_varijabla naziv="DomainObject.Predmet.ProtustrankaFormated_1">  POLJOPRIVREDNA ZADRUGA LOVINAC  Lovinac</derivirana_varijabla>
  </DomainObject.Predmet.ProtustrankaFormated>
  <DomainObject.Predmet.ProtustrankaFormatedOIB>
    <izvorni_sadrzaj>  POLJOPRIVREDNA ZADRUGA LOVINAC  Lovinac, OIB 77916839208</izvorni_sadrzaj>
    <derivirana_varijabla naziv="DomainObject.Predmet.ProtustrankaFormatedOIB_1">  POLJOPRIVREDNA ZADRUGA LOVINAC  Lovinac, OIB 77916839208</derivirana_varijabla>
  </DomainObject.Predmet.ProtustrankaFormatedOIB>
  <DomainObject.Predmet.ProtustrankaFormatedWithAdress>
    <izvorni_sadrzaj> POLJOPRIVREDNA ZADRUGA LOVINAC  Lovinac, Centar 30, 53 244 Lovinac</izvorni_sadrzaj>
    <derivirana_varijabla naziv="DomainObject.Predmet.ProtustrankaFormatedWithAdress_1"> POLJOPRIVREDNA ZADRUGA LOVINAC  Lovinac, Centar 30, 53 244 Lovinac</derivirana_varijabla>
  </DomainObject.Predmet.ProtustrankaFormatedWithAdress>
  <DomainObject.Predmet.ProtustrankaFormatedWithAdressOIB>
    <izvorni_sadrzaj> POLJOPRIVREDNA ZADRUGA LOVINAC  Lovinac, OIB 77916839208, Centar 30, 53 244 Lovinac</izvorni_sadrzaj>
    <derivirana_varijabla naziv="DomainObject.Predmet.ProtustrankaFormatedWithAdressOIB_1"> POLJOPRIVREDNA ZADRUGA LOVINAC  Lovinac, OIB 77916839208, Centar 30, 53 244 Lovinac</derivirana_varijabla>
  </DomainObject.Predmet.ProtustrankaFormatedWithAdressOIB>
  <DomainObject.Predmet.ProtustrankaWithAdress>
    <izvorni_sadrzaj>POLJOPRIVREDNA ZADRUGA LOVINAC  Lovinac Centar 30, 53 244 Lovinac</izvorni_sadrzaj>
    <derivirana_varijabla naziv="DomainObject.Predmet.ProtustrankaWithAdress_1">POLJOPRIVREDNA ZADRUGA LOVINAC  Lovinac Centar 30, 53 244 Lovinac</derivirana_varijabla>
  </DomainObject.Predmet.ProtustrankaWithAdress>
  <DomainObject.Predmet.ProtustrankaWithAdressOIB>
    <izvorni_sadrzaj>POLJOPRIVREDNA ZADRUGA LOVINAC  Lovinac, OIB 77916839208, Centar 30, 53 244 Lovinac</izvorni_sadrzaj>
    <derivirana_varijabla naziv="DomainObject.Predmet.ProtustrankaWithAdressOIB_1">POLJOPRIVREDNA ZADRUGA LOVINAC  Lovinac, OIB 77916839208, Centar 30, 53 244 Lovinac</derivirana_varijabla>
  </DomainObject.Predmet.ProtustrankaWithAdressOIB>
  <DomainObject.Predmet.ProtustrankaNazivFormated>
    <izvorni_sadrzaj>POLJOPRIVREDNA ZADRUGA LOVINAC  Lovinac</izvorni_sadrzaj>
    <derivirana_varijabla naziv="DomainObject.Predmet.ProtustrankaNazivFormated_1">POLJOPRIVREDNA ZADRUGA LOVINAC  Lovinac</derivirana_varijabla>
  </DomainObject.Predmet.ProtustrankaNazivFormated>
  <DomainObject.Predmet.ProtustrankaNazivFormatedOIB>
    <izvorni_sadrzaj>POLJOPRIVREDNA ZADRUGA LOVINAC  Lovinac, OIB 77916839208</izvorni_sadrzaj>
    <derivirana_varijabla naziv="DomainObject.Predmet.ProtustrankaNazivFormatedOIB_1">POLJOPRIVREDNA ZADRUGA LOVINAC  Lovinac, OIB 77916839208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LOVINAC  Lovinac</item>
    </izvorni_sadrzaj>
    <derivirana_varijabla naziv="DomainObject.Predmet.ProtuStrankaListFormated_1">
      <item>POLJOPRIVREDNA ZADRUGA LOVINAC  Lovinac</item>
    </derivirana_varijabla>
  </DomainObject.Predmet.ProtuStrankaListFormated>
  <DomainObject.Predmet.ProtuStrankaListFormatedOIB>
    <izvorni_sadrzaj>
      <item>POLJOPRIVREDNA ZADRUGA LOVINAC  Lovinac, OIB 77916839208</item>
    </izvorni_sadrzaj>
    <derivirana_varijabla naziv="DomainObject.Predmet.ProtuStrankaListFormatedOIB_1">
      <item>POLJOPRIVREDNA ZADRUGA LOVINAC  Lovinac, OIB 77916839208</item>
    </derivirana_varijabla>
  </DomainObject.Predmet.ProtuStrankaListFormatedOIB>
  <DomainObject.Predmet.ProtuStrankaListFormatedWithAdress>
    <izvorni_sadrzaj>
      <item>POLJOPRIVREDNA ZADRUGA LOVINAC  Lovinac, Centar 30, 53 244 Lovinac</item>
    </izvorni_sadrzaj>
    <derivirana_varijabla naziv="DomainObject.Predmet.ProtuStrankaListFormatedWithAdress_1">
      <item>POLJOPRIVREDNA ZADRUGA LOVINAC  Lovinac, Centar 30, 53 244 Lovinac</item>
    </derivirana_varijabla>
  </DomainObject.Predmet.ProtuStrankaListFormatedWithAdress>
  <DomainObject.Predmet.ProtuStrankaListFormatedWithAdressOIB>
    <izvorni_sadrzaj>
      <item>POLJOPRIVREDNA ZADRUGA LOVINAC  Lovinac, OIB 77916839208, Centar 30, 53 244 Lovinac</item>
    </izvorni_sadrzaj>
    <derivirana_varijabla naziv="DomainObject.Predmet.ProtuStrankaListFormatedWithAdressOIB_1">
      <item>POLJOPRIVREDNA ZADRUGA LOVINAC  Lovinac, OIB 77916839208, Centar 30, 53 244 Lovinac</item>
    </derivirana_varijabla>
  </DomainObject.Predmet.ProtuStrankaListFormatedWithAdressOIB>
  <DomainObject.Predmet.ProtuStrankaListNazivFormated>
    <izvorni_sadrzaj>
      <item>POLJOPRIVREDNA ZADRUGA LOVINAC  Lovinac</item>
    </izvorni_sadrzaj>
    <derivirana_varijabla naziv="DomainObject.Predmet.ProtuStrankaListNazivFormated_1">
      <item>POLJOPRIVREDNA ZADRUGA LOVINAC  Lovinac</item>
    </derivirana_varijabla>
  </DomainObject.Predmet.ProtuStrankaListNazivFormated>
  <DomainObject.Predmet.ProtuStrankaListNazivFormatedOIB>
    <izvorni_sadrzaj>
      <item>POLJOPRIVREDNA ZADRUGA LOVINAC  Lovinac, OIB 77916839208</item>
    </izvorni_sadrzaj>
    <derivirana_varijabla naziv="DomainObject.Predmet.ProtuStrankaListNazivFormatedOIB_1">
      <item>POLJOPRIVREDNA ZADRUGA LOVINAC  Lovinac, OIB 77916839208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LOVINAC  Lovinac</izvorni_sadrzaj>
    <derivirana_varijabla naziv="DomainObject.Predmet.ProtustrankaIDrugi_1">POLJOPRIVREDNA ZADRUGA LOVINAC  Lovinac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POLJOPRIVREDNA ZADRUGA LOVINAC  Lovinac, OIB 77916839208, Centar 30, 53 244 Lovinac</izvorni_sadrzaj>
    <derivirana_varijabla naziv="DomainObject.Predmet.ProtustrankaIDrugiAdressOIB_1">POLJOPRIVREDNA ZADRUGA LOVINAC  Lovinac, OIB 77916839208, Centar 30,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LOVINAC  Lovinac</item>
    </izvorni_sadrzaj>
    <derivirana_varijabla naziv="DomainObject.Predmet.SudioniciListNaziv_1">
      <item>FINA  Rijeka</item>
      <item>POLJOPRIVREDNA ZADRUGA LOVINAC  Lovinac</item>
    </derivirana_varijabla>
  </DomainObject.Predmet.SudioniciListNaziv>
  <DomainObject.Predmet.SudioniciListAdressOIB>
    <izvorni_sadrzaj>
      <item>FINA  Rijeka, OIB 85821130368, Frana Kurelca 8,51 000 Rijeka</item>
      <item>POLJOPRIVREDNA ZADRUGA LOVINAC  Lovinac, OIB 77916839208, Centar 30,53 244 Lovinac</item>
    </izvorni_sadrzaj>
    <derivirana_varijabla naziv="DomainObject.Predmet.SudioniciListAdressOIB_1">
      <item>FINA  Rijeka, OIB 85821130368, Frana Kurelca 8,51 000 Rijeka</item>
      <item>POLJOPRIVREDNA ZADRUGA LOVINAC  Lovinac, OIB 77916839208, Centar 30,53 244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77916839208</item>
    </izvorni_sadrzaj>
    <derivirana_varijabla naziv="DomainObject.Predmet.SudioniciListNazivOIB_1">
      <item>, OIB 85821130368</item>
      <item>, OIB 77916839208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315</properties:Words>
  <properties:Characters>1511</properties:Characters>
  <properties:Lines>100</properties:Lines>
  <properties:Paragraphs>23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2017-04-18T11:36:00Z</dcterms:created>
  <dc:creator>korlevicd</dc:creator>
  <cp:lastModifiedBy>Nika Ostojić</cp:lastModifiedBy>
  <cp:lastPrinted>2009-06-03T08:55:00Z</cp:lastPrinted>
  <dcterms:modified xmlns:xsi="http://www.w3.org/2001/XMLSchema-instance" xsi:type="dcterms:W3CDTF">2017-04-19T06:08:00Z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