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27e1" w14:paraId="dfe27e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FC1430">
        <w:t>-2433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FC1430">
        <w:t xml:space="preserve">DALEKO </w:t>
      </w:r>
      <w:r w:rsidR="0039682C">
        <w:t>d.o.o.,</w:t>
      </w:r>
      <w:r w:rsidR="00FC1430">
        <w:t xml:space="preserve"> u likvidaciji, Imotski, Brune Bušića 33, OIB: 43559887132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C1430" w:rsidP="00706888" w:rsidR="009715B0">
      <w:pPr>
        <w:jc w:val="both"/>
      </w:pPr>
      <w:r>
        <w:t>Predlagatelj je 27. studenoga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FC1430">
        <w:t>DALEKO d.o.o., u likvidaciji, Imotski, Brune Bušića 33, OIB: 43559887132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Tt-14/1128-2, od 19. ožujka 2014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>člana društva od 13. veljače 2014</w:t>
      </w:r>
      <w:r w:rsidR="0039682C">
        <w:t>. godine, o prestan</w:t>
      </w:r>
      <w:r w:rsidR="00FC1430">
        <w:t>ku Društva</w:t>
      </w:r>
      <w:r w:rsidR="0039682C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FC1430" w:rsidRPr="00FC1430">
        <w:t>Tt-14/1128-2, od 19. ožujka 2014</w:t>
      </w:r>
      <w:r w:rsidR="00FC1430">
        <w:t>. godine,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B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FC1430">
      <w:t>2433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7986"/>
    <w:rsid w:val="005449A9"/>
    <w:rsid w:val="005E0B5E"/>
    <w:rsid w:val="006139C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0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B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B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B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B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0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B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B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B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B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St-2433/2015</izvorni_sadrzaj>
    <derivirana_varijabla naziv="DomainObject.Predmet.OznakaBroj_1">St-2433/2015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DALEKO d.o.o. za proizvodnju i trgovinu u likvidaciji</izvorni_sadrzaj>
    <derivirana_varijabla naziv="DomainObject.Predmet.ProtustrankaFormated_1">  DALEKO d.o.o. za proizvodnju i trgovinu u likvidaciji</derivirana_varijabla>
  </DomainObject.Predmet.ProtustrankaFormated>
  <DomainObject.Predmet.ProtustrankaFormatedOIB>
    <izvorni_sadrzaj>  DALEKO d.o.o. za proizvodnju i trgovinu u likvidaciji, OIB 43559887132</izvorni_sadrzaj>
    <derivirana_varijabla naziv="DomainObject.Predmet.ProtustrankaFormatedOIB_1">  DALEKO d.o.o. za proizvodnju i trgovinu u likvidaciji, OIB 43559887132</derivirana_varijabla>
  </DomainObject.Predmet.ProtustrankaFormatedOIB>
  <DomainObject.Predmet.ProtustrankaFormatedWithAdress>
    <izvorni_sadrzaj> DALEKO d.o.o. za proizvodnju i trgovinu u likvidaciji, Brune Bušića 33, 21260 Imotski</izvorni_sadrzaj>
    <derivirana_varijabla naziv="DomainObject.Predmet.ProtustrankaFormatedWithAdress_1"> DALEKO d.o.o. za proizvodnju i trgovinu u likvidaciji, Brune Bušića 33, 21260 Imotski</derivirana_varijabla>
  </DomainObject.Predmet.ProtustrankaFormatedWithAdress>
  <DomainObject.Predmet.ProtustrankaFormatedWithAdressOIB>
    <izvorni_sadrzaj> DALEKO d.o.o. za proizvodnju i trgovinu u likvidaciji, OIB 43559887132, Brune Bušića 33, 21260 Imotski</izvorni_sadrzaj>
    <derivirana_varijabla naziv="DomainObject.Predmet.ProtustrankaFormatedWithAdressOIB_1"> DALEKO d.o.o. za proizvodnju i trgovinu u likvidaciji, OIB 43559887132, Brune Bušića 33, 21260 Imotski</derivirana_varijabla>
  </DomainObject.Predmet.ProtustrankaFormatedWithAdressOIB>
  <DomainObject.Predmet.ProtustrankaWithAdress>
    <izvorni_sadrzaj>DALEKO d.o.o. za proizvodnju i trgovinu u likvidaciji Brune Bušića 33, 21260 Imotski</izvorni_sadrzaj>
    <derivirana_varijabla naziv="DomainObject.Predmet.ProtustrankaWithAdress_1">DALEKO d.o.o. za proizvodnju i trgovinu u likvidaciji Brune Bušića 33, 21260 Imotski</derivirana_varijabla>
  </DomainObject.Predmet.ProtustrankaWithAdress>
  <DomainObject.Predmet.ProtustrankaWithAdressOIB>
    <izvorni_sadrzaj>DALEKO d.o.o. za proizvodnju i trgovinu u likvidaciji, OIB 43559887132, Brune Bušića 33, 21260 Imotski</izvorni_sadrzaj>
    <derivirana_varijabla naziv="DomainObject.Predmet.ProtustrankaWithAdressOIB_1">DALEKO d.o.o. za proizvodnju i trgovinu u likvidaciji, OIB 43559887132, Brune Bušića 33, 21260 Imotski</derivirana_varijabla>
  </DomainObject.Predmet.ProtustrankaWithAdressOIB>
  <DomainObject.Predmet.ProtustrankaNazivFormated>
    <izvorni_sadrzaj>DALEKO d.o.o. za proizvodnju i trgovinu u likvidaciji</izvorni_sadrzaj>
    <derivirana_varijabla naziv="DomainObject.Predmet.ProtustrankaNazivFormated_1">DALEKO d.o.o. za proizvodnju i trgovinu u likvidaciji</derivirana_varijabla>
  </DomainObject.Predmet.ProtustrankaNazivFormated>
  <DomainObject.Predmet.ProtustrankaNazivFormatedOIB>
    <izvorni_sadrzaj>DALEKO d.o.o. za proizvodnju i trgovinu u likvidaciji, OIB 43559887132</izvorni_sadrzaj>
    <derivirana_varijabla naziv="DomainObject.Predmet.ProtustrankaNazivFormatedOIB_1">DALEKO d.o.o. za proizvodnju i trgovinu u likvidaciji, OIB 43559887132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583932.89</izvorni_sadrzaj>
    <derivirana_varijabla naziv="DomainObject.Predmet.TrenutnaVrijednost_1">583932.89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DALEKO d.o.o. za proizvodnju i trgovinu u likvidaciji</item>
    </izvorni_sadrzaj>
    <derivirana_varijabla naziv="DomainObject.Predmet.ProtuStrankaListFormated_1">
      <item>DALEKO d.o.o. za proizvodnju i trgovinu u likvidaciji</item>
    </derivirana_varijabla>
  </DomainObject.Predmet.ProtuStrankaListFormated>
  <DomainObject.Predmet.ProtuStrankaListFormatedOIB>
    <izvorni_sadrzaj>
      <item>DALEKO d.o.o. za proizvodnju i trgovinu u likvidaciji, OIB 43559887132</item>
    </izvorni_sadrzaj>
    <derivirana_varijabla naziv="DomainObject.Predmet.ProtuStrankaListFormatedOIB_1">
      <item>DALEKO d.o.o. za proizvodnju i trgovinu u likvidaciji, OIB 43559887132</item>
    </derivirana_varijabla>
  </DomainObject.Predmet.ProtuStrankaListFormatedOIB>
  <DomainObject.Predmet.ProtuStrankaListFormatedWithAdress>
    <izvorni_sadrzaj>
      <item>DALEKO d.o.o. za proizvodnju i trgovinu u likvidaciji, Brune Bušića 33, 21260 Imotski</item>
    </izvorni_sadrzaj>
    <derivirana_varijabla naziv="DomainObject.Predmet.ProtuStrankaListFormatedWithAdress_1">
      <item>DALEKO d.o.o. za proizvodnju i trgovinu u likvidaciji, Brune Bušića 33, 21260 Imotski</item>
    </derivirana_varijabla>
  </DomainObject.Predmet.ProtuStrankaListFormatedWithAdress>
  <DomainObject.Predmet.ProtuStrankaListFormatedWithAdressOIB>
    <izvorni_sadrzaj>
      <item>DALEKO d.o.o. za proizvodnju i trgovinu u likvidaciji, OIB 43559887132, Brune Bušića 33, 21260 Imotski</item>
    </izvorni_sadrzaj>
    <derivirana_varijabla naziv="DomainObject.Predmet.ProtuStrankaListFormatedWithAdressOIB_1">
      <item>DALEKO d.o.o. za proizvodnju i trgovinu u likvidaciji, OIB 43559887132, Brune Bušića 33, 21260 Imotski</item>
    </derivirana_varijabla>
  </DomainObject.Predmet.ProtuStrankaListFormatedWithAdressOIB>
  <DomainObject.Predmet.ProtuStrankaListNazivFormated>
    <izvorni_sadrzaj>
      <item>DALEKO d.o.o. za proizvodnju i trgovinu u likvidaciji</item>
    </izvorni_sadrzaj>
    <derivirana_varijabla naziv="DomainObject.Predmet.ProtuStrankaListNazivFormated_1">
      <item>DALEKO d.o.o. za proizvodnju i trgovinu u likvidaciji</item>
    </derivirana_varijabla>
  </DomainObject.Predmet.ProtuStrankaListNazivFormated>
  <DomainObject.Predmet.ProtuStrankaListNazivFormatedOIB>
    <izvorni_sadrzaj>
      <item>DALEKO d.o.o. za proizvodnju i trgovinu u likvidaciji, OIB 43559887132</item>
    </izvorni_sadrzaj>
    <derivirana_varijabla naziv="DomainObject.Predmet.ProtuStrankaListNazivFormatedOIB_1">
      <item>DALEKO d.o.o. za proizvodnju i trgovinu u likvidaciji, OIB 43559887132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DALEKO d.o.o. za proizvodnju i trgovinu u likvidaciji</izvorni_sadrzaj>
    <derivirana_varijabla naziv="DomainObject.Predmet.ProtustrankaIDrugi_1">DALEKO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DALEKO d.o.o. za proizvodnju i trgovinu u likvidaciji, OIB 43559887132, Brune Bušića 33, 21260 Imotski</izvorni_sadrzaj>
    <derivirana_varijabla naziv="DomainObject.Predmet.ProtustrankaIDrugiAdressOIB_1">DALEKO d.o.o. za proizvodnju i trgovinu u likvidaciji, OIB 43559887132, Brune Bušića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DALEKO d.o.o. za proizvodnju i trgovinu u likvidaciji</item>
      <item>FINANCIJSKA AGENCIJA, RC SPLIT</item>
    </izvorni_sadrzaj>
    <derivirana_varijabla naziv="DomainObject.Predmet.SudioniciListNaziv_1">
      <item>DALEKO d.o.o. za proizvodnju i trgovinu u likvidaciji</item>
      <item>FINANCIJSKA AGENCIJA, RC SPLIT</item>
    </derivirana_varijabla>
  </DomainObject.Predmet.SudioniciListNaziv>
  <DomainObject.Predmet.SudioniciListAdressOIB>
    <izvorni_sadrzaj>
      <item>DALEKO d.o.o. za proizvodnju i trgovinu u likvidaciji, OIB 43559887132, Brune Bušića 33,21260 Imotski</item>
      <item>FINANCIJSKA AGENCIJA, RC SPLIT, OIB 85821130368, Mažuranićevo šetalište 24 b,21000 Split</item>
    </izvorni_sadrzaj>
    <derivirana_varijabla naziv="DomainObject.Predmet.SudioniciListAdressOIB_1">
      <item>DALEKO d.o.o. za proizvodnju i trgovinu u likvidaciji, OIB 43559887132, Brune Bušića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43559887132</item>
      <item>, OIB 85821130368</item>
    </izvorni_sadrzaj>
    <derivirana_varijabla naziv="DomainObject.Predmet.SudioniciListNazivOIB_1">
      <item>, OIB 43559887132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426</properties:Words>
  <properties:Characters>2210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2015-12-03T11:39:00Z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2015-12-03T12:29:00Z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