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B758C" w:rsidR="00584FBF">
        <w:trPr>
          <w:trHeight w:val="565"/>
        </w:trPr>
        <w:tc>
          <w:tcPr>
            <w:tcW w:type="dxa" w:w="2531"/>
          </w:tcPr>
          <w:p w:rsidRDefault="00584FBF" w:rsidP="007B68CC" w:rsidR="00C02212">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84FBF" w:rsidP="000B758C" w:rsidR="00584FBF">
            <w:pPr>
              <w:jc w:val="center"/>
            </w:pPr>
            <w:r>
              <w:t>Republika Hrvatska</w:t>
            </w:r>
          </w:p>
          <w:p w:rsidRDefault="00584FBF" w:rsidP="000B758C" w:rsidR="00584FBF">
            <w:pPr>
              <w:jc w:val="center"/>
            </w:pPr>
            <w:r>
              <w:t>Trgovački sud u Splitu</w:t>
            </w:r>
          </w:p>
          <w:p w:rsidRDefault="00584FBF" w:rsidP="000B758C" w:rsidR="00584FBF">
            <w:pPr>
              <w:jc w:val="center"/>
            </w:pPr>
            <w:r>
              <w:t>Split, Sukoišanska 6</w:t>
            </w:r>
          </w:p>
        </w:tc>
      </w:tr>
    </w:tbl>
    <w:p w14:textId="6064441" w14:paraId="6064441" w:rsidRDefault="00584FBF" w:rsidP="00584FBF" w:rsidR="00584FBF">
      <w:pPr>
        <w:jc w:val="right"/>
        <w15:collapsed w:val="false"/>
      </w:pPr>
      <w:r>
        <w:t>Poslovni broj: 4. St-140/2015-</w:t>
      </w:r>
      <w:r w:rsidR="00156B3F">
        <w:t>23</w:t>
      </w:r>
    </w:p>
    <w:p w:rsidRDefault="00584FBF" w:rsidP="00C02212" w:rsidR="00584FBF"/>
    <w:p w:rsidRDefault="00C02212" w:rsidP="00C02212" w:rsidR="00C02212" w:rsidRPr="00C02212">
      <w:pPr>
        <w:jc w:val="center"/>
        <w:rPr>
          <w:spacing w:val="100"/>
        </w:rPr>
      </w:pPr>
      <w:r w:rsidRPr="00C02212">
        <w:rPr>
          <w:spacing w:val="100"/>
        </w:rPr>
        <w:t xml:space="preserve">REPUBLIKA HRVATSKA </w:t>
      </w:r>
    </w:p>
    <w:p w:rsidRDefault="00C02212" w:rsidP="00A03607" w:rsidR="00C02212">
      <w:pPr>
        <w:jc w:val="center"/>
        <w:rPr>
          <w:spacing w:val="100"/>
        </w:rPr>
      </w:pPr>
    </w:p>
    <w:p w:rsidRDefault="006D7F75" w:rsidP="00A03607" w:rsidR="002B6C79">
      <w:pPr>
        <w:jc w:val="center"/>
        <w:rPr>
          <w:spacing w:val="100"/>
        </w:rPr>
      </w:pPr>
      <w:r w:rsidRPr="00B43099">
        <w:rPr>
          <w:spacing w:val="100"/>
        </w:rPr>
        <w:t xml:space="preserve">RJEŠENJE </w:t>
      </w:r>
    </w:p>
    <w:p w:rsidRDefault="00A03607" w:rsidP="00A03607" w:rsidR="00A03607" w:rsidRPr="002B6C79">
      <w:pPr>
        <w:jc w:val="center"/>
        <w:rPr>
          <w:spacing w:val="100"/>
        </w:rPr>
      </w:pPr>
    </w:p>
    <w:p w:rsidRDefault="006777BA" w:rsidP="006777BA" w:rsidR="006777BA">
      <w:pPr>
        <w:ind w:firstLine="708"/>
        <w:jc w:val="both"/>
      </w:pPr>
      <w:r>
        <w:t xml:space="preserve">Trgovački sud u Splitu, po stečajnom sucu tog suda Katarini Mikulić kao sucu pojedincu, povodom prijedloga za otvaranje stečajnog postupka nad dužnikom </w:t>
      </w:r>
      <w:r w:rsidR="00A77289">
        <w:t>GOLETA d.o.o., Sumartin</w:t>
      </w:r>
      <w:r w:rsidR="00C30D2D">
        <w:t xml:space="preserve"> (Općina Selca)</w:t>
      </w:r>
      <w:r w:rsidR="00A77289">
        <w:t>, OIB: 36675386294</w:t>
      </w:r>
      <w:r>
        <w:t xml:space="preserve">, </w:t>
      </w:r>
      <w:r w:rsidR="00C02212">
        <w:t>2. veljače 2018.</w:t>
      </w:r>
    </w:p>
    <w:p w:rsidRDefault="00156B3F" w:rsidP="00156B3F" w:rsidR="00495C72">
      <w:pPr>
        <w:tabs>
          <w:tab w:pos="8085" w:val="left"/>
        </w:tabs>
      </w:pPr>
      <w:r>
        <w:tab/>
      </w:r>
    </w:p>
    <w:p w:rsidRDefault="00C02212" w:rsidP="002B6C79" w:rsidR="00C02212">
      <w:pPr>
        <w:jc w:val="center"/>
      </w:pPr>
    </w:p>
    <w:p w:rsidRDefault="000F60FD" w:rsidP="007B68CC" w:rsidR="00C02212">
      <w:pPr>
        <w:jc w:val="center"/>
      </w:pPr>
      <w:r w:rsidRPr="00696A23">
        <w:t>r i j e š i o  j e</w:t>
      </w:r>
    </w:p>
    <w:p w:rsidRDefault="002B6C79" w:rsidP="00A03607" w:rsidR="002B6C79" w:rsidRPr="002B6C79"/>
    <w:p w:rsidRDefault="00EC446B" w:rsidP="00EC446B" w:rsidR="000F60FD">
      <w:pPr>
        <w:jc w:val="both"/>
        <w:rPr>
          <w:b/>
        </w:rPr>
      </w:pPr>
      <w:r>
        <w:t xml:space="preserve">I. </w:t>
      </w:r>
      <w:r w:rsidR="006D7F75" w:rsidRPr="006D7F75">
        <w:t>Otvara se</w:t>
      </w:r>
      <w:r w:rsidR="006D7F75" w:rsidRPr="00EC446B">
        <w:rPr>
          <w:b/>
        </w:rPr>
        <w:t xml:space="preserve"> </w:t>
      </w:r>
      <w:r w:rsidR="000F60FD" w:rsidRPr="007E0FEA">
        <w:t>stečajni postupak nad dužnikom</w:t>
      </w:r>
      <w:r w:rsidR="00C569BB" w:rsidRPr="00EC446B">
        <w:rPr>
          <w:b/>
        </w:rPr>
        <w:t xml:space="preserve"> </w:t>
      </w:r>
      <w:r w:rsidR="00A77289">
        <w:t>GOLETA d.o.o., Sumartin</w:t>
      </w:r>
      <w:r w:rsidR="00C30D2D">
        <w:t xml:space="preserve"> (Općina Selca)</w:t>
      </w:r>
      <w:r w:rsidR="00A77289">
        <w:t>, OIB: 36675386294</w:t>
      </w:r>
      <w:r w:rsidR="00D130E7" w:rsidRPr="00BC28B6">
        <w:t>.</w:t>
      </w:r>
      <w:r w:rsidR="002577D3" w:rsidRPr="00EC446B">
        <w:rPr>
          <w:b/>
        </w:rPr>
        <w:t xml:space="preserve"> </w:t>
      </w:r>
    </w:p>
    <w:p w:rsidRDefault="007B68CC" w:rsidP="00EC446B" w:rsidR="007B68CC" w:rsidRPr="00EC446B">
      <w:pPr>
        <w:jc w:val="both"/>
        <w:rPr>
          <w:b/>
        </w:rPr>
      </w:pPr>
    </w:p>
    <w:p w:rsidRDefault="00EC446B" w:rsidP="00EC446B" w:rsidR="00051E08">
      <w:pPr>
        <w:jc w:val="both"/>
      </w:pPr>
      <w:r w:rsidRPr="00EC446B">
        <w:t>II.</w:t>
      </w:r>
      <w:r>
        <w:rPr>
          <w:b/>
        </w:rPr>
        <w:t xml:space="preserve"> </w:t>
      </w:r>
      <w:r w:rsidR="00C05DFE"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A03607">
        <w:t xml:space="preserve"> </w:t>
      </w:r>
      <w:r w:rsidR="00C30D2D">
        <w:t>Dean Prelević iz Splita, Gundulićeva 22, OIB: 10098946497.</w:t>
      </w:r>
    </w:p>
    <w:p w:rsidRDefault="007B68CC" w:rsidP="00EC446B" w:rsidR="007B68CC">
      <w:pPr>
        <w:jc w:val="both"/>
      </w:pPr>
    </w:p>
    <w:p w:rsidRDefault="00EC446B" w:rsidP="00EC446B" w:rsidR="00600F72">
      <w:pPr>
        <w:jc w:val="both"/>
      </w:pPr>
      <w:r>
        <w:t>III.</w:t>
      </w:r>
      <w:r>
        <w:rPr>
          <w:b/>
        </w:rPr>
        <w:t xml:space="preserve"> </w:t>
      </w:r>
      <w:r w:rsidR="00600F72">
        <w:t xml:space="preserve">Stečajni postupak nad stečajnim dužnikom </w:t>
      </w:r>
      <w:r w:rsidR="00A77289">
        <w:t>GOLETA d.o.o., Sumartin</w:t>
      </w:r>
      <w:r w:rsidR="00C30D2D">
        <w:t>, (Općina Selca)</w:t>
      </w:r>
      <w:r w:rsidR="00A77289">
        <w:t xml:space="preserve">, OIB: 36675386294 </w:t>
      </w:r>
      <w:r w:rsidR="00D56797">
        <w:t xml:space="preserve"> </w:t>
      </w:r>
      <w:r w:rsidR="00600F72">
        <w:t xml:space="preserve">otvara se </w:t>
      </w:r>
      <w:r w:rsidR="00A77289">
        <w:t>21</w:t>
      </w:r>
      <w:r w:rsidR="00530F77">
        <w:t>.</w:t>
      </w:r>
      <w:r w:rsidR="006777BA">
        <w:t xml:space="preserve"> ožujka</w:t>
      </w:r>
      <w:r w:rsidR="00F15EBA">
        <w:t xml:space="preserve"> 2017</w:t>
      </w:r>
      <w:r w:rsidR="00600F72">
        <w:t xml:space="preserve">. </w:t>
      </w:r>
      <w:r w:rsidR="00051E08">
        <w:t xml:space="preserve">godine </w:t>
      </w:r>
      <w:r w:rsidR="00600F72">
        <w:t xml:space="preserve">u </w:t>
      </w:r>
      <w:r w:rsidR="00A77289">
        <w:t>14:00</w:t>
      </w:r>
      <w:r w:rsidR="00600F72">
        <w:t xml:space="preserve"> sati i istog trenutka rješenje o otvaranju stečajnog postupka objavit će se na </w:t>
      </w:r>
      <w:r w:rsidR="00600F72" w:rsidRPr="00600F72">
        <w:t>e-</w:t>
      </w:r>
      <w:r w:rsidR="00600F72">
        <w:t xml:space="preserve">oglasnoj ploči suda. </w:t>
      </w:r>
    </w:p>
    <w:p w:rsidRDefault="007B68CC" w:rsidP="00EC446B" w:rsidR="007B68CC">
      <w:pPr>
        <w:jc w:val="both"/>
      </w:pPr>
    </w:p>
    <w:p w:rsidRDefault="00EC446B" w:rsidP="00EC446B" w:rsidR="00051E08">
      <w:pPr>
        <w:jc w:val="both"/>
      </w:pPr>
      <w:r>
        <w:t xml:space="preserve">IV. </w:t>
      </w:r>
      <w:r w:rsidR="000F60FD"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000F60FD" w:rsidRPr="009764AF">
        <w:t>Prijavi je potrebno priložiti i potvrdu o uplaćenoj pristojbi koja iznos</w:t>
      </w:r>
      <w:r w:rsidR="009764AF" w:rsidRPr="009764AF">
        <w:t>i 2% od vrijednosti tražbine</w:t>
      </w:r>
      <w:r w:rsidR="000F60FD" w:rsidRPr="009764AF">
        <w:t xml:space="preserve">, ali ne više od 500,00 </w:t>
      </w:r>
      <w:r w:rsidR="002E3F4E" w:rsidRPr="009764AF">
        <w:t>k</w:t>
      </w:r>
      <w:r w:rsidR="000F60FD" w:rsidRPr="009764AF">
        <w:t>n, a uplaćuje se na žiro-račun državnog proračuna</w:t>
      </w:r>
      <w:r w:rsidR="001D70CF" w:rsidRPr="009764AF">
        <w:t xml:space="preserve"> </w:t>
      </w:r>
      <w:r w:rsidR="00051E08" w:rsidRPr="00050E21">
        <w:t>HR1210010051863000160</w:t>
      </w:r>
      <w:r w:rsidR="000F60FD" w:rsidRPr="009764AF">
        <w:t xml:space="preserve">, </w:t>
      </w:r>
      <w:r w:rsidR="00051E08" w:rsidRPr="00050E21">
        <w:t>model: 64, poziv na broj 5045-3566-</w:t>
      </w:r>
      <w:r w:rsidR="00A77289">
        <w:t>140</w:t>
      </w:r>
      <w:r w:rsidR="00051E08" w:rsidRPr="00050E21">
        <w:t>-</w:t>
      </w:r>
      <w:r w:rsidR="00A77289">
        <w:t>15</w:t>
      </w:r>
      <w:r w:rsidR="00051E08">
        <w:t>, opis plaćanja 4.</w:t>
      </w:r>
      <w:r w:rsidR="00051E08" w:rsidRPr="00050E21">
        <w:t>St-</w:t>
      </w:r>
      <w:r w:rsidR="00A77289">
        <w:t>140/2015</w:t>
      </w:r>
      <w:r w:rsidR="00051E08" w:rsidRPr="00050E21">
        <w:t>.</w:t>
      </w:r>
      <w:r w:rsidR="00051E08" w:rsidRPr="00EC446B">
        <w:rPr>
          <w:b/>
        </w:rPr>
        <w:t xml:space="preserve"> </w:t>
      </w:r>
      <w:r w:rsidR="00051E08">
        <w:t xml:space="preserve"> U prijavi je potrebno navesti osnovu i visinu tražbine u kunama, te broj računa vjerovnika.</w:t>
      </w:r>
    </w:p>
    <w:p w:rsidRDefault="007B68CC" w:rsidP="00EC446B" w:rsidR="007B68CC">
      <w:pPr>
        <w:jc w:val="both"/>
      </w:pPr>
    </w:p>
    <w:p w:rsidRDefault="00EC446B" w:rsidP="00EC446B" w:rsidR="00051E08">
      <w:pPr>
        <w:jc w:val="both"/>
      </w:pPr>
      <w:r>
        <w:t>V.</w:t>
      </w:r>
      <w:r>
        <w:rPr>
          <w:b/>
        </w:rPr>
        <w:t xml:space="preserve"> </w:t>
      </w:r>
      <w:r w:rsidR="000F60FD" w:rsidRPr="007E0FEA">
        <w:t xml:space="preserve">Pozivaju se razlučni </w:t>
      </w:r>
      <w:r w:rsidR="00A2158D">
        <w:t xml:space="preserve">i izlučni </w:t>
      </w:r>
      <w:r w:rsidR="000F60FD" w:rsidRPr="007E0FEA">
        <w:t xml:space="preserve">vjerovnici da u roku od </w:t>
      </w:r>
      <w:r w:rsidR="00600F72">
        <w:t>60</w:t>
      </w:r>
      <w:r w:rsidR="000F60FD" w:rsidRPr="007E0FEA">
        <w:t xml:space="preserve"> dana nakon objave</w:t>
      </w:r>
      <w:r w:rsidR="00600F72">
        <w:t xml:space="preserve"> ovog rješenja podneskom</w:t>
      </w:r>
      <w:r w:rsidR="000F60FD"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000F60FD" w:rsidRPr="009764AF">
        <w:t xml:space="preserve">Prijavi je potrebno priložiti i potvrdu o uplaćenoj pristojbi koja iznosi 2% od vrijednosti potraživanja, ali ne više od 500,00 </w:t>
      </w:r>
      <w:r w:rsidR="002864B0">
        <w:t>k</w:t>
      </w:r>
      <w:r w:rsidR="000F60FD"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A77289">
        <w:t>140</w:t>
      </w:r>
      <w:r w:rsidR="00051E08" w:rsidRPr="00050E21">
        <w:t>-</w:t>
      </w:r>
      <w:r w:rsidR="00A77289">
        <w:t>15</w:t>
      </w:r>
      <w:r w:rsidR="00051E08">
        <w:t>, opis plaćanja 4.</w:t>
      </w:r>
      <w:r w:rsidR="00051E08" w:rsidRPr="00050E21">
        <w:t>St-</w:t>
      </w:r>
      <w:r w:rsidR="00A77289">
        <w:t>140/2015</w:t>
      </w:r>
      <w:r w:rsidR="00051E08" w:rsidRPr="00050E21">
        <w:t>.</w:t>
      </w:r>
      <w:r w:rsidR="00051E08" w:rsidRPr="00EC446B">
        <w:rPr>
          <w:b/>
        </w:rPr>
        <w:t xml:space="preserve"> </w:t>
      </w:r>
      <w:r w:rsidR="00051E08">
        <w:t xml:space="preserve"> U prijavi je potrebno navesti osnovu i visinu tražbine u kunama, te broj računa vjerovnika.</w:t>
      </w:r>
    </w:p>
    <w:p w:rsidRDefault="007B68CC" w:rsidP="00EC446B" w:rsidR="007B68CC">
      <w:pPr>
        <w:jc w:val="both"/>
      </w:pPr>
    </w:p>
    <w:p w:rsidRDefault="00EC446B" w:rsidP="00EC446B" w:rsidR="000F60FD">
      <w:pPr>
        <w:jc w:val="both"/>
      </w:pPr>
      <w:r>
        <w:t xml:space="preserve">VI. </w:t>
      </w:r>
      <w:r w:rsidR="000F60FD" w:rsidRPr="007E0FEA">
        <w:t xml:space="preserve">Pozivaju se dužnici </w:t>
      </w:r>
      <w:r w:rsidR="00A2158D">
        <w:t xml:space="preserve">stečajnog dužnika </w:t>
      </w:r>
      <w:r w:rsidR="000F60FD"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7B68CC" w:rsidP="00EC446B" w:rsidR="007B68CC">
      <w:pPr>
        <w:jc w:val="both"/>
      </w:pPr>
    </w:p>
    <w:p w:rsidRDefault="00EC446B" w:rsidP="00EC446B" w:rsidR="000F60FD">
      <w:pPr>
        <w:jc w:val="both"/>
      </w:pPr>
      <w:r>
        <w:t xml:space="preserve">VII. </w:t>
      </w:r>
      <w:r w:rsidR="00F75C44">
        <w:t>Pozivaju se</w:t>
      </w:r>
      <w:r w:rsidR="00051E08">
        <w:t xml:space="preserve"> vjerovnici stečajnog dužnika na </w:t>
      </w:r>
      <w:r w:rsidR="00F75C44">
        <w:t>r</w:t>
      </w:r>
      <w:r w:rsidR="000F60FD" w:rsidRPr="007E0FEA">
        <w:t>očište</w:t>
      </w:r>
      <w:r w:rsidR="00A2158D">
        <w:t xml:space="preserve"> za ispitivanje prijavljenih </w:t>
      </w:r>
      <w:r w:rsidR="00F75C44">
        <w:t>tražbina</w:t>
      </w:r>
      <w:r w:rsidR="00A2158D">
        <w:t xml:space="preserve"> vjerovnika </w:t>
      </w:r>
      <w:r w:rsidR="00F75C44">
        <w:t xml:space="preserve">koje se </w:t>
      </w:r>
      <w:r w:rsidR="00FC7FDD">
        <w:t>zakazuje za dan</w:t>
      </w:r>
      <w:r w:rsidR="00D06AE7" w:rsidRPr="00EC446B">
        <w:rPr>
          <w:b/>
        </w:rPr>
        <w:t xml:space="preserve"> </w:t>
      </w:r>
      <w:r w:rsidR="00C30D2D">
        <w:t>17. travnja</w:t>
      </w:r>
      <w:r w:rsidR="00FA65B9" w:rsidRPr="00C02212">
        <w:t xml:space="preserve"> </w:t>
      </w:r>
      <w:r w:rsidR="00C02212" w:rsidRPr="00C02212">
        <w:t>2018</w:t>
      </w:r>
      <w:r w:rsidR="00FA65B9" w:rsidRPr="00C02212">
        <w:t xml:space="preserve">. u </w:t>
      </w:r>
      <w:r w:rsidR="00C30D2D">
        <w:t>09:30</w:t>
      </w:r>
      <w:r w:rsidR="00BE06E7" w:rsidRPr="00C02212">
        <w:t xml:space="preserve"> </w:t>
      </w:r>
      <w:r w:rsidR="00D06AE7" w:rsidRPr="00C02212">
        <w:t xml:space="preserve">sati </w:t>
      </w:r>
      <w:r w:rsidR="000F60FD" w:rsidRPr="00C02212">
        <w:t xml:space="preserve">kod </w:t>
      </w:r>
      <w:r w:rsidR="008142A2" w:rsidRPr="00C02212">
        <w:t xml:space="preserve">Trgovačkog suda u </w:t>
      </w:r>
      <w:r w:rsidR="00051E08" w:rsidRPr="00C02212">
        <w:lastRenderedPageBreak/>
        <w:t>Splitu, Sukoišanska 6</w:t>
      </w:r>
      <w:r w:rsidR="00254F15" w:rsidRPr="00C02212">
        <w:t xml:space="preserve">, </w:t>
      </w:r>
      <w:r w:rsidR="00C02212">
        <w:t>kabinet</w:t>
      </w:r>
      <w:r w:rsidR="00051E08" w:rsidRPr="00C02212">
        <w:t xml:space="preserve"> br. </w:t>
      </w:r>
      <w:r w:rsidR="00C02212">
        <w:t>116/</w:t>
      </w:r>
      <w:r w:rsidR="00051E08" w:rsidRPr="00C02212">
        <w:t xml:space="preserve">I, te na izvještajno </w:t>
      </w:r>
      <w:r w:rsidR="007F66C6" w:rsidRPr="00C02212">
        <w:t>ročište</w:t>
      </w:r>
      <w:r w:rsidR="00F75C44" w:rsidRPr="00C02212">
        <w:t xml:space="preserve"> koje se zakazuje za dan </w:t>
      </w:r>
      <w:r w:rsidR="00C30D2D">
        <w:t>17. travnja</w:t>
      </w:r>
      <w:r w:rsidR="00FC7FDD" w:rsidRPr="00C02212">
        <w:t xml:space="preserve"> </w:t>
      </w:r>
      <w:r w:rsidR="00C02212">
        <w:t>2018</w:t>
      </w:r>
      <w:r w:rsidR="00F75C44" w:rsidRPr="00C02212">
        <w:t xml:space="preserve">. u </w:t>
      </w:r>
      <w:r w:rsidR="00C30D2D">
        <w:t>09:45</w:t>
      </w:r>
      <w:r w:rsidR="00FA65B9" w:rsidRPr="00C02212">
        <w:t xml:space="preserve"> </w:t>
      </w:r>
      <w:r w:rsidR="00F75C44" w:rsidRPr="00C02212">
        <w:t xml:space="preserve">sati </w:t>
      </w:r>
      <w:r w:rsidR="008142A2" w:rsidRPr="00C02212">
        <w:t xml:space="preserve">kod </w:t>
      </w:r>
      <w:r w:rsidR="00051E08" w:rsidRPr="00C02212">
        <w:t xml:space="preserve">Trgovačkog suda u Splitu, Sukoišanska 6, </w:t>
      </w:r>
      <w:r w:rsidR="00C02212">
        <w:t>kabinet</w:t>
      </w:r>
      <w:r w:rsidR="00051E08" w:rsidRPr="00C02212">
        <w:t xml:space="preserve"> br. </w:t>
      </w:r>
      <w:r w:rsidR="00C02212">
        <w:t>116/</w:t>
      </w:r>
      <w:r w:rsidR="00051E08" w:rsidRPr="00C02212">
        <w:t>I</w:t>
      </w:r>
      <w:r w:rsidR="00A2158D" w:rsidRPr="00C02212">
        <w:t>.</w:t>
      </w:r>
    </w:p>
    <w:p w:rsidRDefault="007B68CC" w:rsidP="00EC446B" w:rsidR="007B68CC" w:rsidRPr="00C02212">
      <w:pPr>
        <w:jc w:val="both"/>
      </w:pPr>
    </w:p>
    <w:p w:rsidRDefault="00EC446B" w:rsidP="00EC446B" w:rsidR="002B6C79">
      <w:pPr>
        <w:jc w:val="both"/>
      </w:pPr>
      <w:r w:rsidRPr="00C02212">
        <w:t xml:space="preserve">VIII. </w:t>
      </w:r>
      <w:r w:rsidR="0039699B" w:rsidRPr="00C02212">
        <w:t xml:space="preserve">Određuje se upis zabilježbe otvaranja stečajnog postupka u </w:t>
      </w:r>
      <w:r w:rsidR="000F60FD" w:rsidRPr="00C02212">
        <w:t>registar</w:t>
      </w:r>
      <w:r w:rsidR="00FA65B9" w:rsidRPr="00C02212">
        <w:t xml:space="preserve"> Trgovačkog suda u </w:t>
      </w:r>
      <w:r w:rsidR="00051E08">
        <w:t>Splitu</w:t>
      </w:r>
      <w:r w:rsidR="0039699B" w:rsidRPr="007E0FEA">
        <w:t>.</w:t>
      </w:r>
    </w:p>
    <w:p w:rsidRDefault="007B68CC" w:rsidP="00EC446B" w:rsidR="007B68CC">
      <w:pPr>
        <w:jc w:val="both"/>
      </w:pPr>
    </w:p>
    <w:p w:rsidRDefault="00EC446B" w:rsidP="00C02212" w:rsidR="00C02212">
      <w:pPr>
        <w:jc w:val="both"/>
      </w:pPr>
      <w:r>
        <w:t xml:space="preserve">IX. </w:t>
      </w:r>
      <w:r w:rsidR="00032CDB" w:rsidRPr="00412B31">
        <w:t>Ovo će se rješenje objaviti</w:t>
      </w:r>
      <w:r w:rsidR="009B6C9F">
        <w:t xml:space="preserve"> na mrežnoj stranici e-oglasna ploča Trgovačkog suda u Splitu</w:t>
      </w:r>
      <w:r w:rsidR="00032CDB">
        <w:t xml:space="preserve">, te </w:t>
      </w:r>
      <w:r w:rsidR="00A03607">
        <w:t xml:space="preserve">dostaviti </w:t>
      </w:r>
      <w:r w:rsidR="00032CDB">
        <w:t>zemljišnoknjižnom odjelu nadležnog Općinskog suda u Splitu</w:t>
      </w:r>
      <w:r w:rsidR="00A77289">
        <w:t>, Stalna služba u Supetru</w:t>
      </w:r>
      <w:r w:rsidR="00032CDB">
        <w:t xml:space="preserve"> radi upisa </w:t>
      </w:r>
      <w:r w:rsidR="009B6C9F">
        <w:t>otvaranja</w:t>
      </w:r>
      <w:r w:rsidR="00032CDB">
        <w:t xml:space="preserve"> stečajnog postupka nad </w:t>
      </w:r>
      <w:r w:rsidR="009B6C9F">
        <w:t xml:space="preserve">stečajnim dužnikom </w:t>
      </w:r>
      <w:r w:rsidR="00A77289">
        <w:t>GOLETA d.o.o., Sumartin</w:t>
      </w:r>
      <w:r w:rsidR="00C30D2D">
        <w:t xml:space="preserve"> (Općina Selca)</w:t>
      </w:r>
      <w:r w:rsidR="00A77289">
        <w:t>, OIB: 36675386294</w:t>
      </w:r>
      <w:r w:rsidR="00C02212">
        <w:t>.</w:t>
      </w:r>
    </w:p>
    <w:p w:rsidRDefault="00495C72" w:rsidP="00C02212" w:rsidR="00495C72" w:rsidRPr="00C02212"/>
    <w:p w:rsidRDefault="000F60FD" w:rsidP="002B6C79" w:rsidR="007E4ECD">
      <w:pPr>
        <w:jc w:val="center"/>
      </w:pPr>
      <w:r w:rsidRPr="007E0FEA">
        <w:t>Obrazloženje</w:t>
      </w:r>
    </w:p>
    <w:p w:rsidRDefault="00495C72" w:rsidP="00D56797" w:rsidR="00495C72" w:rsidRPr="007E0FEA"/>
    <w:p w:rsidRDefault="00A77289" w:rsidP="00A77289" w:rsidR="00A77289">
      <w:pPr>
        <w:ind w:firstLine="708"/>
        <w:jc w:val="both"/>
      </w:pPr>
      <w:r>
        <w:t xml:space="preserve">Predlagatelj Financijska agencija, Regionalni centar Split, Podružnica Split je prijedlogom zaprimljenim na </w:t>
      </w:r>
      <w:r w:rsidR="00C02212">
        <w:t xml:space="preserve">Trgovačkom sudu u Splitu, dana </w:t>
      </w:r>
      <w:r>
        <w:t>2. rujna 2015. predložio otvaranje stečajnog postupka nad dužnikom GOLETA d.o.o., Sumartin</w:t>
      </w:r>
      <w:r w:rsidR="00C30D2D">
        <w:t xml:space="preserve"> (Općina Selca)</w:t>
      </w:r>
      <w:r>
        <w:t>, OIB: 36675386294.</w:t>
      </w:r>
    </w:p>
    <w:p w:rsidRDefault="00A77289" w:rsidP="00A77289" w:rsidR="00A77289">
      <w:pPr>
        <w:ind w:left="708"/>
        <w:jc w:val="both"/>
      </w:pPr>
    </w:p>
    <w:p w:rsidRDefault="00A77289" w:rsidP="00A77289" w:rsidR="00A77289">
      <w:pPr>
        <w:ind w:firstLine="708"/>
        <w:jc w:val="both"/>
      </w:pPr>
      <w:r>
        <w:t xml:space="preserve">U prijedlogu se u bitnome navodi da je rješenjem Nagodbenog vijeća Klasa:UP-I/110/07/15-01/7940, ur.br: 04-06-15-7940-3 od 14. srpnja 2015. odbačen prijedlog za pokretanje postupka predstečajne nagodbe nad uvodnom navedenim dužnikom, te budući da dužnik u razdoblju dužem od 60 dana ima evidentirane neizvršene osnove za plaćanje, Financijska agencija podnosi prijedlog za otvaranje stečajnog postupka. Uz prijedlog predlagatelj je dostavio i Potvrdu od 31. kolovoza 2015. iz koje je razvidno da dužnik ima evidentirane neizvršene osnove za plaćanje u razdoblju dužem od 60 dana. </w:t>
      </w:r>
    </w:p>
    <w:p w:rsidRDefault="006777BA" w:rsidP="006777BA" w:rsidR="006777BA" w:rsidRPr="005C4E76">
      <w:pPr>
        <w:jc w:val="both"/>
      </w:pPr>
    </w:p>
    <w:p w:rsidRDefault="006777BA" w:rsidP="006777BA" w:rsidR="006777BA">
      <w:pPr>
        <w:ind w:firstLine="708"/>
        <w:jc w:val="both"/>
      </w:pPr>
      <w:r>
        <w:t xml:space="preserve"> Kako je predlagatelj učinio vjerojatnim postojanje stečajnog razloga, to je rješenjem ovog suda gornji poslovni broj od </w:t>
      </w:r>
      <w:r w:rsidR="00A77289">
        <w:t>10</w:t>
      </w:r>
      <w:r>
        <w:t xml:space="preserve">. siječnja 2017. određeno ročište radi rasprave o uvjetima za otvaranje stečajnog postupka za dan </w:t>
      </w:r>
      <w:r w:rsidR="00A77289">
        <w:t>20</w:t>
      </w:r>
      <w:r>
        <w:t xml:space="preserve">. veljače 2017. godine. </w:t>
      </w:r>
    </w:p>
    <w:p w:rsidRDefault="006777BA" w:rsidP="006777BA" w:rsidR="006777BA">
      <w:pPr>
        <w:ind w:firstLine="708"/>
        <w:jc w:val="both"/>
      </w:pPr>
    </w:p>
    <w:p w:rsidRDefault="00A77289" w:rsidP="00A77289" w:rsidR="00A77289">
      <w:pPr>
        <w:ind w:firstLine="708"/>
        <w:jc w:val="both"/>
      </w:pPr>
      <w:r>
        <w:t>Policijska uprava Splitsko-dalmatinske dana 26. siječnja 2017. u spis je dostavila uvjerenje iz kojeg je razvidno da dužnik GOLETA d.o.o., Sumartin</w:t>
      </w:r>
      <w:r w:rsidR="00C30D2D">
        <w:t xml:space="preserve"> (Općina Selca)</w:t>
      </w:r>
      <w:r>
        <w:t xml:space="preserve">, OIB: 36675386294 evidentiran kao vlasnik vozila M1, marke OPEL CORSA 1.2 I 12 V, godina proizvodnje 2003., broj šasije WOLOXCF6834209166, reg. oznake ST 281 KV (list spisa 19). </w:t>
      </w:r>
    </w:p>
    <w:p w:rsidRDefault="00A77289" w:rsidP="00A77289" w:rsidR="00A77289">
      <w:pPr>
        <w:ind w:firstLine="708"/>
        <w:jc w:val="both"/>
      </w:pPr>
    </w:p>
    <w:p w:rsidRDefault="00A77289" w:rsidP="00A77289" w:rsidR="00A77289">
      <w:pPr>
        <w:ind w:firstLine="708"/>
        <w:jc w:val="both"/>
      </w:pPr>
      <w:r>
        <w:t>Dana 27. siječnja 2017. u spis zaprimljena potvrda Općinskog suda u Splitu, zemljišnoknjižnog odjela iz koje je razvidno da dužnik GOLETA d.o.o., Sumartin</w:t>
      </w:r>
      <w:r w:rsidR="00C30D2D">
        <w:t xml:space="preserve"> (Općina Selca)</w:t>
      </w:r>
      <w:r>
        <w:t xml:space="preserve">, OIB: 36675386294 nije upisan kao vlasnik nekretnina na području nadležnosti navedenog zemljišnoknjižnog odjela (list spisa 20). </w:t>
      </w:r>
    </w:p>
    <w:p w:rsidRDefault="00A77289" w:rsidP="00A77289" w:rsidR="00A77289">
      <w:pPr>
        <w:ind w:firstLine="708"/>
        <w:jc w:val="both"/>
      </w:pPr>
    </w:p>
    <w:p w:rsidRDefault="00A77289" w:rsidP="00A77289" w:rsidR="00A77289">
      <w:pPr>
        <w:ind w:firstLine="708"/>
        <w:jc w:val="both"/>
      </w:pPr>
      <w:r>
        <w:t xml:space="preserve">Dužnik je dana 27. siječnja 2017. u spis dostavio bruto bilancu za 2015. godine te istaknuo da društvo GOLETA d.o.o. vodi sudske sporove, kao tužitelj, i to pred Trgovačkim sudom u Splitu postupci koji se vode pod brojevima P-111/12, P-205/08 i pod brojem P-192/05 te pred Trgovačkim sudom u Rijeci pod brojem P-1439/14. </w:t>
      </w:r>
    </w:p>
    <w:p w:rsidRDefault="00A77289" w:rsidP="00A77289" w:rsidR="00A77289">
      <w:pPr>
        <w:ind w:firstLine="708"/>
        <w:jc w:val="both"/>
      </w:pPr>
    </w:p>
    <w:p w:rsidRDefault="00A77289" w:rsidP="00A77289" w:rsidR="00A77289">
      <w:pPr>
        <w:ind w:firstLine="708"/>
        <w:jc w:val="both"/>
      </w:pPr>
      <w:r>
        <w:t>Financijska agencija je dana 17. veljače 2017. dostavila u spis potvrdu o blokadi računa i novčanih sredstava dužnika iz koje proizlazi da je kod dužnika evidentirano 1558 dana neprekidne blokad</w:t>
      </w:r>
      <w:r w:rsidR="00C02212">
        <w:t xml:space="preserve">e, a nepodmirene obveze na dan </w:t>
      </w:r>
      <w:r>
        <w:t>1. rujna 2015. iznosile su 12.445.496,71 kuna.</w:t>
      </w:r>
    </w:p>
    <w:p w:rsidRDefault="00A77289" w:rsidP="00A77289" w:rsidR="00A77289">
      <w:pPr>
        <w:ind w:firstLine="708"/>
        <w:jc w:val="both"/>
      </w:pPr>
    </w:p>
    <w:p w:rsidRDefault="00A77289" w:rsidP="00A77289" w:rsidR="00A77289">
      <w:pPr>
        <w:ind w:firstLine="708"/>
        <w:jc w:val="both"/>
      </w:pPr>
      <w:r>
        <w:t>Na ročištu održanom dana 20. veljače 2017. zz dužnika Lucija Vlahović se izjasnila o prijedlogu za otvaranje stečajnog postupka nad društvom GOLETA d.o.o., Sumartin, OIB: 36675386294, te je izjavila da se navedeno društvo bavilo brodogradnjom i popravkom brodova. Imali su koncesju na Brodoremontu, Brodogradilište na Braču. Redovito su podmirivali sve svoje obveze. Društvo je zapošljavalo 14-16 djelatnika. Koncesiju su imali od 2004. godine do polovice 2011. godine. Nakon toga društvo je deložirano iz prostora u kojem je obavljalo svoju djelatnost. Zbog navedene deložacije pokrenuli smo spor s Županijom Splitsko-dalmatinskom, koji je još uvijek u tijeku, te iz istog očekuju da će biti obeštećeni s obzirom da su imali velike materijalne štete. Radi navedenog potopio im se brod Marko Polo u kojem je uloženo 2.000.000,00 Eura. Društvo ima obveze samo prema Poreznoj upravi i to samo dugovanje na osnovi poreza. Nakon deložacije društvo ne obavlja svoju djelatnost. Od imovine društvo nema nekretnine. Što se tiče uvjerenja MUP RH vezano za vozilo Opel Corsa navodi da se radi o automobilu koje je vrlo staro te isto se ne može ni unovčiti. Nikakvu drugu imovinu društvo nema. Društvo je investiralo u urede, poslovne prostorije, opremu za popravke brodova. Koncesiju su dobili na 10 godina. Po deložaciji društva GOLETA d.o.o. u navedeni prostor je ušla neka druga firma. Danas društvo nema zaposlenika. Banka je zablokirala račun društva GOLETA d.o.o. zbog nepodmirenog kredita od 1.500.000,00 kuna. Što se tiče sudskih sporova koje društvo vodi istaknula da društvo GOLETA d.o.o. vodi spor protiv Županije radi navedene deložacije. Navedeni spor se vodi pred sudom u Rijeci. Što se postupaka koji se vode pred sudom u Splitu, istaknula da se radi o postupcima koje je društvo GOLETA d.o.o. jedan od tih postupak nalazi na višem sudom u Zagrebu radi odlučivanja o žalbi, a drugi postupak se vodi radi naknade štete GOLETA d.o.o. Što se tiče potraživanja u kupaca iskazana u bilanci društva u iznosu od 136.000,00 kuna istaknula da se isto odnosi na ulaganja. Dužnik je u spis dostavio knjigovodstvenu karticu-dug prema Poreznoj upravi. Iz iste je vidljivo da je dužnik dužan 311.673,22 kuna na ime dospjelog duga po osnovi poreza na dobit.</w:t>
      </w:r>
    </w:p>
    <w:p w:rsidRDefault="00E40A2F" w:rsidP="00D56797" w:rsidR="00E40A2F">
      <w:pPr>
        <w:jc w:val="both"/>
      </w:pPr>
    </w:p>
    <w:p w:rsidRDefault="006777BA" w:rsidP="00D56797" w:rsidR="006777BA">
      <w:pPr>
        <w:jc w:val="both"/>
      </w:pPr>
      <w:r>
        <w:tab/>
        <w:t xml:space="preserve">Rješenjem pod gornjim poslovnim brojem od </w:t>
      </w:r>
      <w:r w:rsidR="00A77289">
        <w:t>21</w:t>
      </w:r>
      <w:r>
        <w:t xml:space="preserve">. veljače 2017. sud je pozvao osobe </w:t>
      </w:r>
      <w:r w:rsidRPr="00520E5B">
        <w:t xml:space="preserve">koje imaju pravni interes da se provede stečajni postupak nad dužnikom </w:t>
      </w:r>
      <w:r w:rsidR="00A77289">
        <w:t>GOLETA d.o.o., Sumartin</w:t>
      </w:r>
      <w:r w:rsidR="00C30D2D">
        <w:t xml:space="preserve"> (Općina Selca)</w:t>
      </w:r>
      <w:r w:rsidR="00A77289">
        <w:t>, OIB: 36675386294</w:t>
      </w:r>
      <w:r w:rsidRPr="00520E5B">
        <w:t xml:space="preserve">, da u roku od 15 dana solidarno uplate na sudski depozit ovog suda br. HR1623900011300000664, otvoren kod Hrvatske poštanske banke d.d. Zagreb, pozivom na broj </w:t>
      </w:r>
      <w:r w:rsidR="00A77289">
        <w:t>414015</w:t>
      </w:r>
      <w:r w:rsidRPr="00520E5B">
        <w:t>, model 02,  iznos od 20.000,00 kuna na ime predujma za pokriće troškova kako prethodnog tako i otvorenog stečajnog postupka, te da u istom roku potvrdu o uplati dostavi u sudski spis</w:t>
      </w:r>
      <w:r>
        <w:t>.</w:t>
      </w:r>
    </w:p>
    <w:p w:rsidRDefault="006777BA" w:rsidP="00D56797" w:rsidR="006777BA">
      <w:pPr>
        <w:jc w:val="both"/>
      </w:pPr>
    </w:p>
    <w:p w:rsidRDefault="006777BA" w:rsidP="00D56797" w:rsidR="00A77289">
      <w:pPr>
        <w:jc w:val="both"/>
      </w:pPr>
      <w:r>
        <w:tab/>
        <w:t xml:space="preserve">Dana </w:t>
      </w:r>
      <w:r w:rsidR="00A77289">
        <w:t>20</w:t>
      </w:r>
      <w:r>
        <w:t xml:space="preserve">. ožujka 2017. u spis je zaprimljen podnesak vjerovnika </w:t>
      </w:r>
      <w:r w:rsidR="00A77289">
        <w:t xml:space="preserve">Lucije Vlahović iz Milne, otok Brač, Brdo II 86, OIB: 79411527671, zastupane po odvjetnici Ivani Dedić iz Rijeke kojim ista obavještava sud da ista ima potraživanje prema dužniku  te pravni interes da se provede stečajni postupak nad istim, te u spis predmeta dostavlja potvrdu o uplati iznosa od 20.000,00 kuna na račun depozita Trgovačkog suda u Splitu. </w:t>
      </w:r>
    </w:p>
    <w:p w:rsidRDefault="006777BA" w:rsidP="00D56797" w:rsidR="006777BA">
      <w:pPr>
        <w:jc w:val="both"/>
      </w:pPr>
    </w:p>
    <w:p w:rsidRDefault="008142A2" w:rsidP="00D47766" w:rsidR="00C30D2D">
      <w:pPr>
        <w:jc w:val="both"/>
      </w:pPr>
      <w:r>
        <w:tab/>
        <w:t>Obzirom da je utvrđeno postojanje stečajnog razloga jer je stečajni dužnik nesposoban za plaćanje budući ne može ispunjavati svoje dospjele novčane obveze u smislu čl. 6. st. 1. i 2. Stečajnog zakona (Narodne novine broj 71/15), kao i obzirom da</w:t>
      </w:r>
      <w:r w:rsidR="00C30D2D">
        <w:t xml:space="preserve"> je vjerovnik Lucija Vlahović kao osoba koja ima pravni interes da se provede stečajni upravitelj uplatila zatraženi predujam od 20.000,00 kuna. </w:t>
      </w:r>
    </w:p>
    <w:p w:rsidRDefault="006C2E75" w:rsidP="00D47766" w:rsidR="006C2E75">
      <w:pPr>
        <w:jc w:val="both"/>
      </w:pPr>
    </w:p>
    <w:p w:rsidRDefault="008142A2" w:rsidP="00666569" w:rsidR="00666569">
      <w:pPr>
        <w:jc w:val="both"/>
      </w:pPr>
      <w:r w:rsidRPr="007E0FEA">
        <w:t xml:space="preserve">           </w:t>
      </w:r>
      <w:r w:rsidR="00666569" w:rsidRPr="007E0FEA">
        <w:t>Sukladno članku</w:t>
      </w:r>
      <w:r w:rsidR="00666569">
        <w:t xml:space="preserve"> 84. st. 1. Stečajnog zakona izvršen je automatski izbor stečajnog upravitelja, te sukladno čl.</w:t>
      </w:r>
      <w:r w:rsidR="00666569" w:rsidRPr="007E0FEA">
        <w:t xml:space="preserve"> </w:t>
      </w:r>
      <w:r w:rsidR="00666569">
        <w:t>129</w:t>
      </w:r>
      <w:r w:rsidR="00666569" w:rsidRPr="007E0FEA">
        <w:t xml:space="preserve">. </w:t>
      </w:r>
      <w:r w:rsidR="00666569">
        <w:t>st. 1. toč. 2</w:t>
      </w:r>
      <w:r w:rsidR="00666569" w:rsidRPr="007E0FEA">
        <w:t xml:space="preserve">. Stečajnog zakona, rješenje o otvaranju stečajnog </w:t>
      </w:r>
      <w:r w:rsidR="00666569" w:rsidRPr="007E0FEA">
        <w:lastRenderedPageBreak/>
        <w:t>postupka sadrži i prezime i ime i adresu stečaj</w:t>
      </w:r>
      <w:r w:rsidR="00666569">
        <w:t>nog upravitelja, pa je riješeno</w:t>
      </w:r>
      <w:r w:rsidR="00666569" w:rsidRPr="007E0FEA">
        <w:t xml:space="preserve"> kao u točki II</w:t>
      </w:r>
      <w:r w:rsidR="00666569">
        <w:t>.</w:t>
      </w:r>
      <w:r w:rsidR="00666569" w:rsidRPr="007E0FEA">
        <w:t xml:space="preserve"> izreke. </w:t>
      </w:r>
    </w:p>
    <w:p w:rsidRDefault="00666569" w:rsidP="00666569" w:rsidR="00666569" w:rsidRPr="007E0FEA">
      <w:pPr>
        <w:jc w:val="both"/>
      </w:pPr>
    </w:p>
    <w:p w:rsidRDefault="00666569" w:rsidP="00666569" w:rsidR="00666569" w:rsidRPr="00FC5942">
      <w:pPr>
        <w:ind w:firstLine="708"/>
        <w:jc w:val="both"/>
      </w:pPr>
      <w:r w:rsidRPr="00FC5942">
        <w:t>Nalog iz točke VIII</w:t>
      </w:r>
      <w:r>
        <w:t>.</w:t>
      </w:r>
      <w:r w:rsidRPr="00FC5942">
        <w:rPr>
          <w:b/>
        </w:rPr>
        <w:t xml:space="preserve"> </w:t>
      </w:r>
      <w:r w:rsidRPr="00FC5942">
        <w:t>i IX</w:t>
      </w:r>
      <w:r>
        <w:t>.</w:t>
      </w:r>
      <w:r w:rsidRPr="00FC5942">
        <w:t xml:space="preserve"> ovog rješenja temelji se na odredbi članka 129. stavak 2. i čl. 34. st. 3. Stečajnog zakona, a radi postupanja navedenih tijela u skladu sa odredbom čl. 131. st. 2. Stečajnog zakona.</w:t>
      </w:r>
    </w:p>
    <w:p w:rsidRDefault="00FC5942" w:rsidP="00666569" w:rsidR="00FC5942">
      <w:pPr>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7B68CC" w:rsidP="007B68CC" w:rsidR="007B68CC" w:rsidRPr="00E82A70">
      <w:pPr>
        <w:jc w:val="both"/>
      </w:pPr>
    </w:p>
    <w:p w:rsidRDefault="007B68CC" w:rsidP="00C30D2D" w:rsidR="007B68CC" w:rsidRPr="00E82A70">
      <w:pPr>
        <w:ind w:firstLine="708"/>
        <w:jc w:val="center"/>
      </w:pPr>
      <w:r>
        <w:t xml:space="preserve">U Splitu </w:t>
      </w:r>
      <w:r w:rsidR="00C30D2D">
        <w:t>2. veljače</w:t>
      </w:r>
      <w:r>
        <w:t xml:space="preserve"> 2018. </w:t>
      </w:r>
    </w:p>
    <w:p w:rsidRDefault="007B68CC" w:rsidP="007B68CC" w:rsidR="007B68CC"/>
    <w:p w:rsidRDefault="007B68CC" w:rsidP="007B68CC" w:rsidR="007B68CC">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0B758C" w:rsidR="007B68CC">
        <w:trPr>
          <w:trHeight w:val="488"/>
        </w:trPr>
        <w:tc>
          <w:tcPr>
            <w:tcW w:type="dxa" w:w="4227"/>
          </w:tcPr>
          <w:p w:rsidRDefault="007B68CC" w:rsidP="000B758C" w:rsidR="007B68CC">
            <w:pPr>
              <w:jc w:val="center"/>
              <w:rPr>
                <w:bCs/>
              </w:rPr>
            </w:pPr>
            <w:r>
              <w:rPr>
                <w:bCs/>
              </w:rPr>
              <w:t>Sudac</w:t>
            </w:r>
          </w:p>
          <w:p w:rsidRDefault="007B68CC" w:rsidP="000B758C" w:rsidR="007B68CC">
            <w:pPr>
              <w:jc w:val="center"/>
              <w:rPr>
                <w:bCs/>
              </w:rPr>
            </w:pPr>
          </w:p>
          <w:p w:rsidRDefault="007B68CC" w:rsidP="000B758C" w:rsidR="007B68CC">
            <w:pPr>
              <w:jc w:val="center"/>
              <w:rPr>
                <w:bCs/>
              </w:rPr>
            </w:pPr>
          </w:p>
        </w:tc>
      </w:tr>
      <w:tr w:rsidTr="000B758C" w:rsidR="007B68CC">
        <w:trPr>
          <w:trHeight w:val="816"/>
        </w:trPr>
        <w:tc>
          <w:tcPr>
            <w:tcW w:type="dxa" w:w="4227"/>
          </w:tcPr>
          <w:p w:rsidRDefault="007B68CC" w:rsidP="007B68CC" w:rsidR="00AD598F">
            <w:pPr>
              <w:jc w:val="center"/>
              <w:rPr>
                <w:bCs/>
              </w:rPr>
            </w:pPr>
            <w:r>
              <w:rPr>
                <w:bCs/>
              </w:rPr>
              <w:t>Katarina Mikulić</w:t>
            </w:r>
            <w:r w:rsidR="00AD598F">
              <w:rPr>
                <w:bCs/>
              </w:rPr>
              <w:t>,v.r.</w:t>
            </w:r>
          </w:p>
          <w:p w:rsidRDefault="00AD598F" w:rsidP="0071700F" w:rsidR="00AD598F">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AD598F" w:rsidP="00AD598F" w:rsidR="00AD598F"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B68CC" w:rsidP="007B68CC" w:rsidR="007B68CC">
            <w:pPr>
              <w:jc w:val="center"/>
              <w:rPr>
                <w:bCs/>
              </w:rPr>
            </w:pPr>
            <w:r>
              <w:rPr>
                <w:bCs/>
              </w:rPr>
              <w:t xml:space="preserve"> </w:t>
            </w:r>
          </w:p>
        </w:tc>
      </w:tr>
    </w:tbl>
    <w:p w:rsidRDefault="00A03607" w:rsidP="00A03607" w:rsidR="00A03607" w:rsidRPr="00A03607">
      <w:pPr>
        <w:ind w:firstLine="708"/>
        <w:jc w:val="right"/>
      </w:pPr>
    </w:p>
    <w:p w:rsidRDefault="007B68CC" w:rsidP="00A03607" w:rsidR="00556646" w:rsidRPr="00A03607">
      <w:pPr>
        <w:jc w:val="both"/>
      </w:pPr>
      <w:r w:rsidRPr="004340F3">
        <w:t>Pouka o pravnom lijeku</w:t>
      </w:r>
      <w:r w:rsidR="000F60FD" w:rsidRPr="004340F3">
        <w:t>:</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A03607" w:rsidP="0098085F" w:rsidR="00A03607">
      <w:pPr>
        <w:rPr>
          <w:color w:val="000000"/>
        </w:rPr>
      </w:pPr>
    </w:p>
    <w:p w:rsidRDefault="003A199E" w:rsidP="001F2324" w:rsidR="003A199E">
      <w:pPr>
        <w:jc w:val="both"/>
      </w:pPr>
    </w:p>
    <w:sectPr w:rsidSect="00156B3F" w:rsidR="003A199E">
      <w:headerReference w:type="even" r:id="rId11"/>
      <w:headerReference w:type="default" r:id="rId12"/>
      <w:footerReference w:type="even" r:id="rId13"/>
      <w:footerReference w:type="default" r:id="rId14"/>
      <w:headerReference w:type="first" r:id="rId15"/>
      <w:footerReference w:type="first" r:id="rId16"/>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324" w:rsidR="001F2324">
    <w:pPr>
      <w:pStyle w:val="Podnoje"/>
      <w:jc w:val="center"/>
    </w:pPr>
  </w:p>
  <w:p w:rsidRDefault="006F1899" w:rsidP="00226C22" w:rsidR="006F1899">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36D5" w:rsidP="005536D5" w:rsidR="005536D5">
    <w:pPr>
      <w:pStyle w:val="Podnoje"/>
    </w:pPr>
  </w:p>
  <w:p w:rsidRDefault="005536D5" w:rsidR="005536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598F" w:rsidP="00156B3F" w:rsidR="00156B3F">
    <w:pPr>
      <w:pStyle w:val="Zaglavlje"/>
      <w:tabs>
        <w:tab w:pos="6570" w:val="left"/>
      </w:tabs>
      <w:ind w:firstLine="1416"/>
      <w:jc w:val="center"/>
    </w:pPr>
    <w:sdt>
      <w:sdtPr>
        <w:id w:val="151879784"/>
        <w:docPartObj>
          <w:docPartGallery w:val="Page Numbers (Top of Page)"/>
          <w:docPartUnique/>
        </w:docPartObj>
      </w:sdtPr>
      <w:sdtEndPr/>
      <w:sdtContent>
        <w:r w:rsidR="00156B3F">
          <w:t xml:space="preserve">                                             </w:t>
        </w:r>
        <w:r w:rsidR="00156B3F">
          <w:fldChar w:fldCharType="begin"/>
        </w:r>
        <w:r w:rsidR="00156B3F">
          <w:instrText>PAGE   \* MERGEFORMAT</w:instrText>
        </w:r>
        <w:r w:rsidR="00156B3F">
          <w:fldChar w:fldCharType="separate"/>
        </w:r>
        <w:r>
          <w:rPr>
            <w:noProof/>
          </w:rPr>
          <w:t>4</w:t>
        </w:r>
        <w:r w:rsidR="00156B3F">
          <w:fldChar w:fldCharType="end"/>
        </w:r>
      </w:sdtContent>
    </w:sdt>
    <w:r w:rsidR="00156B3F">
      <w:t xml:space="preserve">                             Poslovni broj:4.St-140/2015-23</w:t>
    </w:r>
  </w:p>
  <w:p w:rsidRDefault="006F1899" w:rsidP="006D7F75" w:rsidR="006F189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B3F" w:rsidR="00156B3F">
    <w:pPr>
      <w:pStyle w:val="Zaglavlje"/>
      <w:jc w:val="center"/>
    </w:pPr>
  </w:p>
  <w:p w:rsidRDefault="00C61A2A" w:rsidR="00C61A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5EDC6CF7"/>
    <w:multiLevelType w:val="hybridMultilevel"/>
    <w:tmpl w:val="0BCE4FF4"/>
    <w:lvl w:tplc="0C9073E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2CDB"/>
    <w:rsid w:val="0003482E"/>
    <w:rsid w:val="000358D5"/>
    <w:rsid w:val="000415B0"/>
    <w:rsid w:val="000421C3"/>
    <w:rsid w:val="00045251"/>
    <w:rsid w:val="00046C92"/>
    <w:rsid w:val="00051E08"/>
    <w:rsid w:val="00054B01"/>
    <w:rsid w:val="00061B52"/>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6B3F"/>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043D4"/>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44ECC"/>
    <w:rsid w:val="00367CD6"/>
    <w:rsid w:val="00373239"/>
    <w:rsid w:val="0037345D"/>
    <w:rsid w:val="00382406"/>
    <w:rsid w:val="0039699B"/>
    <w:rsid w:val="0039713D"/>
    <w:rsid w:val="003A12A4"/>
    <w:rsid w:val="003A199E"/>
    <w:rsid w:val="003A26DA"/>
    <w:rsid w:val="003A7029"/>
    <w:rsid w:val="003A7920"/>
    <w:rsid w:val="003B0260"/>
    <w:rsid w:val="003B3F79"/>
    <w:rsid w:val="003B4F77"/>
    <w:rsid w:val="003B6321"/>
    <w:rsid w:val="003C0A2E"/>
    <w:rsid w:val="003C175F"/>
    <w:rsid w:val="003C4043"/>
    <w:rsid w:val="003C40D7"/>
    <w:rsid w:val="003D4BF0"/>
    <w:rsid w:val="003D7036"/>
    <w:rsid w:val="003D72BA"/>
    <w:rsid w:val="003E38DD"/>
    <w:rsid w:val="003F2796"/>
    <w:rsid w:val="004020FD"/>
    <w:rsid w:val="00402A3C"/>
    <w:rsid w:val="00403E91"/>
    <w:rsid w:val="0041576D"/>
    <w:rsid w:val="00423D0F"/>
    <w:rsid w:val="004340F3"/>
    <w:rsid w:val="00434341"/>
    <w:rsid w:val="00450E02"/>
    <w:rsid w:val="004563A1"/>
    <w:rsid w:val="004807E2"/>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30F77"/>
    <w:rsid w:val="00532154"/>
    <w:rsid w:val="005333A7"/>
    <w:rsid w:val="005343C1"/>
    <w:rsid w:val="0053558F"/>
    <w:rsid w:val="00541A32"/>
    <w:rsid w:val="005425E1"/>
    <w:rsid w:val="00552BC2"/>
    <w:rsid w:val="005536D5"/>
    <w:rsid w:val="00554F2D"/>
    <w:rsid w:val="00556646"/>
    <w:rsid w:val="0058144A"/>
    <w:rsid w:val="0058440C"/>
    <w:rsid w:val="00584FBF"/>
    <w:rsid w:val="00586BE6"/>
    <w:rsid w:val="005A49F5"/>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66569"/>
    <w:rsid w:val="006777BA"/>
    <w:rsid w:val="00682B10"/>
    <w:rsid w:val="00683BAA"/>
    <w:rsid w:val="0068406C"/>
    <w:rsid w:val="00692906"/>
    <w:rsid w:val="006937F0"/>
    <w:rsid w:val="00695236"/>
    <w:rsid w:val="00696A23"/>
    <w:rsid w:val="006A2255"/>
    <w:rsid w:val="006A3A8C"/>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46A05"/>
    <w:rsid w:val="007528BB"/>
    <w:rsid w:val="00754859"/>
    <w:rsid w:val="0075729A"/>
    <w:rsid w:val="00760B53"/>
    <w:rsid w:val="007611C9"/>
    <w:rsid w:val="00783D0D"/>
    <w:rsid w:val="007906B0"/>
    <w:rsid w:val="00794073"/>
    <w:rsid w:val="007B07F2"/>
    <w:rsid w:val="007B5A31"/>
    <w:rsid w:val="007B68CC"/>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1D85"/>
    <w:rsid w:val="00947308"/>
    <w:rsid w:val="00955F60"/>
    <w:rsid w:val="00964D17"/>
    <w:rsid w:val="009700C3"/>
    <w:rsid w:val="00972129"/>
    <w:rsid w:val="009764AF"/>
    <w:rsid w:val="0098085F"/>
    <w:rsid w:val="009844CD"/>
    <w:rsid w:val="00984DF4"/>
    <w:rsid w:val="0099607C"/>
    <w:rsid w:val="009A0F36"/>
    <w:rsid w:val="009A1D4A"/>
    <w:rsid w:val="009B6C9F"/>
    <w:rsid w:val="009C1AE5"/>
    <w:rsid w:val="009C39FC"/>
    <w:rsid w:val="009E4B6B"/>
    <w:rsid w:val="009F6DC2"/>
    <w:rsid w:val="00A010AB"/>
    <w:rsid w:val="00A03607"/>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77289"/>
    <w:rsid w:val="00AA5176"/>
    <w:rsid w:val="00AA5800"/>
    <w:rsid w:val="00AB29B4"/>
    <w:rsid w:val="00AB7AB2"/>
    <w:rsid w:val="00AC1647"/>
    <w:rsid w:val="00AC2CF0"/>
    <w:rsid w:val="00AD227D"/>
    <w:rsid w:val="00AD598F"/>
    <w:rsid w:val="00AE052F"/>
    <w:rsid w:val="00AE7F32"/>
    <w:rsid w:val="00AF3A36"/>
    <w:rsid w:val="00AF3FC0"/>
    <w:rsid w:val="00AF4405"/>
    <w:rsid w:val="00AF5DB5"/>
    <w:rsid w:val="00B00E1B"/>
    <w:rsid w:val="00B01820"/>
    <w:rsid w:val="00B0695E"/>
    <w:rsid w:val="00B138E8"/>
    <w:rsid w:val="00B13C8D"/>
    <w:rsid w:val="00B14FC1"/>
    <w:rsid w:val="00B34DF7"/>
    <w:rsid w:val="00B74EB1"/>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212"/>
    <w:rsid w:val="00C025FC"/>
    <w:rsid w:val="00C04054"/>
    <w:rsid w:val="00C05DFE"/>
    <w:rsid w:val="00C13944"/>
    <w:rsid w:val="00C17755"/>
    <w:rsid w:val="00C22116"/>
    <w:rsid w:val="00C30D2D"/>
    <w:rsid w:val="00C47DE6"/>
    <w:rsid w:val="00C54811"/>
    <w:rsid w:val="00C569BB"/>
    <w:rsid w:val="00C61A2A"/>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363EF"/>
    <w:rsid w:val="00D37EF3"/>
    <w:rsid w:val="00D47766"/>
    <w:rsid w:val="00D5496D"/>
    <w:rsid w:val="00D55147"/>
    <w:rsid w:val="00D56797"/>
    <w:rsid w:val="00D73248"/>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0A2F"/>
    <w:rsid w:val="00E4118B"/>
    <w:rsid w:val="00E4312B"/>
    <w:rsid w:val="00E54B78"/>
    <w:rsid w:val="00E723C8"/>
    <w:rsid w:val="00E74CC5"/>
    <w:rsid w:val="00E75CAF"/>
    <w:rsid w:val="00E76E73"/>
    <w:rsid w:val="00E83655"/>
    <w:rsid w:val="00E92021"/>
    <w:rsid w:val="00EA00A7"/>
    <w:rsid w:val="00EA2C34"/>
    <w:rsid w:val="00EB1224"/>
    <w:rsid w:val="00EC26D5"/>
    <w:rsid w:val="00EC446B"/>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 w:val="00FF76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 w:styleId="Reetkatablice" w:type="table">
    <w:name w:val="Table Grid"/>
    <w:basedOn w:val="Obinatablica"/>
    <w:uiPriority w:val="59"/>
    <w:rsid w:val="00584FB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 w:styleId="Reetkatablice" w:type="table">
    <w:name w:val="Table Grid"/>
    <w:basedOn w:val="Obinatablica"/>
    <w:uiPriority w:val="59"/>
    <w:rsid w:val="00584F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predstečajne nagodbe</izvorni_sadrzaj>
    <derivirana_varijabla naziv="DomainObject.Predmet.Opis_1">Odbačen prijedlog za otvaranje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St-140/2015</izvorni_sadrzaj>
    <derivirana_varijabla naziv="DomainObject.Predmet.OznakaBroj_1">St-140/2015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GOLETA d.o.o. za brodogradnju</izvorni_sadrzaj>
    <derivirana_varijabla naziv="DomainObject.Predmet.ProtustrankaFormated_1">  GOLETA d.o.o. za brodogradnju</derivirana_varijabla>
  </DomainObject.Predmet.ProtustrankaFormated>
  <DomainObject.Predmet.ProtustrankaFormatedOIB>
    <izvorni_sadrzaj>  GOLETA d.o.o. za brodogradnju, OIB 36675386294</izvorni_sadrzaj>
    <derivirana_varijabla naziv="DomainObject.Predmet.ProtustrankaFormatedOIB_1">  GOLETA d.o.o. za brodogradnju, OIB 36675386294</derivirana_varijabla>
  </DomainObject.Predmet.ProtustrankaFormatedOIB>
  <DomainObject.Predmet.ProtustrankaFormatedWithAdress>
    <izvorni_sadrzaj> GOLETA d.o.o. za brodogradnju, 21425 Sumartin</izvorni_sadrzaj>
    <derivirana_varijabla naziv="DomainObject.Predmet.ProtustrankaFormatedWithAdress_1"> GOLETA d.o.o. za brodogradnju, 21425 Sumartin</derivirana_varijabla>
  </DomainObject.Predmet.ProtustrankaFormatedWithAdress>
  <DomainObject.Predmet.ProtustrankaFormatedWithAdressOIB>
    <izvorni_sadrzaj> GOLETA d.o.o. za brodogradnju, OIB 36675386294, 21425 Sumartin</izvorni_sadrzaj>
    <derivirana_varijabla naziv="DomainObject.Predmet.ProtustrankaFormatedWithAdressOIB_1"> GOLETA d.o.o. za brodogradnju, OIB 36675386294, 21425 Sumartin</derivirana_varijabla>
  </DomainObject.Predmet.ProtustrankaFormatedWithAdressOIB>
  <DomainObject.Predmet.ProtustrankaWithAdress>
    <izvorni_sadrzaj>GOLETA d.o.o. za brodogradnju 21425 Sumartin</izvorni_sadrzaj>
    <derivirana_varijabla naziv="DomainObject.Predmet.ProtustrankaWithAdress_1">GOLETA d.o.o. za brodogradnju 21425 Sumartin</derivirana_varijabla>
  </DomainObject.Predmet.ProtustrankaWithAdress>
  <DomainObject.Predmet.ProtustrankaWithAdressOIB>
    <izvorni_sadrzaj>GOLETA d.o.o. za brodogradnju, OIB 36675386294, 21425 Sumartin</izvorni_sadrzaj>
    <derivirana_varijabla naziv="DomainObject.Predmet.ProtustrankaWithAdressOIB_1">GOLETA d.o.o. za brodogradnju, OIB 36675386294, 21425 Sumartin</derivirana_varijabla>
  </DomainObject.Predmet.ProtustrankaWithAdressOIB>
  <DomainObject.Predmet.ProtustrankaNazivFormated>
    <izvorni_sadrzaj>GOLETA d.o.o. za brodogradnju</izvorni_sadrzaj>
    <derivirana_varijabla naziv="DomainObject.Predmet.ProtustrankaNazivFormated_1">GOLETA d.o.o. za brodogradnju</derivirana_varijabla>
  </DomainObject.Predmet.ProtustrankaNazivFormated>
  <DomainObject.Predmet.ProtustrankaNazivFormatedOIB>
    <izvorni_sadrzaj>GOLETA d.o.o. za brodogradnju, OIB 36675386294</izvorni_sadrzaj>
    <derivirana_varijabla naziv="DomainObject.Predmet.ProtustrankaNazivFormatedOIB_1">GOLETA d.o.o. za brodogradnju, OIB 36675386294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Lucija Vlahović zastupanog po punomoćniku Ivana Dedić</izvorni_sadrzaj>
    <derivirana_varijabla naziv="DomainObject.Predmet.StrankaFormated_1">  FINA ZAGREB; Lucija Vlahović zastupanog po punomoćniku Ivana Dedić</derivirana_varijabla>
  </DomainObject.Predmet.StrankaFormated>
  <DomainObject.Predmet.StrankaFormatedOIB>
    <izvorni_sadrzaj>  FINA ZAGREB, OIB 85821130368; Lucija Vlahović, OIB 79411527671 zastupanog po punomoćniku Ivana Dedić</izvorni_sadrzaj>
    <derivirana_varijabla naziv="DomainObject.Predmet.StrankaFormatedOIB_1">  FINA ZAGREB, OIB 85821130368; Lucija Vlahović, OIB 79411527671 zastupanog po punomoćniku Ivana Dedić</derivirana_varijabla>
  </DomainObject.Predmet.StrankaFormatedOIB>
  <DomainObject.Predmet.StrankaFormatedWithAdress>
    <izvorni_sadrzaj> FINA ZAGREB, Koturaška 43, 10000 Zagreb; Lucija Vlahović, Brdo Ii 86, 21405 Milna zastupanog po punomoćniku Ivana Dedić</izvorni_sadrzaj>
    <derivirana_varijabla naziv="DomainObject.Predmet.StrankaFormatedWithAdress_1"> FINA ZAGREB, Koturaška 43, 10000 Zagreb; Lucija Vlahović, Brdo Ii 86, 21405 Milna zastupanog po punomoćniku Ivana Dedić</derivirana_varijabla>
  </DomainObject.Predmet.StrankaFormatedWithAdress>
  <DomainObject.Predmet.StrankaFormatedWithAdressOIB>
    <izvorni_sadrzaj> FINA ZAGREB, OIB 85821130368, Koturaška 43, 10000 Zagreb; Lucija Vlahović, OIB 79411527671, Brdo Ii 86, 21405 Milna zastupanog po punomoćniku Ivana Dedić</izvorni_sadrzaj>
    <derivirana_varijabla naziv="DomainObject.Predmet.StrankaFormatedWithAdressOIB_1"> FINA ZAGREB, OIB 85821130368, Koturaška 43, 10000 Zagreb; Lucija Vlahović, OIB 79411527671, Brdo Ii 86, 21405 Milna zastupanog po punomoćniku Ivana Dedić</derivirana_varijabla>
  </DomainObject.Predmet.StrankaFormatedWithAdressOIB>
  <DomainObject.Predmet.StrankaWithAdress>
    <izvorni_sadrzaj>FINA ZAGREB Koturaška 43,10000 Zagreb,Lucija Vlahović Brdo Ii 86,21405 Milna</izvorni_sadrzaj>
    <derivirana_varijabla naziv="DomainObject.Predmet.StrankaWithAdress_1">FINA ZAGREB Koturaška 43,10000 Zagreb,Lucija Vlahović Brdo Ii 86,21405 Milna</derivirana_varijabla>
  </DomainObject.Predmet.StrankaWithAdress>
  <DomainObject.Predmet.StrankaWithAdressOIB>
    <izvorni_sadrzaj>FINA ZAGREB, OIB 85821130368, Koturaška 43,10000 Zagreb,Lucija Vlahović, OIB 79411527671, Brdo Ii 86,21405 Milna</izvorni_sadrzaj>
    <derivirana_varijabla naziv="DomainObject.Predmet.StrankaWithAdressOIB_1">FINA ZAGREB, OIB 85821130368, Koturaška 43,10000 Zagreb,Lucija Vlahović, OIB 79411527671, Brdo Ii 86,21405 Milna</derivirana_varijabla>
  </DomainObject.Predmet.StrankaWithAdressOIB>
  <DomainObject.Predmet.StrankaNazivFormated>
    <izvorni_sadrzaj>FINA ZAGREB,Lucija Vlahović</izvorni_sadrzaj>
    <derivirana_varijabla naziv="DomainObject.Predmet.StrankaNazivFormated_1">FINA ZAGREB,Lucija Vlahović</derivirana_varijabla>
  </DomainObject.Predmet.StrankaNazivFormated>
  <DomainObject.Predmet.StrankaNazivFormatedOIB>
    <izvorni_sadrzaj>FINA ZAGREB, OIB 85821130368,Lucija Vlahović, OIB 79411527671</izvorni_sadrzaj>
    <derivirana_varijabla naziv="DomainObject.Predmet.StrankaNazivFormatedOIB_1">FINA ZAGREB, OIB 85821130368,Lucija Vlahović, OIB 79411527671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Lucija Vlahović zastupanog po punomoćniku Ivana Dedić</item>
    </izvorni_sadrzaj>
    <derivirana_varijabla naziv="DomainObject.Predmet.StrankaListFormated_1">
      <item>FINA ZAGREB</item>
      <item>Lucija Vlahović zastupanog po punomoćniku Ivana Dedić</item>
    </derivirana_varijabla>
  </DomainObject.Predmet.StrankaListFormated>
  <DomainObject.Predmet.StrankaListFormatedOIB>
    <izvorni_sadrzaj>
      <item>FINA ZAGREB, OIB 85821130368</item>
      <item>Lucija Vlahović, OIB 79411527671 zastupanog po punomoćniku Ivana Dedić</item>
    </izvorni_sadrzaj>
    <derivirana_varijabla naziv="DomainObject.Predmet.StrankaListFormatedOIB_1">
      <item>FINA ZAGREB, OIB 85821130368</item>
      <item>Lucija Vlahović, OIB 79411527671 zastupanog po punomoćniku Ivana Dedić</item>
    </derivirana_varijabla>
  </DomainObject.Predmet.StrankaListFormatedOIB>
  <DomainObject.Predmet.StrankaListFormatedWithAdress>
    <izvorni_sadrzaj>
      <item>FINA ZAGREB, Koturaška 43, 10000 Zagreb</item>
      <item>Lucija Vlahović, Brdo Ii 86, 21405 Milna zastupanog po punomoćniku Ivana Dedić</item>
    </izvorni_sadrzaj>
    <derivirana_varijabla naziv="DomainObject.Predmet.StrankaListFormatedWithAdress_1">
      <item>FINA ZAGREB, Koturaška 43, 10000 Zagreb</item>
      <item>Lucija Vlahović, Brdo Ii 86, 21405 Milna zastupanog po punomoćniku Ivana Dedić</item>
    </derivirana_varijabla>
  </DomainObject.Predmet.StrankaListFormatedWithAdress>
  <DomainObject.Predmet.StrankaListFormatedWithAdressOIB>
    <izvorni_sadrzaj>
      <item>FINA ZAGREB, OIB 85821130368, Koturaška 43, 10000 Zagreb</item>
      <item>Lucija Vlahović, OIB 79411527671, Brdo Ii 86, 21405 Milna zastupanog po punomoćniku Ivana Dedić</item>
    </izvorni_sadrzaj>
    <derivirana_varijabla naziv="DomainObject.Predmet.StrankaListFormatedWithAdressOIB_1">
      <item>FINA ZAGREB, OIB 85821130368, Koturaška 43, 10000 Zagreb</item>
      <item>Lucija Vlahović, OIB 79411527671, Brdo Ii 86, 21405 Milna zastupanog po punomoćniku Ivana Dedić</item>
    </derivirana_varijabla>
  </DomainObject.Predmet.StrankaListFormatedWithAdressOIB>
  <DomainObject.Predmet.StrankaListNazivFormated>
    <izvorni_sadrzaj>
      <item>FINA ZAGREB</item>
      <item>Lucija Vlahović</item>
    </izvorni_sadrzaj>
    <derivirana_varijabla naziv="DomainObject.Predmet.StrankaListNazivFormated_1">
      <item>FINA ZAGREB</item>
      <item>Lucija Vlahović</item>
    </derivirana_varijabla>
  </DomainObject.Predmet.StrankaListNazivFormated>
  <DomainObject.Predmet.StrankaListNazivFormatedOIB>
    <izvorni_sadrzaj>
      <item>FINA ZAGREB, OIB 85821130368</item>
      <item>Lucija Vlahović, OIB 79411527671</item>
    </izvorni_sadrzaj>
    <derivirana_varijabla naziv="DomainObject.Predmet.StrankaListNazivFormatedOIB_1">
      <item>FINA ZAGREB, OIB 85821130368</item>
      <item>Lucija Vlahović, OIB 79411527671</item>
    </derivirana_varijabla>
  </DomainObject.Predmet.StrankaListNazivFormatedOIB>
  <DomainObject.Predmet.ProtuStrankaListFormated>
    <izvorni_sadrzaj>
      <item>GOLETA d.o.o. za brodogradnju</item>
    </izvorni_sadrzaj>
    <derivirana_varijabla naziv="DomainObject.Predmet.ProtuStrankaListFormated_1">
      <item>GOLETA d.o.o. za brodogradnju</item>
    </derivirana_varijabla>
  </DomainObject.Predmet.ProtuStrankaListFormated>
  <DomainObject.Predmet.ProtuStrankaListFormatedOIB>
    <izvorni_sadrzaj>
      <item>GOLETA d.o.o. za brodogradnju, OIB 36675386294</item>
    </izvorni_sadrzaj>
    <derivirana_varijabla naziv="DomainObject.Predmet.ProtuStrankaListFormatedOIB_1">
      <item>GOLETA d.o.o. za brodogradnju, OIB 36675386294</item>
    </derivirana_varijabla>
  </DomainObject.Predmet.ProtuStrankaListFormatedOIB>
  <DomainObject.Predmet.ProtuStrankaListFormatedWithAdress>
    <izvorni_sadrzaj>
      <item>GOLETA d.o.o. za brodogradnju, 21425 Sumartin</item>
    </izvorni_sadrzaj>
    <derivirana_varijabla naziv="DomainObject.Predmet.ProtuStrankaListFormatedWithAdress_1">
      <item>GOLETA d.o.o. za brodogradnju, 21425 Sumartin</item>
    </derivirana_varijabla>
  </DomainObject.Predmet.ProtuStrankaListFormatedWithAdress>
  <DomainObject.Predmet.ProtuStrankaListFormatedWithAdressOIB>
    <izvorni_sadrzaj>
      <item>GOLETA d.o.o. za brodogradnju, OIB 36675386294, 21425 Sumartin</item>
    </izvorni_sadrzaj>
    <derivirana_varijabla naziv="DomainObject.Predmet.ProtuStrankaListFormatedWithAdressOIB_1">
      <item>GOLETA d.o.o. za brodogradnju, OIB 36675386294, 21425 Sumartin</item>
    </derivirana_varijabla>
  </DomainObject.Predmet.ProtuStrankaListFormatedWithAdressOIB>
  <DomainObject.Predmet.ProtuStrankaListNazivFormated>
    <izvorni_sadrzaj>
      <item>GOLETA d.o.o. za brodogradnju</item>
    </izvorni_sadrzaj>
    <derivirana_varijabla naziv="DomainObject.Predmet.ProtuStrankaListNazivFormated_1">
      <item>GOLETA d.o.o. za brodogradnju</item>
    </derivirana_varijabla>
  </DomainObject.Predmet.ProtuStrankaListNazivFormated>
  <DomainObject.Predmet.ProtuStrankaListNazivFormatedOIB>
    <izvorni_sadrzaj>
      <item>GOLETA d.o.o. za brodogradnju, OIB 36675386294</item>
    </izvorni_sadrzaj>
    <derivirana_varijabla naziv="DomainObject.Predmet.ProtuStrankaListNazivFormatedOIB_1">
      <item>GOLETA d.o.o. za brodogradnju, OIB 36675386294</item>
    </derivirana_varijabla>
  </DomainObject.Predmet.ProtuStrankaListNazivFormatedOIB>
  <DomainObject.Predmet.OstaliListFormated>
    <izvorni_sadrzaj>
      <item>Lucija Vlahović</item>
      <item>Ivana Dedić punomoćnik sudionika u postupku Lucija Vlahović</item>
    </izvorni_sadrzaj>
    <derivirana_varijabla naziv="DomainObject.Predmet.OstaliListFormated_1">
      <item>Lucija Vlahović</item>
      <item>Ivana Dedić punomoćnik sudionika u postupku Lucija Vlahović</item>
    </derivirana_varijabla>
  </DomainObject.Predmet.OstaliListFormated>
  <DomainObject.Predmet.OstaliListFormatedOIB>
    <izvorni_sadrzaj>
      <item>Lucija Vlahović, OIB 79411527671</item>
      <item>Ivana Dedić, OIB 40106353604 punomoćnik sudionika u postupku Lucija Vlahović</item>
    </izvorni_sadrzaj>
    <derivirana_varijabla naziv="DomainObject.Predmet.OstaliListFormatedOIB_1">
      <item>Lucija Vlahović, OIB 79411527671</item>
      <item>Ivana Dedić, OIB 40106353604 punomoćnik sudionika u postupku Lucija Vlahović</item>
    </derivirana_varijabla>
  </DomainObject.Predmet.OstaliListFormatedOIB>
  <DomainObject.Predmet.OstaliListFormatedWithAdress>
    <izvorni_sadrzaj>
      <item>Lucija Vlahović, Brdo Ii 86, 21405 Milna</item>
      <item>Ivana Dedić, Janeza Trdine 1, 51000 Rijeka punomoćnik sudionika u postupku Lucija Vlahović</item>
    </izvorni_sadrzaj>
    <derivirana_varijabla naziv="DomainObject.Predmet.OstaliListFormatedWithAdress_1">
      <item>Lucija Vlahović, Brdo Ii 86, 21405 Milna</item>
      <item>Ivana Dedić, Janeza Trdine 1, 51000 Rijeka punomoćnik sudionika u postupku Lucija Vlahović</item>
    </derivirana_varijabla>
  </DomainObject.Predmet.OstaliListFormatedWithAdress>
  <DomainObject.Predmet.OstaliListFormatedWithAdressOIB>
    <izvorni_sadrzaj>
      <item>Lucija Vlahović, OIB 79411527671, Brdo Ii 86, 21405 Milna</item>
      <item>Ivana Dedić, OIB 40106353604, Janeza Trdine 1, 51000 Rijeka punomoćnik sudionika u postupku Lucija Vlahović</item>
    </izvorni_sadrzaj>
    <derivirana_varijabla naziv="DomainObject.Predmet.OstaliListFormatedWithAdressOIB_1">
      <item>Lucija Vlahović, OIB 79411527671, Brdo Ii 86, 21405 Milna</item>
      <item>Ivana Dedić, OIB 40106353604, Janeza Trdine 1, 51000 Rijeka punomoćnik sudionika u postupku Lucija Vlahović</item>
    </derivirana_varijabla>
  </DomainObject.Predmet.OstaliListFormatedWithAdressOIB>
  <DomainObject.Predmet.OstaliListNazivFormated>
    <izvorni_sadrzaj>
      <item>Lucija Vlahović</item>
      <item>Ivana Dedić</item>
    </izvorni_sadrzaj>
    <derivirana_varijabla naziv="DomainObject.Predmet.OstaliListNazivFormated_1">
      <item>Lucija Vlahović</item>
      <item>Ivana Dedić</item>
    </derivirana_varijabla>
  </DomainObject.Predmet.OstaliListNazivFormated>
  <DomainObject.Predmet.OstaliListNazivFormatedOIB>
    <izvorni_sadrzaj>
      <item>Lucija Vlahović, OIB 79411527671</item>
      <item>Ivana Dedić, OIB 40106353604</item>
    </izvorni_sadrzaj>
    <derivirana_varijabla naziv="DomainObject.Predmet.OstaliListNazivFormatedOIB_1">
      <item>Lucija Vlahović, OIB 79411527671</item>
      <item>Ivana Dedić, OIB 40106353604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GOLETA d.o.o. za brodogradnju</izvorni_sadrzaj>
    <derivirana_varijabla naziv="DomainObject.Predmet.ProtustrankaIDrugi_1">GOLETA d.o.o. za brodogradnju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GOLETA d.o.o. za brodogradnju, OIB 36675386294, 21425 Sumartin</izvorni_sadrzaj>
    <derivirana_varijabla naziv="DomainObject.Predmet.ProtustrankaIDrugiAdressOIB_1">GOLETA d.o.o. za brodogradnju, OIB 36675386294, 21425 Sumartin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GOLETA d.o.o. za brodogradnju</item>
      <item>Lucija Vlahović</item>
      <item>Lucija Vlahović</item>
      <item>Ivana Dedić</item>
    </izvorni_sadrzaj>
    <derivirana_varijabla naziv="DomainObject.Predmet.SudioniciListNaziv_1">
      <item>FINA ZAGREB</item>
      <item>GOLETA d.o.o. za brodogradnju</item>
      <item>Lucija Vlahović</item>
      <item>Lucija Vlahović</item>
      <item>Ivana Dedić</item>
    </derivirana_varijabla>
  </DomainObject.Predmet.SudioniciListNaziv>
  <DomainObject.Predmet.SudioniciListAdressOIB>
    <izvorni_sadrzaj>
      <item>FINA ZAGREB, OIB 85821130368, Koturaška 43,10000 Zagreb</item>
      <item>GOLETA d.o.o. za brodogradnju, OIB 36675386294, 21425 Sumartin</item>
      <item>Lucija Vlahović, OIB 79411527671, Brdo Ii 86,21405 Milna</item>
      <item>Lucija Vlahović, OIB 79411527671, Brdo Ii 86,21405 Milna</item>
      <item>Ivana Dedić, OIB 40106353604, Janeza Trdine 1,51000 Rijeka</item>
    </izvorni_sadrzaj>
    <derivirana_varijabla naziv="DomainObject.Predmet.SudioniciListAdressOIB_1">
      <item>FINA ZAGREB, OIB 85821130368, Koturaška 43,10000 Zagreb</item>
      <item>GOLETA d.o.o. za brodogradnju, OIB 36675386294, 21425 Sumartin</item>
      <item>Lucija Vlahović, OIB 79411527671, Brdo Ii 86,21405 Milna</item>
      <item>Lucija Vlahović, OIB 79411527671, Brdo Ii 86,21405 Milna</item>
      <item>Ivana Dedić, OIB 40106353604, Janeza Trdine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36675386294</item>
      <item>, OIB 79411527671</item>
      <item>, OIB 79411527671</item>
      <item>, OIB 40106353604</item>
    </izvorni_sadrzaj>
    <derivirana_varijabla naziv="DomainObject.Predmet.SudioniciListNazivOIB_1">
      <item>, OIB 85821130368</item>
      <item>, OIB 36675386294</item>
      <item>, OIB 79411527671</item>
      <item>, OIB 79411527671</item>
      <item>, OIB 40106353604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F5A563-6CA8-4B6A-8739-23F844B403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1501</properties:Words>
  <properties:Characters>8338</properties:Characters>
  <properties:Lines>174</properties:Lines>
  <properties:Paragraphs>38</properties:Paragraphs>
  <properties:TotalTime>209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2018-02-02T10:54:00Z</cp:lastPrinted>
  <dcterms:modified xmlns:xsi="http://www.w3.org/2001/XMLSchema-instance" xsi:type="dcterms:W3CDTF">2018-02-02T10:54:00Z</dcterms:modified>
  <cp:revision>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