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1047" w14:paraId="0b61047" w:rsidRDefault="00F16796" w:rsidP="00945F8F" w:rsidR="00F16796">
      <w:pPr>
        <w:jc w:val="center"/>
        <w15:collapsed w:val="false"/>
        <w:rPr>
          <w:rFonts w:hAnsi="Calibri" w:ascii="Calibri"/>
          <w:b/>
          <w:bCs/>
          <w:sz w:val="28"/>
          <w:szCs w:val="28"/>
        </w:rPr>
      </w:pPr>
      <w:bookmarkStart w:name="_GoBack" w:id="0"/>
      <w:bookmarkEnd w:id="0"/>
    </w:p>
    <w:p w:rsidRDefault="00F16796" w:rsidP="00945F8F" w:rsidR="00F16796">
      <w:pPr>
        <w:jc w:val="center"/>
        <w:rPr>
          <w:rFonts w:hAnsi="Calibri" w:ascii="Calibri"/>
          <w:b/>
          <w:bCs/>
          <w:sz w:val="28"/>
          <w:szCs w:val="28"/>
        </w:rPr>
      </w:pPr>
    </w:p>
    <w:p w:rsidRDefault="00945F8F" w:rsidP="00945F8F" w:rsidR="00945F8F" w:rsidRPr="0038295A">
      <w:pPr>
        <w:jc w:val="center"/>
        <w:rPr>
          <w:rFonts w:hAnsi="Calibri" w:ascii="Calibri"/>
          <w:b/>
          <w:bCs/>
          <w:sz w:val="28"/>
          <w:szCs w:val="28"/>
        </w:rPr>
      </w:pPr>
      <w:r w:rsidRPr="0038295A">
        <w:rPr>
          <w:rFonts w:hAnsi="Calibri" w:ascii="Calibri"/>
          <w:b/>
          <w:bCs/>
          <w:sz w:val="28"/>
          <w:szCs w:val="28"/>
        </w:rPr>
        <w:t>Obrazac 21.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38295A" w:rsidR="00945F8F" w:rsidRPr="00945F8F">
      <w:pPr>
        <w:jc w:val="center"/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bCs/>
          <w:szCs w:val="24"/>
        </w:rPr>
        <w:t xml:space="preserve">IZVJEŠĆE STEČAJNOGA UPRAVITELJA O STANJU STEČAJNE MASE 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>
      <w:pPr>
        <w:rPr>
          <w:rFonts w:hAnsi="Calibri" w:ascii="Calibri"/>
          <w:b/>
          <w:bCs/>
          <w:szCs w:val="24"/>
        </w:rPr>
      </w:pPr>
    </w:p>
    <w:p w:rsidRDefault="000A3836" w:rsidP="00945F8F" w:rsidR="000A3836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szCs w:val="24"/>
          <w:lang w:val="pl-PL"/>
        </w:rPr>
      </w:pPr>
      <w:r w:rsidRPr="00945F8F">
        <w:rPr>
          <w:rFonts w:hAnsi="Calibri" w:ascii="Calibri"/>
          <w:b/>
          <w:szCs w:val="24"/>
          <w:lang w:val="pl-PL"/>
        </w:rPr>
        <w:t xml:space="preserve">Nadležni trgovački sud:   </w:t>
      </w:r>
      <w:r w:rsidRPr="00945F8F">
        <w:rPr>
          <w:rFonts w:hAnsi="Calibri" w:ascii="Calibri"/>
          <w:b/>
          <w:bCs/>
          <w:szCs w:val="24"/>
        </w:rPr>
        <w:t>TRGOVAČKI    SUD    U    ZAGREBU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szCs w:val="24"/>
          <w:lang w:val="pl-PL"/>
        </w:rPr>
        <w:t xml:space="preserve">Poslovni broj spisa:          </w:t>
      </w:r>
      <w:r w:rsidR="0038295A" w:rsidRPr="0038295A">
        <w:rPr>
          <w:rFonts w:hAnsi="Calibri" w:ascii="Calibri"/>
          <w:b/>
          <w:bCs/>
          <w:szCs w:val="24"/>
        </w:rPr>
        <w:t>3 St-</w:t>
      </w:r>
      <w:r w:rsidR="00592B62">
        <w:rPr>
          <w:rFonts w:hAnsi="Calibri" w:ascii="Calibri"/>
          <w:b/>
          <w:bCs/>
          <w:szCs w:val="24"/>
        </w:rPr>
        <w:t>777</w:t>
      </w:r>
      <w:r w:rsidR="0038295A" w:rsidRPr="0038295A">
        <w:rPr>
          <w:rFonts w:hAnsi="Calibri" w:ascii="Calibri"/>
          <w:b/>
          <w:bCs/>
          <w:szCs w:val="24"/>
        </w:rPr>
        <w:t>/1</w:t>
      </w:r>
      <w:r w:rsidR="00592B62">
        <w:rPr>
          <w:rFonts w:hAnsi="Calibri" w:ascii="Calibri"/>
          <w:b/>
          <w:bCs/>
          <w:szCs w:val="24"/>
        </w:rPr>
        <w:t>7</w:t>
      </w:r>
    </w:p>
    <w:p w:rsidRDefault="00945F8F" w:rsidP="00532163" w:rsidR="00532163" w:rsidRPr="00532163">
      <w:pPr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szCs w:val="24"/>
          <w:lang w:val="pl-PL"/>
        </w:rPr>
        <w:t xml:space="preserve">Dužnik (ime i prezime / tvrtka ili naziv, OIB, adresa / sjedište):  </w:t>
      </w:r>
      <w:r w:rsidR="00532163">
        <w:rPr>
          <w:rFonts w:hAnsi="Calibri" w:ascii="Calibri"/>
          <w:b/>
          <w:bCs/>
          <w:szCs w:val="24"/>
          <w:lang w:val="sl-SI"/>
        </w:rPr>
        <w:t xml:space="preserve">Stečajna </w:t>
      </w:r>
      <w:r w:rsidR="00532163" w:rsidRPr="00532163">
        <w:rPr>
          <w:rFonts w:hAnsi="Calibri" w:ascii="Calibri"/>
          <w:b/>
          <w:bCs/>
          <w:szCs w:val="24"/>
          <w:lang w:val="sl-SI"/>
        </w:rPr>
        <w:t>mas</w:t>
      </w:r>
      <w:r w:rsidR="00532163">
        <w:rPr>
          <w:rFonts w:hAnsi="Calibri" w:ascii="Calibri"/>
          <w:b/>
          <w:bCs/>
          <w:szCs w:val="24"/>
          <w:lang w:val="sl-SI"/>
        </w:rPr>
        <w:t>a</w:t>
      </w:r>
      <w:r w:rsidR="00532163" w:rsidRPr="00532163">
        <w:rPr>
          <w:rFonts w:hAnsi="Calibri" w:ascii="Calibri"/>
          <w:b/>
          <w:bCs/>
          <w:szCs w:val="24"/>
          <w:lang w:val="sl-SI"/>
        </w:rPr>
        <w:t xml:space="preserve"> </w:t>
      </w:r>
      <w:r w:rsidR="00636B58">
        <w:rPr>
          <w:rFonts w:hAnsi="Calibri" w:ascii="Calibri"/>
          <w:b/>
          <w:bCs/>
          <w:szCs w:val="24"/>
          <w:lang w:val="sl-SI"/>
        </w:rPr>
        <w:t>iza</w:t>
      </w:r>
      <w:r w:rsidR="00532163" w:rsidRPr="00532163">
        <w:rPr>
          <w:rFonts w:hAnsi="Calibri" w:ascii="Calibri"/>
          <w:b/>
          <w:bCs/>
          <w:szCs w:val="24"/>
          <w:lang w:val="sl-SI"/>
        </w:rPr>
        <w:t xml:space="preserve"> </w:t>
      </w:r>
      <w:r w:rsidR="00532163" w:rsidRPr="00532163">
        <w:rPr>
          <w:rFonts w:hAnsi="Calibri" w:ascii="Calibri"/>
          <w:b/>
          <w:bCs/>
          <w:szCs w:val="24"/>
        </w:rPr>
        <w:t xml:space="preserve">FORGAČ </w:t>
      </w:r>
      <w:r w:rsidR="00636B58">
        <w:rPr>
          <w:rFonts w:hAnsi="Calibri" w:ascii="Calibri"/>
          <w:b/>
          <w:bCs/>
          <w:szCs w:val="24"/>
        </w:rPr>
        <w:t>d.o.o. u stečaju, Zagreb, VI. P</w:t>
      </w:r>
      <w:r w:rsidR="009A7028">
        <w:rPr>
          <w:rFonts w:hAnsi="Calibri" w:ascii="Calibri"/>
          <w:b/>
          <w:bCs/>
          <w:szCs w:val="24"/>
        </w:rPr>
        <w:t>o</w:t>
      </w:r>
      <w:r w:rsidR="00636B58">
        <w:rPr>
          <w:rFonts w:hAnsi="Calibri" w:ascii="Calibri"/>
          <w:b/>
          <w:bCs/>
          <w:szCs w:val="24"/>
        </w:rPr>
        <w:t xml:space="preserve">žarinje 6, </w:t>
      </w:r>
      <w:r w:rsidR="00532163" w:rsidRPr="00532163">
        <w:rPr>
          <w:rFonts w:hAnsi="Calibri" w:ascii="Calibri"/>
          <w:b/>
          <w:bCs/>
          <w:szCs w:val="24"/>
        </w:rPr>
        <w:t xml:space="preserve"> OIB: </w:t>
      </w:r>
      <w:r w:rsidR="00E525DF">
        <w:rPr>
          <w:rFonts w:hAnsi="Calibri" w:ascii="Calibri"/>
          <w:b/>
          <w:bCs/>
          <w:szCs w:val="24"/>
        </w:rPr>
        <w:t>17939306596</w:t>
      </w:r>
      <w:r w:rsidR="00532163" w:rsidRPr="00532163">
        <w:rPr>
          <w:rFonts w:hAnsi="Calibri" w:ascii="Calibri"/>
          <w:b/>
          <w:bCs/>
          <w:szCs w:val="24"/>
        </w:rPr>
        <w:t>.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>
      <w:pPr>
        <w:rPr>
          <w:rFonts w:hAnsi="Calibri" w:ascii="Calibri"/>
          <w:b/>
          <w:bCs/>
          <w:szCs w:val="24"/>
        </w:rPr>
      </w:pPr>
    </w:p>
    <w:p w:rsidRDefault="00457FDA" w:rsidP="00945F8F" w:rsidR="00457FDA">
      <w:pPr>
        <w:rPr>
          <w:rFonts w:hAnsi="Calibri" w:ascii="Calibri"/>
          <w:b/>
          <w:bCs/>
          <w:szCs w:val="24"/>
        </w:rPr>
      </w:pPr>
    </w:p>
    <w:p w:rsidRDefault="00457FDA" w:rsidP="00945F8F" w:rsidR="00457FDA">
      <w:pPr>
        <w:rPr>
          <w:rFonts w:hAnsi="Calibri" w:ascii="Calibri"/>
          <w:b/>
          <w:bCs/>
          <w:szCs w:val="24"/>
        </w:rPr>
      </w:pPr>
    </w:p>
    <w:p w:rsidRDefault="003863CA" w:rsidP="003863CA" w:rsidR="003863CA" w:rsidRPr="003863CA">
      <w:pPr>
        <w:jc w:val="center"/>
        <w:rPr>
          <w:rFonts w:hAnsi="Calibri" w:ascii="Calibri"/>
          <w:b/>
          <w:bCs/>
          <w:szCs w:val="24"/>
        </w:rPr>
      </w:pPr>
      <w:r w:rsidRPr="003863CA">
        <w:rPr>
          <w:rFonts w:hAnsi="Calibri" w:ascii="Calibri"/>
          <w:b/>
          <w:bCs/>
          <w:szCs w:val="24"/>
        </w:rPr>
        <w:t>IZVJEŠĆE</w:t>
      </w:r>
    </w:p>
    <w:p w:rsidRDefault="003863CA" w:rsidP="003863CA" w:rsidR="003863CA" w:rsidRPr="003863CA">
      <w:pPr>
        <w:jc w:val="center"/>
        <w:rPr>
          <w:rFonts w:hAnsi="Calibri" w:ascii="Calibri"/>
          <w:b/>
          <w:bCs/>
          <w:szCs w:val="24"/>
        </w:rPr>
      </w:pPr>
    </w:p>
    <w:p w:rsidRDefault="003863CA" w:rsidP="003863CA" w:rsidR="003863CA" w:rsidRPr="003863CA">
      <w:pPr>
        <w:jc w:val="center"/>
        <w:rPr>
          <w:rFonts w:hAnsi="Calibri" w:ascii="Calibri"/>
          <w:b/>
          <w:bCs/>
          <w:szCs w:val="24"/>
        </w:rPr>
      </w:pPr>
      <w:r w:rsidRPr="003863CA">
        <w:rPr>
          <w:rFonts w:hAnsi="Calibri" w:ascii="Calibri"/>
          <w:b/>
          <w:bCs/>
          <w:szCs w:val="24"/>
        </w:rPr>
        <w:t xml:space="preserve">stečajnog   upravitelja   za  izvještajno  ročište zakazano  za dan </w:t>
      </w:r>
      <w:smartTag w:element="date" w:uri="urn:schemas-microsoft-com:office:smarttags">
        <w:smartTagPr>
          <w:attr w:val="trans" w:name="ls"/>
          <w:attr w:val="05" w:name="Month"/>
          <w:attr w:val="09" w:name="Day"/>
          <w:attr w:val="2018" w:name="Year"/>
        </w:smartTagPr>
        <w:r w:rsidRPr="003863CA">
          <w:rPr>
            <w:rFonts w:hAnsi="Calibri" w:ascii="Calibri"/>
            <w:b/>
            <w:bCs/>
            <w:szCs w:val="24"/>
          </w:rPr>
          <w:t>09.05.2018.</w:t>
        </w:r>
      </w:smartTag>
      <w:r w:rsidRPr="003863CA">
        <w:rPr>
          <w:rFonts w:hAnsi="Calibri" w:ascii="Calibri"/>
          <w:b/>
          <w:bCs/>
          <w:szCs w:val="24"/>
        </w:rPr>
        <w:t xml:space="preserve"> godine u </w:t>
      </w:r>
      <w:r>
        <w:rPr>
          <w:rFonts w:hAnsi="Calibri" w:ascii="Calibri"/>
          <w:b/>
          <w:bCs/>
          <w:szCs w:val="24"/>
        </w:rPr>
        <w:t>10</w:t>
      </w:r>
      <w:r w:rsidRPr="003863CA">
        <w:rPr>
          <w:rFonts w:hAnsi="Calibri" w:ascii="Calibri"/>
          <w:b/>
          <w:bCs/>
          <w:szCs w:val="24"/>
        </w:rPr>
        <w:t>,</w:t>
      </w:r>
      <w:r>
        <w:rPr>
          <w:rFonts w:hAnsi="Calibri" w:ascii="Calibri"/>
          <w:b/>
          <w:bCs/>
          <w:szCs w:val="24"/>
        </w:rPr>
        <w:t>20</w:t>
      </w:r>
      <w:r w:rsidRPr="003863CA">
        <w:rPr>
          <w:rFonts w:hAnsi="Calibri" w:ascii="Calibri"/>
          <w:b/>
          <w:bCs/>
          <w:szCs w:val="24"/>
        </w:rPr>
        <w:t xml:space="preserve"> sati, o tijeku stečajnog postupka, stanju stečajne mase, gospodarskom položaju stečajnog dužnika  i prijedlozima za daljnji tijek postupka</w:t>
      </w:r>
    </w:p>
    <w:p w:rsidRDefault="003863CA" w:rsidP="003863CA" w:rsidR="003863CA" w:rsidRPr="003863CA">
      <w:pPr>
        <w:rPr>
          <w:rFonts w:hAnsi="Calibri" w:ascii="Calibri"/>
          <w:b/>
          <w:bCs/>
          <w:szCs w:val="24"/>
        </w:rPr>
      </w:pPr>
    </w:p>
    <w:p w:rsidRDefault="000A3836" w:rsidP="00945F8F" w:rsidR="000A3836">
      <w:pPr>
        <w:rPr>
          <w:rFonts w:hAnsi="Calibri" w:ascii="Calibri"/>
          <w:b/>
          <w:bCs/>
          <w:szCs w:val="24"/>
        </w:rPr>
      </w:pPr>
    </w:p>
    <w:p w:rsidRDefault="00F16796" w:rsidP="00945F8F" w:rsidR="00F16796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38295A" w:rsidP="0038295A" w:rsidR="0038295A" w:rsidRPr="0038295A">
      <w:pPr>
        <w:ind w:hanging="720" w:left="720"/>
        <w:jc w:val="both"/>
        <w:rPr>
          <w:rFonts w:hAnsi="Calibri" w:ascii="Calibri"/>
          <w:b/>
          <w:bCs/>
          <w:szCs w:val="24"/>
        </w:rPr>
      </w:pPr>
      <w:r w:rsidRPr="0038295A">
        <w:rPr>
          <w:rFonts w:hAnsi="Calibri" w:ascii="Calibri"/>
          <w:b/>
          <w:bCs/>
          <w:szCs w:val="24"/>
        </w:rPr>
        <w:t>I.</w:t>
      </w:r>
      <w:r w:rsidRPr="0038295A">
        <w:rPr>
          <w:rFonts w:hAnsi="Calibri" w:ascii="Calibri"/>
          <w:b/>
          <w:bCs/>
          <w:szCs w:val="24"/>
        </w:rPr>
        <w:tab/>
        <w:t>STANJE STEČAJNE MASE NAKON ZAVRŠNOG ROČIŠTA, ODNOSNO ZAKLJUČENJA STEČAJNOGA POSTUPKA</w:t>
      </w:r>
    </w:p>
    <w:p w:rsidRDefault="00EF2581" w:rsidP="00CE2423" w:rsidR="00EF2581" w:rsidRPr="0038295A">
      <w:pPr>
        <w:rPr>
          <w:rFonts w:hAnsi="Calibri" w:ascii="Calibri"/>
          <w:b/>
          <w:sz w:val="16"/>
          <w:szCs w:val="16"/>
        </w:rPr>
      </w:pPr>
    </w:p>
    <w:p w:rsidRDefault="00A829C4" w:rsidP="001A6CA8" w:rsidR="00A829C4">
      <w:pPr>
        <w:tabs>
          <w:tab w:pos="180" w:val="num"/>
        </w:tabs>
        <w:jc w:val="both"/>
        <w:rPr>
          <w:rFonts w:hAnsi="Calibri" w:ascii="Calibri"/>
          <w:szCs w:val="24"/>
        </w:rPr>
      </w:pPr>
    </w:p>
    <w:p w:rsidRDefault="00457FDA" w:rsidP="00457FDA" w:rsidR="00457FDA" w:rsidRPr="00457FDA">
      <w:pPr>
        <w:tabs>
          <w:tab w:pos="180" w:val="num"/>
        </w:tabs>
        <w:jc w:val="both"/>
        <w:rPr>
          <w:rFonts w:hAnsi="Calibri" w:ascii="Calibri"/>
          <w:b/>
          <w:bCs/>
          <w:szCs w:val="24"/>
        </w:rPr>
      </w:pPr>
      <w:r>
        <w:rPr>
          <w:rFonts w:hAnsi="Calibri" w:ascii="Calibri"/>
          <w:b/>
          <w:bCs/>
          <w:szCs w:val="24"/>
        </w:rPr>
        <w:tab/>
      </w:r>
      <w:r>
        <w:rPr>
          <w:rFonts w:hAnsi="Calibri" w:ascii="Calibri"/>
          <w:b/>
          <w:bCs/>
          <w:szCs w:val="24"/>
        </w:rPr>
        <w:tab/>
      </w:r>
      <w:r w:rsidRPr="00457FDA">
        <w:rPr>
          <w:rFonts w:hAnsi="Calibri" w:ascii="Calibri"/>
          <w:b/>
          <w:bCs/>
          <w:szCs w:val="24"/>
        </w:rPr>
        <w:t>UVOD</w:t>
      </w:r>
    </w:p>
    <w:p w:rsidRDefault="00457FDA" w:rsidP="001A6CA8" w:rsidR="00457FDA" w:rsidRPr="00F16796">
      <w:pPr>
        <w:tabs>
          <w:tab w:pos="180" w:val="num"/>
        </w:tabs>
        <w:jc w:val="both"/>
        <w:rPr>
          <w:rFonts w:hAnsi="Calibri" w:ascii="Calibri"/>
          <w:sz w:val="22"/>
          <w:szCs w:val="22"/>
        </w:rPr>
      </w:pPr>
    </w:p>
    <w:p w:rsidRDefault="00457FDA" w:rsidP="00F16796" w:rsidR="00457FDA" w:rsidRPr="00F16796">
      <w:pPr>
        <w:ind w:firstLine="720"/>
        <w:jc w:val="both"/>
        <w:rPr>
          <w:rFonts w:hAnsi="Calibri" w:ascii="Calibri"/>
          <w:sz w:val="22"/>
          <w:szCs w:val="22"/>
        </w:rPr>
      </w:pPr>
      <w:r w:rsidRPr="00F16796">
        <w:rPr>
          <w:rFonts w:hAnsi="Calibri" w:ascii="Calibri"/>
          <w:sz w:val="22"/>
          <w:szCs w:val="22"/>
        </w:rPr>
        <w:t xml:space="preserve">Rješenjem Trgovačkog suda u Zagrebu broj 3 St-628/14-5 od dana </w:t>
      </w:r>
      <w:smartTag w:element="date" w:uri="urn:schemas-microsoft-com:office:smarttags">
        <w:smartTagPr>
          <w:attr w:val="trans" w:name="ls"/>
          <w:attr w:val="2" w:name="Month"/>
          <w:attr w:val="29" w:name="Day"/>
          <w:attr w:val="2016" w:name="Year"/>
        </w:smartTagPr>
        <w:r w:rsidRPr="00F16796">
          <w:rPr>
            <w:rFonts w:hAnsi="Calibri" w:ascii="Calibri"/>
            <w:sz w:val="22"/>
            <w:szCs w:val="22"/>
          </w:rPr>
          <w:t>29.02.2016.</w:t>
        </w:r>
      </w:smartTag>
      <w:r w:rsidRPr="00F16796">
        <w:rPr>
          <w:rFonts w:hAnsi="Calibri" w:ascii="Calibri"/>
          <w:sz w:val="22"/>
          <w:szCs w:val="22"/>
        </w:rPr>
        <w:t xml:space="preserve">  godine otvoren je stečajni postupak nad dužnikom FORGAČ d.o.o. Sveti Ivan Zelina, Vatrogasna 3, OIB: </w:t>
      </w:r>
      <w:smartTag w:element="metricconverter" w:uri="urn:schemas-microsoft-com:office:smarttags">
        <w:smartTagPr>
          <w:attr w:val="41738837424, a" w:name="ProductID"/>
        </w:smartTagPr>
        <w:r w:rsidRPr="00F16796">
          <w:rPr>
            <w:rFonts w:hAnsi="Calibri" w:ascii="Calibri"/>
            <w:sz w:val="22"/>
            <w:szCs w:val="22"/>
          </w:rPr>
          <w:t>41738837424, a</w:t>
        </w:r>
      </w:smartTag>
      <w:r w:rsidRPr="00F16796">
        <w:rPr>
          <w:rFonts w:hAnsi="Calibri" w:ascii="Calibri"/>
          <w:sz w:val="22"/>
          <w:szCs w:val="22"/>
        </w:rPr>
        <w:t xml:space="preserve"> za stečajnog upravitelja imenovan je Janko Vidiček, Zagreb, Brazilska 3, OIB: 51043553915. Istim rješenjem zaključen je stečajni postupak nad dužnikom FORGAČ d.o.o. Sveti Ivan Zelina, Vatrogasna 3, OIB: 41738837424.</w:t>
      </w:r>
    </w:p>
    <w:p w:rsidRDefault="00457FDA" w:rsidP="00457FDA" w:rsidR="00457FDA" w:rsidRPr="00F16796">
      <w:pPr>
        <w:rPr>
          <w:rFonts w:hAnsi="Calibri" w:ascii="Calibri"/>
          <w:sz w:val="22"/>
          <w:szCs w:val="22"/>
        </w:rPr>
      </w:pPr>
    </w:p>
    <w:p w:rsidRDefault="00457FDA" w:rsidP="00F16796" w:rsidR="00457FDA" w:rsidRPr="00F16796">
      <w:pPr>
        <w:ind w:firstLine="720"/>
        <w:jc w:val="both"/>
        <w:rPr>
          <w:rFonts w:hAnsi="Calibri" w:ascii="Calibri"/>
          <w:sz w:val="22"/>
          <w:szCs w:val="22"/>
        </w:rPr>
      </w:pPr>
      <w:r w:rsidRPr="00F16796">
        <w:rPr>
          <w:rFonts w:hAnsi="Calibri" w:ascii="Calibri"/>
          <w:sz w:val="22"/>
          <w:szCs w:val="22"/>
        </w:rPr>
        <w:t xml:space="preserve">Rješenjem Trgovačkog suda u Zagrebu posl. broj St-628/14 od dana </w:t>
      </w:r>
      <w:smartTag w:element="date" w:uri="urn:schemas-microsoft-com:office:smarttags">
        <w:smartTagPr>
          <w:attr w:val="trans" w:name="ls"/>
          <w:attr w:val="2" w:name="Month"/>
          <w:attr w:val="3" w:name="Day"/>
          <w:attr w:val="2017" w:name="Year"/>
        </w:smartTagPr>
        <w:r w:rsidRPr="00F16796">
          <w:rPr>
            <w:rFonts w:hAnsi="Calibri" w:ascii="Calibri"/>
            <w:sz w:val="22"/>
            <w:szCs w:val="22"/>
          </w:rPr>
          <w:t>3.02.2017.</w:t>
        </w:r>
      </w:smartTag>
      <w:r w:rsidRPr="00F16796">
        <w:rPr>
          <w:rFonts w:hAnsi="Calibri" w:ascii="Calibri"/>
          <w:sz w:val="22"/>
          <w:szCs w:val="22"/>
        </w:rPr>
        <w:t xml:space="preserve"> godine određen je nastavak postupka radi naknade diobe stečajne mase, koji je pokrenut na prijedlog Republike Hrvatske kao vjerovnika, zastupane po zakonskom zastupniku Županijskom državnom odvjetništvu u Velikoj Gorici. </w:t>
      </w:r>
    </w:p>
    <w:p w:rsidRDefault="00457FDA" w:rsidP="00457FDA" w:rsidR="00457FDA" w:rsidRPr="00F16796">
      <w:pPr>
        <w:rPr>
          <w:rFonts w:hAnsi="Calibri" w:ascii="Calibri"/>
          <w:sz w:val="22"/>
          <w:szCs w:val="22"/>
        </w:rPr>
      </w:pPr>
    </w:p>
    <w:p w:rsidRDefault="00457FDA" w:rsidP="00F16796" w:rsidR="00457FDA" w:rsidRPr="00F16796">
      <w:pPr>
        <w:ind w:firstLine="720"/>
        <w:jc w:val="both"/>
        <w:rPr>
          <w:rFonts w:hAnsi="Calibri" w:ascii="Calibri"/>
          <w:sz w:val="22"/>
          <w:szCs w:val="22"/>
        </w:rPr>
      </w:pPr>
      <w:r w:rsidRPr="00F16796">
        <w:rPr>
          <w:rFonts w:hAnsi="Calibri" w:ascii="Calibri"/>
          <w:sz w:val="22"/>
          <w:szCs w:val="22"/>
        </w:rPr>
        <w:t xml:space="preserve">Rješenjem Trgovačkog suda u Zagrebu broj 3 St-777/17-21 od dana </w:t>
      </w:r>
      <w:smartTag w:element="date" w:uri="urn:schemas-microsoft-com:office:smarttags">
        <w:smartTagPr>
          <w:attr w:val="trans" w:name="ls"/>
          <w:attr w:val="03" w:name="Month"/>
          <w:attr w:val="14" w:name="Day"/>
          <w:attr w:val="2017" w:name="Year"/>
        </w:smartTagPr>
        <w:r w:rsidRPr="00F16796">
          <w:rPr>
            <w:rFonts w:hAnsi="Calibri" w:ascii="Calibri"/>
            <w:sz w:val="22"/>
            <w:szCs w:val="22"/>
          </w:rPr>
          <w:t>14.03.2017.</w:t>
        </w:r>
      </w:smartTag>
      <w:r w:rsidRPr="00F16796">
        <w:rPr>
          <w:rFonts w:hAnsi="Calibri" w:ascii="Calibri"/>
          <w:sz w:val="22"/>
          <w:szCs w:val="22"/>
        </w:rPr>
        <w:t xml:space="preserve"> godine na osobni zahtjev stečajni upravitelj Janko Vidiček iz Zagreba, Brazilska 3, OIB: 51043553915, razrješava se dužnosti,  a za stečajnog upravitelja stečajne mase FORGAČ d.o.o. u stečaju, Sveti Ivan Zelina, Vatrogasna 3, OIB: 41738837424 imenuje se Đurđa Dragović Grahek iz Kutine, Kneza Trpimira 4/I, OIB: 90124243686.</w:t>
      </w:r>
    </w:p>
    <w:p w:rsidRDefault="00457FDA" w:rsidP="00457FDA" w:rsidR="00457FDA" w:rsidRPr="00F16796">
      <w:pPr>
        <w:rPr>
          <w:rFonts w:hAnsi="Times New Roman" w:ascii="Times New Roman"/>
          <w:sz w:val="22"/>
          <w:szCs w:val="22"/>
        </w:rPr>
      </w:pPr>
    </w:p>
    <w:p w:rsidRDefault="00457FDA" w:rsidP="00F16796" w:rsidR="00457FDA" w:rsidRPr="00F16796">
      <w:pPr>
        <w:ind w:firstLine="720"/>
        <w:jc w:val="both"/>
        <w:rPr>
          <w:rFonts w:hAnsi="Calibri" w:ascii="Calibri"/>
          <w:sz w:val="22"/>
          <w:szCs w:val="22"/>
        </w:rPr>
      </w:pPr>
      <w:r w:rsidRPr="00F16796">
        <w:rPr>
          <w:rFonts w:hAnsi="Calibri" w:ascii="Calibri"/>
          <w:sz w:val="22"/>
          <w:szCs w:val="22"/>
        </w:rPr>
        <w:t xml:space="preserve">Rješenjem Trgovačkog suda u Zagrebu broj 3 St-777/17-24 od dana </w:t>
      </w:r>
      <w:smartTag w:element="date" w:uri="urn:schemas-microsoft-com:office:smarttags">
        <w:smartTagPr>
          <w:attr w:val="trans" w:name="ls"/>
          <w:attr w:val="04" w:name="Month"/>
          <w:attr w:val="04" w:name="Day"/>
          <w:attr w:val="2017" w:name="Year"/>
        </w:smartTagPr>
        <w:r w:rsidRPr="00F16796">
          <w:rPr>
            <w:rFonts w:hAnsi="Calibri" w:ascii="Calibri"/>
            <w:sz w:val="22"/>
            <w:szCs w:val="22"/>
          </w:rPr>
          <w:t>04.04.2017.</w:t>
        </w:r>
      </w:smartTag>
      <w:r w:rsidRPr="00F16796">
        <w:rPr>
          <w:rFonts w:hAnsi="Calibri" w:ascii="Calibri"/>
          <w:sz w:val="22"/>
          <w:szCs w:val="22"/>
        </w:rPr>
        <w:t xml:space="preserve"> godine na osobni zahtjev stečajna upraviteljica Đurđa Dragović Grahek iz Kutine, Kneza Trpimira 4/I, OIB: 90124243686,  </w:t>
      </w:r>
      <w:r w:rsidRPr="00F16796">
        <w:rPr>
          <w:rFonts w:hAnsi="Calibri" w:ascii="Calibri"/>
          <w:sz w:val="22"/>
          <w:szCs w:val="22"/>
        </w:rPr>
        <w:lastRenderedPageBreak/>
        <w:t xml:space="preserve">razrješava se dužnosti,a za stečajnog upravitelja stečajne mase imenuje se Marinko Paić, univ.spec.oec. iz Zagreba, VI. Požarinje 6, OIB: 55654806007.   </w:t>
      </w:r>
    </w:p>
    <w:p w:rsidRDefault="00457FDA" w:rsidP="00457FDA" w:rsidR="00457FDA" w:rsidRPr="00F16796">
      <w:pPr>
        <w:jc w:val="both"/>
        <w:rPr>
          <w:rFonts w:hAnsi="Calibri" w:ascii="Calibri"/>
          <w:sz w:val="16"/>
          <w:szCs w:val="16"/>
        </w:rPr>
      </w:pPr>
    </w:p>
    <w:p w:rsidRDefault="00F16796" w:rsidP="00457FDA" w:rsidR="00F16796" w:rsidRPr="00F16796">
      <w:pPr>
        <w:jc w:val="both"/>
        <w:rPr>
          <w:rFonts w:hAnsi="Calibri" w:ascii="Calibri"/>
          <w:sz w:val="16"/>
          <w:szCs w:val="16"/>
        </w:rPr>
      </w:pPr>
    </w:p>
    <w:p w:rsidRDefault="00457FDA" w:rsidP="00457FDA" w:rsidR="00457FDA" w:rsidRPr="00F16796">
      <w:pPr>
        <w:jc w:val="both"/>
        <w:rPr>
          <w:rFonts w:hAnsi="Calibri" w:ascii="Calibri"/>
          <w:sz w:val="22"/>
          <w:szCs w:val="22"/>
        </w:rPr>
      </w:pPr>
      <w:r w:rsidRPr="00F16796">
        <w:rPr>
          <w:rFonts w:hAnsi="Calibri" w:ascii="Calibri"/>
          <w:sz w:val="22"/>
          <w:szCs w:val="22"/>
        </w:rPr>
        <w:t>U postupka zastupanja stečajne mase učinjene su slijedeće radnje:</w:t>
      </w:r>
    </w:p>
    <w:p w:rsidRDefault="00457FDA" w:rsidP="00457FDA" w:rsidR="00457FDA" w:rsidRPr="00F16796">
      <w:pPr>
        <w:rPr>
          <w:rFonts w:hAnsi="Calibri" w:ascii="Calibri"/>
          <w:sz w:val="16"/>
          <w:szCs w:val="16"/>
        </w:rPr>
      </w:pPr>
    </w:p>
    <w:p w:rsidRDefault="00457FDA" w:rsidP="00457FDA" w:rsidR="00457FDA">
      <w:pPr>
        <w:numPr>
          <w:ilvl w:val="0"/>
          <w:numId w:val="1"/>
        </w:numPr>
        <w:tabs>
          <w:tab w:pos="720" w:val="clear"/>
          <w:tab w:pos="180" w:val="num"/>
        </w:tabs>
        <w:ind w:hanging="180" w:left="180"/>
        <w:jc w:val="both"/>
        <w:rPr>
          <w:rFonts w:hAnsi="Calibri" w:ascii="Calibri"/>
          <w:sz w:val="22"/>
          <w:szCs w:val="22"/>
        </w:rPr>
      </w:pPr>
      <w:r w:rsidRPr="00F16796">
        <w:rPr>
          <w:rFonts w:hAnsi="Calibri" w:ascii="Calibri"/>
          <w:sz w:val="22"/>
          <w:szCs w:val="22"/>
        </w:rPr>
        <w:t>Stečajni upravitelj kontaktirao je bivšu stečajnu upraviteljicu Đurđu Grahek, a vezano za primopredaju dužnosti. Bivša stečajna upraviteljica izjasnila se da ne posjeduje nikakvu dokumentaciju, jer istu nije ni preuzela, već je odmah po imenovanju tražila razrješenje</w:t>
      </w:r>
      <w:r w:rsidR="00F16796">
        <w:rPr>
          <w:rFonts w:hAnsi="Calibri" w:ascii="Calibri"/>
          <w:sz w:val="22"/>
          <w:szCs w:val="22"/>
        </w:rPr>
        <w:t xml:space="preserve"> dužnosti stečajnog upravitelja;</w:t>
      </w:r>
    </w:p>
    <w:p w:rsidRDefault="00F16796" w:rsidP="00F16796" w:rsidR="00F16796" w:rsidRPr="00F16796">
      <w:pPr>
        <w:jc w:val="both"/>
        <w:rPr>
          <w:rFonts w:hAnsi="Calibri" w:ascii="Calibri"/>
          <w:sz w:val="16"/>
          <w:szCs w:val="16"/>
        </w:rPr>
      </w:pPr>
    </w:p>
    <w:p w:rsidRDefault="00F16796" w:rsidP="00457FDA" w:rsidR="00457FDA">
      <w:pPr>
        <w:numPr>
          <w:ilvl w:val="0"/>
          <w:numId w:val="1"/>
        </w:numPr>
        <w:tabs>
          <w:tab w:pos="720" w:val="clear"/>
          <w:tab w:pos="180" w:val="num"/>
        </w:tabs>
        <w:ind w:hanging="180"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Izradio je pečat stečajne mase;</w:t>
      </w:r>
    </w:p>
    <w:p w:rsidRDefault="00F16796" w:rsidP="00F16796" w:rsidR="00F16796" w:rsidRPr="00F16796">
      <w:pPr>
        <w:jc w:val="both"/>
        <w:rPr>
          <w:rFonts w:hAnsi="Calibri" w:ascii="Calibri"/>
          <w:sz w:val="16"/>
          <w:szCs w:val="16"/>
        </w:rPr>
      </w:pPr>
    </w:p>
    <w:p w:rsidRDefault="00457FDA" w:rsidP="00457FDA" w:rsidR="00457FDA" w:rsidRPr="00F16796">
      <w:pPr>
        <w:numPr>
          <w:ilvl w:val="0"/>
          <w:numId w:val="1"/>
        </w:numPr>
        <w:tabs>
          <w:tab w:pos="720" w:val="clear"/>
          <w:tab w:pos="180" w:val="num"/>
        </w:tabs>
        <w:ind w:hanging="180" w:left="180"/>
        <w:jc w:val="both"/>
        <w:rPr>
          <w:rFonts w:hAnsi="Calibri" w:ascii="Calibri"/>
          <w:sz w:val="22"/>
          <w:szCs w:val="22"/>
        </w:rPr>
      </w:pPr>
      <w:r w:rsidRPr="00F16796">
        <w:rPr>
          <w:rFonts w:hAnsi="Calibri" w:ascii="Calibri"/>
          <w:sz w:val="22"/>
          <w:szCs w:val="22"/>
        </w:rPr>
        <w:t xml:space="preserve">Zatražio od PU Zagrebačke potvrdu </w:t>
      </w:r>
      <w:r w:rsidRPr="00F16796">
        <w:rPr>
          <w:rFonts w:cs="Tahoma" w:hAnsi="Calibri" w:ascii="Calibri"/>
          <w:sz w:val="22"/>
          <w:szCs w:val="22"/>
        </w:rPr>
        <w:t>koja se vozila prema službenoj evidenciji registraciji cestovnih vozila  vode na stečajnu masu.</w:t>
      </w:r>
      <w:r w:rsidR="00F16796">
        <w:rPr>
          <w:rFonts w:cs="Tahoma" w:hAnsi="Calibri" w:ascii="Calibri"/>
          <w:sz w:val="22"/>
          <w:szCs w:val="22"/>
        </w:rPr>
        <w:t xml:space="preserve"> </w:t>
      </w:r>
    </w:p>
    <w:p w:rsidRDefault="00457FDA" w:rsidP="00457FDA" w:rsidR="00457FDA" w:rsidRPr="00F16796">
      <w:pPr>
        <w:ind w:left="180"/>
        <w:jc w:val="both"/>
        <w:rPr>
          <w:rFonts w:hAnsi="Calibri" w:ascii="Calibri"/>
          <w:sz w:val="22"/>
          <w:szCs w:val="22"/>
        </w:rPr>
      </w:pPr>
      <w:r w:rsidRPr="00F16796">
        <w:rPr>
          <w:rFonts w:hAnsi="Calibri" w:ascii="Calibri"/>
          <w:sz w:val="22"/>
          <w:szCs w:val="22"/>
        </w:rPr>
        <w:t xml:space="preserve">Dana </w:t>
      </w:r>
      <w:smartTag w:element="date" w:uri="urn:schemas-microsoft-com:office:smarttags">
        <w:smartTagPr>
          <w:attr w:val="trans" w:name="ls"/>
          <w:attr w:val="06" w:name="Month"/>
          <w:attr w:val="19" w:name="Day"/>
          <w:attr w:val="2017" w:name="Year"/>
        </w:smartTagPr>
        <w:r w:rsidRPr="00F16796">
          <w:rPr>
            <w:rFonts w:hAnsi="Calibri" w:ascii="Calibri"/>
            <w:sz w:val="22"/>
            <w:szCs w:val="22"/>
          </w:rPr>
          <w:t>19.06.2017.</w:t>
        </w:r>
      </w:smartTag>
      <w:r w:rsidRPr="00F16796">
        <w:rPr>
          <w:rFonts w:hAnsi="Calibri" w:ascii="Calibri"/>
          <w:sz w:val="22"/>
          <w:szCs w:val="22"/>
        </w:rPr>
        <w:t xml:space="preserve"> godine PU Zagrebačka, Policijska postaja Sv. Ivan Zelina,  izdala je Uvjerenje broj 511-19-41/8-10-1316/2017, iz kojeg proizlazi da je prema službenoj evidenciji registracije cestovnih vozila  tvrtka FORGAČ d.o.o., OIB: 41738837424, evidentirana kao vlasnik vozila:</w:t>
      </w:r>
    </w:p>
    <w:p w:rsidRDefault="00457FDA" w:rsidP="00457FDA" w:rsidR="00457FDA">
      <w:pPr>
        <w:ind w:left="180"/>
        <w:jc w:val="both"/>
        <w:rPr>
          <w:rFonts w:hAnsi="Calibri" w:ascii="Calibri"/>
          <w:sz w:val="22"/>
          <w:szCs w:val="22"/>
        </w:rPr>
      </w:pPr>
      <w:r w:rsidRPr="00F16796">
        <w:rPr>
          <w:rFonts w:hAnsi="Calibri" w:ascii="Calibri"/>
          <w:sz w:val="22"/>
          <w:szCs w:val="22"/>
        </w:rPr>
        <w:t xml:space="preserve">L1, marke PEUGEOT SPEEDFIGHT 50 LED EU, godina proizvodnje 2003, broj šasije VGAS1B0EB00406163,  registarskih oznaka ZG896ET, odjavljeno </w:t>
      </w:r>
      <w:smartTag w:element="date" w:uri="urn:schemas-microsoft-com:office:smarttags">
        <w:smartTagPr>
          <w:attr w:val="trans" w:name="ls"/>
          <w:attr w:val="03" w:name="Month"/>
          <w:attr w:val="05" w:name="Day"/>
          <w:attr w:val="2013" w:name="Year"/>
        </w:smartTagPr>
        <w:r w:rsidRPr="00F16796">
          <w:rPr>
            <w:rFonts w:hAnsi="Calibri" w:ascii="Calibri"/>
            <w:sz w:val="22"/>
            <w:szCs w:val="22"/>
          </w:rPr>
          <w:t>05.03.2013.</w:t>
        </w:r>
      </w:smartTag>
      <w:r w:rsidRPr="00F16796">
        <w:rPr>
          <w:rFonts w:hAnsi="Calibri" w:ascii="Calibri"/>
          <w:sz w:val="22"/>
          <w:szCs w:val="22"/>
        </w:rPr>
        <w:t xml:space="preserve"> godine. Za </w:t>
      </w:r>
      <w:r w:rsidR="00F16796">
        <w:rPr>
          <w:rFonts w:hAnsi="Calibri" w:ascii="Calibri"/>
          <w:sz w:val="22"/>
          <w:szCs w:val="22"/>
        </w:rPr>
        <w:t>vozilo nema podataka o teretima;</w:t>
      </w:r>
    </w:p>
    <w:p w:rsidRDefault="00F16796" w:rsidP="00457FDA" w:rsidR="00F16796" w:rsidRPr="00F16796">
      <w:pPr>
        <w:ind w:left="180"/>
        <w:jc w:val="both"/>
        <w:rPr>
          <w:rFonts w:hAnsi="Calibri" w:ascii="Calibri"/>
          <w:sz w:val="16"/>
          <w:szCs w:val="16"/>
        </w:rPr>
      </w:pPr>
    </w:p>
    <w:p w:rsidRDefault="00636B58" w:rsidP="00457FDA" w:rsidR="00457FDA" w:rsidRPr="00F16796">
      <w:pPr>
        <w:numPr>
          <w:ilvl w:val="0"/>
          <w:numId w:val="6"/>
        </w:numPr>
        <w:tabs>
          <w:tab w:pos="900" w:val="clear"/>
          <w:tab w:pos="180" w:val="num"/>
        </w:tabs>
        <w:ind w:hanging="180" w:left="180"/>
        <w:jc w:val="both"/>
        <w:rPr>
          <w:rFonts w:hAnsi="Calibri" w:ascii="Calibri"/>
          <w:sz w:val="22"/>
          <w:szCs w:val="22"/>
        </w:rPr>
      </w:pPr>
      <w:r w:rsidRPr="00F16796">
        <w:rPr>
          <w:rFonts w:hAnsi="Calibri" w:ascii="Calibri"/>
          <w:sz w:val="22"/>
          <w:szCs w:val="22"/>
        </w:rPr>
        <w:t>Od</w:t>
      </w:r>
      <w:r w:rsidR="00457FDA" w:rsidRPr="00F16796">
        <w:rPr>
          <w:rFonts w:hAnsi="Calibri" w:ascii="Calibri"/>
          <w:sz w:val="22"/>
          <w:szCs w:val="22"/>
        </w:rPr>
        <w:t xml:space="preserve"> Općinskog građanskog suda u Zagrebu, Zemljišnoknjižnog odjela zatražio je službenu potvrdu iz koje je vidljivo da li je dužnik upisan kao vlasnik ili nositelj prava korištenja </w:t>
      </w:r>
      <w:r w:rsidR="00457FDA" w:rsidRPr="00F16796">
        <w:rPr>
          <w:rFonts w:cs="Arial" w:hAnsi="Calibri" w:ascii="Calibri"/>
          <w:sz w:val="22"/>
          <w:szCs w:val="22"/>
        </w:rPr>
        <w:t>u zemljišnim knjigama i knjizi položenih ugovora.</w:t>
      </w:r>
    </w:p>
    <w:p w:rsidRDefault="00457FDA" w:rsidP="00457FDA" w:rsidR="00457FDA">
      <w:pPr>
        <w:ind w:left="180"/>
        <w:jc w:val="both"/>
        <w:rPr>
          <w:rFonts w:cs="Arial" w:hAnsi="Calibri" w:ascii="Calibri"/>
          <w:sz w:val="22"/>
          <w:szCs w:val="22"/>
        </w:rPr>
      </w:pPr>
      <w:r w:rsidRPr="00F16796">
        <w:rPr>
          <w:rFonts w:cs="Arial" w:hAnsi="Calibri" w:ascii="Calibri"/>
          <w:sz w:val="22"/>
          <w:szCs w:val="22"/>
        </w:rPr>
        <w:t xml:space="preserve">Općinski građanski sud u Zagrebu, Zemljišnoknjižni odjel obavijestio je stečajnog upravitelja da je pregledom abecednog imenika utvrđeno da navedena pravna osoba nije upisana kao vlasnik nekretnina na području </w:t>
      </w:r>
      <w:r w:rsidR="00F16796">
        <w:rPr>
          <w:rFonts w:cs="Arial" w:hAnsi="Calibri" w:ascii="Calibri"/>
          <w:sz w:val="22"/>
          <w:szCs w:val="22"/>
        </w:rPr>
        <w:t>nadležnosti navedenog suda;</w:t>
      </w:r>
    </w:p>
    <w:p w:rsidRDefault="00F16796" w:rsidP="00457FDA" w:rsidR="00F16796" w:rsidRPr="00F16796">
      <w:pPr>
        <w:ind w:left="180"/>
        <w:jc w:val="both"/>
        <w:rPr>
          <w:rFonts w:hAnsi="Calibri" w:ascii="Calibri"/>
          <w:sz w:val="16"/>
          <w:szCs w:val="16"/>
        </w:rPr>
      </w:pPr>
    </w:p>
    <w:p w:rsidRDefault="00457FDA" w:rsidP="00457FDA" w:rsidR="00457FDA" w:rsidRPr="00F16796">
      <w:pPr>
        <w:numPr>
          <w:ilvl w:val="0"/>
          <w:numId w:val="1"/>
        </w:numPr>
        <w:tabs>
          <w:tab w:pos="720" w:val="clear"/>
          <w:tab w:pos="180" w:val="num"/>
        </w:tabs>
        <w:ind w:hanging="180" w:left="180"/>
        <w:jc w:val="both"/>
        <w:rPr>
          <w:rFonts w:hAnsi="Calibri" w:ascii="Calibri"/>
          <w:sz w:val="22"/>
          <w:szCs w:val="22"/>
        </w:rPr>
      </w:pPr>
      <w:r w:rsidRPr="00F16796">
        <w:rPr>
          <w:rFonts w:hAnsi="Calibri" w:ascii="Calibri"/>
          <w:sz w:val="22"/>
          <w:szCs w:val="22"/>
        </w:rPr>
        <w:t>Zatražio je od  Državne geodetske uprave, Središnji ured, zahtjev za izdavanjem uvjerenja o nositeljima prava na nekretninama  upisanim u katastarski operat na području RH.</w:t>
      </w:r>
    </w:p>
    <w:p w:rsidRDefault="00457FDA" w:rsidP="00457FDA" w:rsidR="00457FDA" w:rsidRPr="00F1679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 w:rsidRPr="00F16796">
        <w:rPr>
          <w:rFonts w:hAnsi="Calibri" w:ascii="Calibri"/>
          <w:sz w:val="22"/>
          <w:szCs w:val="22"/>
        </w:rPr>
        <w:t xml:space="preserve">Dana </w:t>
      </w:r>
      <w:smartTag w:element="date" w:uri="urn:schemas-microsoft-com:office:smarttags">
        <w:smartTagPr>
          <w:attr w:val="trans" w:name="ls"/>
          <w:attr w:val="06" w:name="Month"/>
          <w:attr w:val="12" w:name="Day"/>
          <w:attr w:val="2017" w:name="Year"/>
        </w:smartTagPr>
        <w:r w:rsidRPr="00F16796">
          <w:rPr>
            <w:rFonts w:hAnsi="Calibri" w:ascii="Calibri"/>
            <w:sz w:val="22"/>
            <w:szCs w:val="22"/>
          </w:rPr>
          <w:t>12.06.2017.</w:t>
        </w:r>
      </w:smartTag>
      <w:r w:rsidRPr="00F16796">
        <w:rPr>
          <w:rFonts w:hAnsi="Calibri" w:ascii="Calibri"/>
          <w:sz w:val="22"/>
          <w:szCs w:val="22"/>
        </w:rPr>
        <w:t xml:space="preserve"> godine Državna geodetska uprava izdala je Uvjerenje KLASA: 932-01/17-02/9190, URBROJ: 541-05-02-01/2-17-2, kojim se potvrđuje da FORGAČ d.o.o. u stečaju, OIB: 17939306596, prije: 41738837424, nije upisan u katastarski operat. Naime, navedeno uvjerenje izdano je prema stanju podataka upisanih u službenoj evidenciji nositelja prava na nekretninama koja se odnosi na područje RH na dan </w:t>
      </w:r>
      <w:smartTag w:element="date" w:uri="urn:schemas-microsoft-com:office:smarttags">
        <w:smartTagPr>
          <w:attr w:val="trans" w:name="ls"/>
          <w:attr w:val="06" w:name="Month"/>
          <w:attr w:val="12" w:name="Day"/>
          <w:attr w:val="2017" w:name="Year"/>
        </w:smartTagPr>
        <w:r w:rsidRPr="00F16796">
          <w:rPr>
            <w:rFonts w:hAnsi="Calibri" w:ascii="Calibri"/>
            <w:sz w:val="22"/>
            <w:szCs w:val="22"/>
          </w:rPr>
          <w:t>12.06.2017.</w:t>
        </w:r>
      </w:smartTag>
      <w:r w:rsidRPr="00F16796">
        <w:rPr>
          <w:rFonts w:hAnsi="Calibri" w:ascii="Calibri"/>
          <w:sz w:val="22"/>
          <w:szCs w:val="22"/>
        </w:rPr>
        <w:t xml:space="preserve"> godine. </w:t>
      </w:r>
    </w:p>
    <w:p w:rsidRDefault="00457FDA" w:rsidP="00457FDA" w:rsidR="00457FDA" w:rsidRPr="00F16796">
      <w:pPr>
        <w:tabs>
          <w:tab w:pos="180" w:val="num"/>
        </w:tabs>
        <w:jc w:val="both"/>
        <w:rPr>
          <w:rFonts w:hAnsi="Calibri" w:ascii="Calibri"/>
          <w:sz w:val="22"/>
          <w:szCs w:val="22"/>
        </w:rPr>
      </w:pPr>
    </w:p>
    <w:p w:rsidRDefault="00F16796" w:rsidP="00457FDA" w:rsidR="00457FDA" w:rsidRPr="00F16796">
      <w:pPr>
        <w:tabs>
          <w:tab w:pos="180" w:val="num"/>
        </w:tabs>
        <w:jc w:val="both"/>
        <w:rPr>
          <w:rFonts w:cs="Tahoma"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ab/>
      </w:r>
      <w:r w:rsidR="00457FDA" w:rsidRPr="00F16796">
        <w:rPr>
          <w:rFonts w:hAnsi="Calibri" w:ascii="Calibri"/>
          <w:sz w:val="22"/>
          <w:szCs w:val="22"/>
        </w:rPr>
        <w:t xml:space="preserve">Po pribavljanoj svoj gore opisanoj dokumentaciji, stečajni upravitelj je od </w:t>
      </w:r>
      <w:r w:rsidR="00457FDA" w:rsidRPr="00F16796">
        <w:rPr>
          <w:rFonts w:cs="Arial" w:hAnsi="Calibri" w:ascii="Calibri"/>
          <w:bCs/>
          <w:sz w:val="22"/>
          <w:szCs w:val="22"/>
        </w:rPr>
        <w:t xml:space="preserve">Općinskog </w:t>
      </w:r>
      <w:r w:rsidR="00837F1A">
        <w:rPr>
          <w:rFonts w:cs="Arial" w:hAnsi="Calibri" w:ascii="Calibri"/>
          <w:bCs/>
          <w:sz w:val="22"/>
          <w:szCs w:val="22"/>
        </w:rPr>
        <w:t xml:space="preserve">građanskog </w:t>
      </w:r>
      <w:r w:rsidR="00457FDA" w:rsidRPr="00F16796">
        <w:rPr>
          <w:rFonts w:cs="Arial" w:hAnsi="Calibri" w:ascii="Calibri"/>
          <w:bCs/>
          <w:sz w:val="22"/>
          <w:szCs w:val="22"/>
        </w:rPr>
        <w:t xml:space="preserve">suda u Zagrebu, Stalna služba u Svetom Ivanu Zelini, Zemljišnoknjižnog  odjela Sveti Ivan Zelina, zatražio </w:t>
      </w:r>
      <w:r w:rsidR="00457FDA" w:rsidRPr="00F16796">
        <w:rPr>
          <w:rFonts w:cs="Tahoma" w:hAnsi="Calibri" w:ascii="Calibri"/>
          <w:sz w:val="22"/>
          <w:szCs w:val="22"/>
        </w:rPr>
        <w:t xml:space="preserve">da za potrebe zastupanja stečajne mase, a  radi utvrđivanja eventualne stečajne mase, provjerom u evidencijama utvrdi da li je stečajna masa FORGAČ d.o.o. u stečaju OIB: 17939306596 (prije OIB: 41738837424), </w:t>
      </w:r>
      <w:r w:rsidR="00457FDA" w:rsidRPr="00F16796">
        <w:rPr>
          <w:rFonts w:cs="Arial" w:hAnsi="Calibri" w:ascii="Calibri"/>
          <w:sz w:val="22"/>
          <w:szCs w:val="22"/>
        </w:rPr>
        <w:t xml:space="preserve">Sveti Ivan Zelina, Vatrogasna 3, </w:t>
      </w:r>
      <w:r w:rsidR="00457FDA" w:rsidRPr="00F16796">
        <w:rPr>
          <w:rFonts w:cs="Tahoma" w:hAnsi="Calibri" w:ascii="Calibri"/>
          <w:sz w:val="22"/>
          <w:szCs w:val="22"/>
        </w:rPr>
        <w:t xml:space="preserve"> evidentirana kao vlasnik kakve nekretnine.</w:t>
      </w:r>
    </w:p>
    <w:p w:rsidRDefault="00457FDA" w:rsidP="00457FDA" w:rsidR="00457FDA" w:rsidRPr="00F16796">
      <w:pPr>
        <w:tabs>
          <w:tab w:pos="180" w:val="num"/>
        </w:tabs>
        <w:jc w:val="both"/>
        <w:rPr>
          <w:rFonts w:cs="Tahoma" w:hAnsi="Calibri" w:ascii="Calibri"/>
          <w:sz w:val="22"/>
          <w:szCs w:val="22"/>
        </w:rPr>
      </w:pPr>
      <w:r w:rsidRPr="00F16796">
        <w:rPr>
          <w:rFonts w:cs="Tahoma" w:hAnsi="Calibri" w:ascii="Calibri"/>
          <w:sz w:val="22"/>
          <w:szCs w:val="22"/>
        </w:rPr>
        <w:t xml:space="preserve">Dana </w:t>
      </w:r>
      <w:smartTag w:element="date" w:uri="urn:schemas-microsoft-com:office:smarttags">
        <w:smartTagPr>
          <w:attr w:val="trans" w:name="ls"/>
          <w:attr w:val="10" w:name="Month"/>
          <w:attr w:val="31" w:name="Day"/>
          <w:attr w:val="2017" w:name="Year"/>
        </w:smartTagPr>
        <w:r w:rsidRPr="00F16796">
          <w:rPr>
            <w:rFonts w:cs="Tahoma" w:hAnsi="Calibri" w:ascii="Calibri"/>
            <w:sz w:val="22"/>
            <w:szCs w:val="22"/>
          </w:rPr>
          <w:t>31.10.2017.</w:t>
        </w:r>
      </w:smartTag>
      <w:r w:rsidRPr="00F16796">
        <w:rPr>
          <w:rFonts w:cs="Tahoma" w:hAnsi="Calibri" w:ascii="Calibri"/>
          <w:sz w:val="22"/>
          <w:szCs w:val="22"/>
        </w:rPr>
        <w:t xml:space="preserve"> godine Općinski građanski sud u Zagrebu, Stalna služba </w:t>
      </w:r>
      <w:r w:rsidRPr="00F16796">
        <w:rPr>
          <w:rFonts w:cs="Arial" w:hAnsi="Calibri" w:ascii="Calibri"/>
          <w:bCs/>
          <w:sz w:val="22"/>
          <w:szCs w:val="22"/>
        </w:rPr>
        <w:t>u Svetom Ivanu Zelini, Zemljišnoknjižni  odjela Sveti Ivan Zelina, dostavio je stečajnom upravitelju izvatke pod brojem 96770/17, 96771/</w:t>
      </w:r>
      <w:smartTag w:element="date" w:uri="urn:schemas-microsoft-com:office:smarttags">
        <w:smartTagPr>
          <w:attr w:val="trans" w:name="ls"/>
          <w:attr w:val="1" w:name="Month"/>
          <w:attr w:val="17" w:name="Day"/>
          <w:attr w:val="96" w:name="Year"/>
        </w:smartTagPr>
        <w:r w:rsidRPr="00F16796">
          <w:rPr>
            <w:rFonts w:cs="Arial" w:hAnsi="Calibri" w:ascii="Calibri"/>
            <w:bCs/>
            <w:sz w:val="22"/>
            <w:szCs w:val="22"/>
          </w:rPr>
          <w:t>17 i 96</w:t>
        </w:r>
      </w:smartTag>
      <w:r w:rsidRPr="00F16796">
        <w:rPr>
          <w:rFonts w:cs="Arial" w:hAnsi="Calibri" w:ascii="Calibri"/>
          <w:bCs/>
          <w:sz w:val="22"/>
          <w:szCs w:val="22"/>
        </w:rPr>
        <w:t xml:space="preserve">772/17 iz kojih je vidljivo da je </w:t>
      </w:r>
      <w:r w:rsidRPr="00F16796">
        <w:rPr>
          <w:rFonts w:cs="Tahoma" w:hAnsi="Calibri" w:ascii="Calibri"/>
          <w:sz w:val="22"/>
          <w:szCs w:val="22"/>
        </w:rPr>
        <w:t>FORGAČ d.o.o. u stečaju OIB: 17939306596 (prije OIB: 41738837424), vlasnik nekretnina opisanih niže u izvješću.</w:t>
      </w:r>
    </w:p>
    <w:p w:rsidRDefault="00F16796" w:rsidP="001A6CA8" w:rsidR="00F16796" w:rsidRPr="00F16796">
      <w:pPr>
        <w:tabs>
          <w:tab w:pos="180" w:val="num"/>
        </w:tabs>
        <w:jc w:val="both"/>
        <w:rPr>
          <w:rFonts w:hAnsi="Calibri" w:ascii="Calibri"/>
          <w:sz w:val="22"/>
          <w:szCs w:val="22"/>
        </w:rPr>
      </w:pPr>
    </w:p>
    <w:p w:rsidRDefault="00457FDA" w:rsidP="001A6CA8" w:rsidR="00457FDA">
      <w:pPr>
        <w:tabs>
          <w:tab w:pos="180" w:val="num"/>
        </w:tabs>
        <w:jc w:val="both"/>
        <w:rPr>
          <w:rFonts w:hAnsi="Calibri" w:ascii="Calibri"/>
          <w:szCs w:val="24"/>
        </w:rPr>
      </w:pPr>
    </w:p>
    <w:p w:rsidRDefault="00F16796" w:rsidP="001A6CA8" w:rsidR="00F16796">
      <w:pPr>
        <w:tabs>
          <w:tab w:pos="180" w:val="num"/>
        </w:tabs>
        <w:jc w:val="both"/>
        <w:rPr>
          <w:rFonts w:hAnsi="Calibri" w:ascii="Calibri"/>
          <w:szCs w:val="24"/>
        </w:rPr>
      </w:pPr>
    </w:p>
    <w:p w:rsidRDefault="00457FDA" w:rsidP="00457FDA" w:rsidR="00457FDA" w:rsidRPr="00457FDA">
      <w:pPr>
        <w:tabs>
          <w:tab w:pos="180" w:val="num"/>
        </w:tabs>
        <w:jc w:val="both"/>
        <w:rPr>
          <w:rFonts w:hAnsi="Calibri" w:ascii="Calibri"/>
          <w:b/>
          <w:bCs/>
          <w:szCs w:val="24"/>
          <w:lang w:val="pl-PL"/>
        </w:rPr>
      </w:pPr>
      <w:r w:rsidRPr="00457FDA">
        <w:rPr>
          <w:rFonts w:hAnsi="Calibri" w:ascii="Calibri"/>
          <w:b/>
          <w:bCs/>
          <w:szCs w:val="24"/>
          <w:lang w:val="pl-PL"/>
        </w:rPr>
        <w:t>II. STANJE STEČAJNE MASE</w:t>
      </w:r>
    </w:p>
    <w:p w:rsidRDefault="00457FDA" w:rsidP="00457FDA" w:rsidR="00457FDA" w:rsidRPr="001D322D">
      <w:pPr>
        <w:tabs>
          <w:tab w:pos="180" w:val="num"/>
        </w:tabs>
        <w:jc w:val="both"/>
        <w:rPr>
          <w:rFonts w:hAnsi="Calibri" w:ascii="Calibri"/>
          <w:bCs/>
          <w:sz w:val="16"/>
          <w:szCs w:val="16"/>
        </w:rPr>
      </w:pPr>
    </w:p>
    <w:p w:rsidRDefault="00457FDA" w:rsidP="00457FDA" w:rsidR="00457FDA" w:rsidRPr="00457FDA">
      <w:pPr>
        <w:tabs>
          <w:tab w:pos="180" w:val="num"/>
        </w:tabs>
        <w:jc w:val="both"/>
        <w:rPr>
          <w:rFonts w:hAnsi="Calibri" w:ascii="Calibri"/>
          <w:szCs w:val="24"/>
        </w:rPr>
      </w:pPr>
      <w:r w:rsidRPr="00457FDA">
        <w:rPr>
          <w:rFonts w:hAnsi="Calibri" w:ascii="Calibri"/>
          <w:bCs/>
          <w:szCs w:val="24"/>
        </w:rPr>
        <w:t xml:space="preserve">Prema do sada dostupnoj dokumentaciji  vidljivo je da je dužnik </w:t>
      </w:r>
      <w:r w:rsidRPr="00457FDA">
        <w:rPr>
          <w:rFonts w:hAnsi="Calibri" w:ascii="Calibri"/>
          <w:szCs w:val="24"/>
        </w:rPr>
        <w:t>vlasnik nekretnina i to:</w:t>
      </w:r>
    </w:p>
    <w:p w:rsidRDefault="00457FDA" w:rsidP="00457FDA" w:rsidR="00457FDA" w:rsidRPr="00073EBE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II.1.  NEPOKRETNA IMOVINA</w:t>
      </w:r>
    </w:p>
    <w:p w:rsidRDefault="000A3836" w:rsidP="001A6CA8" w:rsidR="000A3836">
      <w:pPr>
        <w:tabs>
          <w:tab w:pos="180" w:val="num"/>
        </w:tabs>
        <w:jc w:val="both"/>
        <w:rPr>
          <w:rFonts w:hAnsi="Calibri" w:ascii="Calibri"/>
          <w:szCs w:val="24"/>
        </w:rPr>
      </w:pPr>
    </w:p>
    <w:p w:rsidRDefault="00624D5A" w:rsidP="000A3836" w:rsidR="001A6CA8" w:rsidRPr="000A3836">
      <w:pPr>
        <w:numPr>
          <w:ilvl w:val="0"/>
          <w:numId w:val="9"/>
        </w:numPr>
        <w:tabs>
          <w:tab w:pos="720" w:val="clear"/>
          <w:tab w:pos="360" w:val="num"/>
        </w:tabs>
        <w:spacing w:lineRule="atLeast" w:line="20"/>
        <w:ind w:left="360"/>
        <w:jc w:val="both"/>
        <w:rPr>
          <w:rFonts w:hAnsi="Calibri" w:ascii="Calibri"/>
          <w:b/>
          <w:sz w:val="22"/>
          <w:szCs w:val="22"/>
          <w:u w:val="single"/>
        </w:rPr>
      </w:pPr>
      <w:r w:rsidRPr="000A3836">
        <w:rPr>
          <w:rFonts w:hAnsi="Calibri" w:ascii="Calibri"/>
          <w:b/>
          <w:sz w:val="22"/>
          <w:szCs w:val="22"/>
          <w:u w:val="single"/>
        </w:rPr>
        <w:lastRenderedPageBreak/>
        <w:t>ORANICA, BLEK, broj ZK uloška: 75,</w:t>
      </w:r>
      <w:r w:rsidR="00535BE6">
        <w:rPr>
          <w:rFonts w:hAnsi="Calibri" w:ascii="Calibri"/>
          <w:b/>
          <w:sz w:val="22"/>
          <w:szCs w:val="22"/>
          <w:u w:val="single"/>
        </w:rPr>
        <w:t xml:space="preserve">  k.o. 335886, OBREŽ, k.č.br. 177</w:t>
      </w:r>
      <w:r w:rsidRPr="000A3836">
        <w:rPr>
          <w:rFonts w:hAnsi="Calibri" w:ascii="Calibri"/>
          <w:b/>
          <w:sz w:val="22"/>
          <w:szCs w:val="22"/>
          <w:u w:val="single"/>
        </w:rPr>
        <w:t xml:space="preserve">/2 – površine </w:t>
      </w:r>
      <w:smartTag w:element="metricconverter" w:uri="urn:schemas-microsoft-com:office:smarttags">
        <w:smartTagPr>
          <w:attr w:val="1514 m2" w:name="ProductID"/>
        </w:smartTagPr>
        <w:r w:rsidRPr="000A3836">
          <w:rPr>
            <w:rFonts w:hAnsi="Calibri" w:ascii="Calibri"/>
            <w:b/>
            <w:sz w:val="22"/>
            <w:szCs w:val="22"/>
            <w:u w:val="single"/>
          </w:rPr>
          <w:t>1514 m</w:t>
        </w:r>
        <w:r w:rsidRPr="000A3836">
          <w:rPr>
            <w:rFonts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Default="00F16796" w:rsidP="000A3836" w:rsidR="00F16796" w:rsidRPr="00624D5A">
      <w:pPr>
        <w:spacing w:lineRule="atLeast" w:line="20"/>
        <w:ind w:firstLine="720"/>
        <w:jc w:val="both"/>
        <w:rPr>
          <w:rFonts w:hAnsi="Calibri" w:ascii="Calibri"/>
          <w:sz w:val="16"/>
          <w:szCs w:val="16"/>
        </w:rPr>
      </w:pPr>
    </w:p>
    <w:p w:rsidRDefault="00624D5A" w:rsidP="000A3836" w:rsidR="000A3836">
      <w:pPr>
        <w:spacing w:lineRule="atLeast" w:line="20"/>
        <w:ind w:firstLine="720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</w:t>
      </w:r>
      <w:r w:rsidR="000A3836">
        <w:rPr>
          <w:rFonts w:hAnsi="Calibri" w:ascii="Calibri"/>
          <w:sz w:val="22"/>
          <w:szCs w:val="22"/>
        </w:rPr>
        <w:t xml:space="preserve">ini su upisani slijedeći tereti; </w:t>
      </w:r>
    </w:p>
    <w:p w:rsidRDefault="000A3836" w:rsidP="000A3836" w:rsidR="000A3836" w:rsidRPr="00624D5A">
      <w:pPr>
        <w:spacing w:lineRule="atLeast" w:line="20"/>
        <w:ind w:firstLine="720"/>
        <w:jc w:val="center"/>
        <w:rPr>
          <w:rFonts w:hAnsi="Calibri" w:ascii="Calibri"/>
          <w:szCs w:val="24"/>
        </w:rPr>
      </w:pPr>
      <w:r w:rsidRPr="00624D5A">
        <w:rPr>
          <w:rFonts w:hAnsi="Calibri" w:ascii="Calibri"/>
          <w:szCs w:val="24"/>
        </w:rPr>
        <w:t>C Teretovnica</w:t>
      </w:r>
    </w:p>
    <w:p w:rsidRDefault="00624D5A" w:rsidP="000A3836" w:rsidR="00624D5A" w:rsidRPr="000A3836">
      <w:pPr>
        <w:spacing w:lineRule="atLeast" w:line="20"/>
        <w:ind w:firstLine="360"/>
        <w:jc w:val="both"/>
        <w:rPr>
          <w:rFonts w:hAnsi="Calibri" w:ascii="Calibri"/>
          <w:sz w:val="16"/>
          <w:szCs w:val="16"/>
        </w:rPr>
      </w:pPr>
    </w:p>
    <w:p w:rsidRDefault="00624D5A" w:rsidP="000A3836" w:rsidR="00624D5A" w:rsidRPr="000A3836">
      <w:pPr>
        <w:numPr>
          <w:ilvl w:val="1"/>
          <w:numId w:val="7"/>
        </w:numPr>
        <w:tabs>
          <w:tab w:pos="1440" w:val="clear"/>
          <w:tab w:pos="748" w:val="left"/>
          <w:tab w:pos="1122" w:val="num"/>
        </w:tabs>
        <w:spacing w:lineRule="atLeast" w:line="20"/>
        <w:ind w:hanging="108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</w:p>
    <w:p w:rsidRDefault="00624D5A" w:rsidP="000A3836" w:rsidR="00624D5A" w:rsidRPr="003F4BD0">
      <w:pPr>
        <w:tabs>
          <w:tab w:pos="748" w:val="left"/>
        </w:tabs>
        <w:spacing w:lineRule="atLeast" w:line="20"/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1.1</w:t>
      </w:r>
      <w:r w:rsidRPr="003F4BD0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trans" w:name="ls"/>
          <w:attr w:val="07" w:name="Month"/>
          <w:attr w:val="18" w:name="Day"/>
          <w:attr w:val="2008" w:name="Year"/>
        </w:smartTagPr>
        <w:r w:rsidRPr="003F4BD0">
          <w:rPr>
            <w:rFonts w:hAnsi="Calibri" w:ascii="Calibri"/>
            <w:sz w:val="22"/>
            <w:szCs w:val="22"/>
          </w:rPr>
          <w:t>18.07.2008.</w:t>
        </w:r>
      </w:smartTag>
      <w:r w:rsidRPr="003F4BD0">
        <w:rPr>
          <w:rFonts w:hAnsi="Calibri" w:ascii="Calibri"/>
          <w:sz w:val="22"/>
          <w:szCs w:val="22"/>
        </w:rPr>
        <w:t xml:space="preserve"> broj Z-1801/08 </w:t>
      </w:r>
      <w:r w:rsidRPr="003F4BD0">
        <w:rPr>
          <w:rFonts w:hAnsi="Calibri" w:ascii="Calibri"/>
          <w:b/>
          <w:bCs/>
          <w:sz w:val="22"/>
          <w:szCs w:val="22"/>
        </w:rPr>
        <w:t xml:space="preserve">za iznos od 42.000,00 EUR  </w:t>
      </w:r>
      <w:r w:rsidR="00701367">
        <w:rPr>
          <w:rFonts w:hAnsi="Calibri" w:ascii="Calibri"/>
          <w:b/>
          <w:bCs/>
          <w:sz w:val="22"/>
          <w:szCs w:val="22"/>
        </w:rPr>
        <w:t xml:space="preserve">                </w:t>
      </w:r>
      <w:r w:rsidRPr="003F4BD0">
        <w:rPr>
          <w:rFonts w:hAnsi="Calibri" w:ascii="Calibri"/>
          <w:bCs/>
          <w:sz w:val="22"/>
          <w:szCs w:val="22"/>
        </w:rPr>
        <w:t>- SPOREDNI ULOŽAK</w:t>
      </w:r>
    </w:p>
    <w:p w:rsidRDefault="00701367" w:rsidP="000A3836" w:rsidR="00701367" w:rsidRPr="00701367">
      <w:pPr>
        <w:tabs>
          <w:tab w:pos="748" w:val="left"/>
        </w:tabs>
        <w:spacing w:lineRule="atLeast" w:line="20"/>
        <w:ind w:hanging="360" w:left="72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  <w:lang w:val="en-US"/>
        </w:rPr>
        <w:t>1.2</w:t>
      </w:r>
      <w:r w:rsidRPr="00701367">
        <w:rPr>
          <w:rFonts w:hAnsi="Calibri" w:ascii="Calibri"/>
          <w:sz w:val="22"/>
          <w:szCs w:val="22"/>
          <w:lang w:val="en-US"/>
        </w:rPr>
        <w:t xml:space="preserve"> Zaprimljeno </w:t>
      </w:r>
      <w:smartTag w:element="date" w:uri="urn:schemas-microsoft-com:office:smarttags">
        <w:smartTagPr>
          <w:attr w:val="trans" w:name="ls"/>
          <w:attr w:val="07" w:name="Month"/>
          <w:attr w:val="18" w:name="Day"/>
          <w:attr w:val="2008" w:name="Year"/>
        </w:smartTagPr>
        <w:r w:rsidRPr="00701367">
          <w:rPr>
            <w:rFonts w:hAnsi="Calibri" w:ascii="Calibri"/>
            <w:sz w:val="22"/>
            <w:szCs w:val="22"/>
            <w:lang w:val="en-US"/>
          </w:rPr>
          <w:t>18.07.2008.</w:t>
        </w:r>
      </w:smartTag>
      <w:r w:rsidRPr="00701367">
        <w:rPr>
          <w:rFonts w:hAnsi="Calibri" w:ascii="Calibri"/>
          <w:sz w:val="22"/>
          <w:szCs w:val="22"/>
          <w:lang w:val="en-US"/>
        </w:rPr>
        <w:t xml:space="preserve"> broj Z-1801/08</w:t>
      </w:r>
      <w:r>
        <w:rPr>
          <w:rFonts w:hAnsi="Calibri" w:ascii="Calibri"/>
          <w:sz w:val="22"/>
          <w:szCs w:val="22"/>
          <w:lang w:val="en-US"/>
        </w:rPr>
        <w:t xml:space="preserve"> </w:t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  <w:t xml:space="preserve">      </w:t>
      </w:r>
      <w:r>
        <w:rPr>
          <w:rFonts w:hAnsi="Calibri" w:ascii="Calibri"/>
          <w:sz w:val="22"/>
          <w:szCs w:val="22"/>
        </w:rPr>
        <w:t xml:space="preserve">- </w:t>
      </w:r>
      <w:r w:rsidRPr="00701367">
        <w:rPr>
          <w:rFonts w:hAnsi="Calibri" w:ascii="Calibri"/>
          <w:sz w:val="22"/>
          <w:szCs w:val="22"/>
          <w:lang w:val="en-US"/>
        </w:rPr>
        <w:t>ZABILJEŽBA</w:t>
      </w:r>
    </w:p>
    <w:p w:rsidRDefault="00701367" w:rsidP="000A3836" w:rsidR="00701367" w:rsidRPr="00701367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sz w:val="22"/>
          <w:szCs w:val="22"/>
        </w:rPr>
        <w:t xml:space="preserve">          </w:t>
      </w:r>
      <w:r w:rsidR="00624D5A" w:rsidRPr="003F4BD0">
        <w:rPr>
          <w:rFonts w:hAnsi="Calibri" w:ascii="Calibri"/>
          <w:sz w:val="22"/>
          <w:szCs w:val="22"/>
        </w:rPr>
        <w:t>Zabilježeno je da je glavni uložak osnovan u z.k.ul. 1179 k.o. Obrež</w:t>
      </w:r>
      <w:r>
        <w:rPr>
          <w:rFonts w:hAnsi="Calibri" w:ascii="Calibri"/>
          <w:sz w:val="22"/>
          <w:szCs w:val="22"/>
        </w:rPr>
        <w:t xml:space="preserve">  </w:t>
      </w:r>
    </w:p>
    <w:p w:rsidRDefault="00624D5A" w:rsidP="000A3836" w:rsidR="00624D5A" w:rsidRPr="0007742F">
      <w:pPr>
        <w:tabs>
          <w:tab w:pos="748" w:val="left"/>
        </w:tabs>
        <w:spacing w:lineRule="atLeast" w:line="20"/>
        <w:ind w:hanging="360" w:left="720"/>
        <w:jc w:val="both"/>
        <w:rPr>
          <w:rFonts w:hAnsi="Calibri" w:ascii="Calibri"/>
          <w:sz w:val="16"/>
          <w:szCs w:val="16"/>
        </w:rPr>
      </w:pPr>
    </w:p>
    <w:p w:rsidRDefault="003F4BD0" w:rsidP="000A3836" w:rsidR="003F4BD0" w:rsidRPr="000A3836">
      <w:pPr>
        <w:numPr>
          <w:ilvl w:val="1"/>
          <w:numId w:val="7"/>
        </w:numPr>
        <w:tabs>
          <w:tab w:pos="748" w:val="left"/>
        </w:tabs>
        <w:spacing w:lineRule="atLeast" w:line="20"/>
        <w:ind w:hanging="1080"/>
        <w:jc w:val="both"/>
        <w:rPr>
          <w:rFonts w:hAnsi="Calibri" w:ascii="Calibri"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  <w:lang w:val="en-US"/>
        </w:rPr>
        <w:t xml:space="preserve">HYPO ALPE-ADRIA-BANK D.D., OIB: 14036333877, </w:t>
      </w:r>
      <w:smartTag w:element="City" w:uri="urn:schemas-microsoft-com:office:smarttags">
        <w:smartTag w:element="place" w:uri="urn:schemas-microsoft-com:office:smarttags">
          <w:r w:rsidRPr="000A3836">
            <w:rPr>
              <w:rFonts w:hAnsi="Calibri" w:ascii="Calibri"/>
              <w:bCs/>
              <w:sz w:val="22"/>
              <w:szCs w:val="22"/>
              <w:lang w:val="en-US"/>
            </w:rPr>
            <w:t>ZAGREB</w:t>
          </w:r>
        </w:smartTag>
      </w:smartTag>
      <w:r w:rsidRPr="000A3836">
        <w:rPr>
          <w:rFonts w:hAnsi="Calibri" w:ascii="Calibri"/>
          <w:bCs/>
          <w:sz w:val="22"/>
          <w:szCs w:val="22"/>
          <w:lang w:val="en-US"/>
        </w:rPr>
        <w:t xml:space="preserve"> SLAVONSKA AVENIJA 6</w:t>
      </w:r>
    </w:p>
    <w:p w:rsidRDefault="00624D5A" w:rsidP="000A3836" w:rsidR="00624D5A" w:rsidRPr="003F4BD0">
      <w:pPr>
        <w:tabs>
          <w:tab w:pos="748" w:val="left"/>
        </w:tabs>
        <w:spacing w:lineRule="atLeast" w:line="20"/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2.1</w:t>
      </w:r>
      <w:r w:rsidRPr="003F4BD0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trans" w:name="ls"/>
          <w:attr w:val="10" w:name="Month"/>
          <w:attr w:val="23" w:name="Day"/>
          <w:attr w:val="2008" w:name="Year"/>
        </w:smartTagPr>
        <w:r w:rsidRPr="003F4BD0">
          <w:rPr>
            <w:rFonts w:hAnsi="Calibri" w:ascii="Calibri"/>
            <w:sz w:val="22"/>
            <w:szCs w:val="22"/>
          </w:rPr>
          <w:t>23.10.2008.</w:t>
        </w:r>
      </w:smartTag>
      <w:r w:rsidRPr="003F4BD0">
        <w:rPr>
          <w:rFonts w:hAnsi="Calibri" w:ascii="Calibri"/>
          <w:sz w:val="22"/>
          <w:szCs w:val="22"/>
        </w:rPr>
        <w:t xml:space="preserve"> broj Z-2384/08 </w:t>
      </w:r>
      <w:r w:rsidRPr="003F4BD0">
        <w:rPr>
          <w:rFonts w:hAnsi="Calibri" w:ascii="Calibri"/>
          <w:b/>
          <w:bCs/>
          <w:sz w:val="22"/>
          <w:szCs w:val="22"/>
        </w:rPr>
        <w:t xml:space="preserve">za iznos od 20.000,00 EUR </w:t>
      </w:r>
      <w:r w:rsidR="00701367">
        <w:rPr>
          <w:rFonts w:hAnsi="Calibri" w:ascii="Calibri"/>
          <w:b/>
          <w:bCs/>
          <w:sz w:val="22"/>
          <w:szCs w:val="22"/>
        </w:rPr>
        <w:t xml:space="preserve">                     </w:t>
      </w:r>
      <w:r w:rsidRPr="003F4BD0">
        <w:rPr>
          <w:rFonts w:hAnsi="Calibri" w:ascii="Calibri"/>
          <w:bCs/>
          <w:sz w:val="22"/>
          <w:szCs w:val="22"/>
        </w:rPr>
        <w:t>- GLAVNI ULOŽAK</w:t>
      </w:r>
    </w:p>
    <w:p w:rsidRDefault="003F4BD0" w:rsidP="000A3836" w:rsidR="003F4BD0" w:rsidRPr="003F4BD0">
      <w:pPr>
        <w:tabs>
          <w:tab w:pos="360" w:val="num"/>
        </w:tabs>
        <w:spacing w:lineRule="atLeast" w:line="20"/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3.1</w:t>
      </w:r>
      <w:r w:rsidRPr="003F4BD0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trans" w:name="ls"/>
          <w:attr w:val="10" w:name="Month"/>
          <w:attr w:val="23" w:name="Day"/>
          <w:attr w:val="2008" w:name="Year"/>
        </w:smartTagPr>
        <w:r w:rsidRPr="003F4BD0">
          <w:rPr>
            <w:rFonts w:hAnsi="Calibri" w:ascii="Calibri"/>
            <w:sz w:val="22"/>
            <w:szCs w:val="22"/>
          </w:rPr>
          <w:t>23.10.2008.</w:t>
        </w:r>
      </w:smartTag>
      <w:r w:rsidRPr="003F4BD0">
        <w:rPr>
          <w:rFonts w:hAnsi="Calibri" w:ascii="Calibri"/>
          <w:sz w:val="22"/>
          <w:szCs w:val="22"/>
        </w:rPr>
        <w:t xml:space="preserve"> broj Z-2384/08       ZABILJEŽBA</w:t>
      </w:r>
    </w:p>
    <w:p w:rsidRDefault="003F4BD0" w:rsidP="000A3836" w:rsidR="003F4BD0" w:rsidRPr="003F4BD0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</w:rPr>
      </w:pPr>
      <w:r w:rsidRPr="003F4BD0">
        <w:rPr>
          <w:rFonts w:hAnsi="Calibri" w:ascii="Calibri"/>
          <w:sz w:val="22"/>
          <w:szCs w:val="22"/>
        </w:rPr>
        <w:tab/>
        <w:t>Zabilježuje se da je sporedna hipoteka osnova u z.k.ul. 1299 iste k.o.</w:t>
      </w:r>
    </w:p>
    <w:p w:rsidRDefault="003F4BD0" w:rsidP="000A3836" w:rsidR="003F4BD0" w:rsidRPr="003F4BD0">
      <w:pPr>
        <w:tabs>
          <w:tab w:pos="360" w:val="num"/>
        </w:tabs>
        <w:spacing w:lineRule="atLeast" w:line="20"/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4.1</w:t>
      </w:r>
      <w:r w:rsidRPr="003F4BD0">
        <w:rPr>
          <w:rFonts w:hAnsi="Calibri" w:ascii="Calibri"/>
          <w:sz w:val="22"/>
          <w:szCs w:val="22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Zaprimljeno </w:t>
      </w:r>
      <w:smartTag w:element="date" w:uri="urn:schemas-microsoft-com:office:smarttags">
        <w:smartTagPr>
          <w:attr w:val="trans" w:name="ls"/>
          <w:attr w:val="2" w:name="Month"/>
          <w:attr w:val="19" w:name="Day"/>
          <w:attr w:val="2014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19.02.2014.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broj Z-291/14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     </w:t>
      </w:r>
      <w:r w:rsidRPr="003F4BD0">
        <w:rPr>
          <w:rFonts w:hAnsi="Calibri" w:ascii="Calibri"/>
          <w:sz w:val="22"/>
          <w:szCs w:val="22"/>
        </w:rPr>
        <w:t>ZABILJEŽBA</w:t>
      </w:r>
    </w:p>
    <w:p w:rsidRDefault="00545F07" w:rsidP="000A3836" w:rsidR="00545F07" w:rsidRPr="0007742F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3F4BD0" w:rsidP="000A3836" w:rsidR="003F4BD0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3F4BD0" w:rsidP="000A3836" w:rsidR="003F4BD0" w:rsidRPr="003F4BD0">
      <w:pPr>
        <w:autoSpaceDE w:val="false"/>
        <w:autoSpaceDN w:val="false"/>
        <w:adjustRightInd w:val="false"/>
        <w:spacing w:lineRule="atLeast" w:line="20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6.1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Zaprimljeno </w:t>
      </w:r>
      <w:smartTag w:element="date" w:uri="urn:schemas-microsoft-com:office:smarttags">
        <w:smartTagPr>
          <w:attr w:val="trans" w:name="ls"/>
          <w:attr w:val="01" w:name="Month"/>
          <w:attr w:val="25" w:name="Day"/>
          <w:attr w:val="2016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25.01.2016.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broj Z-112/16</w:t>
      </w:r>
    </w:p>
    <w:p w:rsidRDefault="00545F07" w:rsidP="000A3836" w:rsidR="00545F07" w:rsidRPr="0007742F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3F4BD0" w:rsidP="000A3836" w:rsidR="003F4BD0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3F4BD0" w:rsidP="000A3836" w:rsidR="003F4BD0" w:rsidRPr="003F4BD0">
      <w:pPr>
        <w:autoSpaceDE w:val="false"/>
        <w:autoSpaceDN w:val="false"/>
        <w:adjustRightInd w:val="false"/>
        <w:spacing w:lineRule="atLeast" w:line="20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7.1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 w:val="en-US"/>
        </w:rPr>
        <w:t xml:space="preserve">Zaprimljeno </w:t>
      </w:r>
      <w:smartTag w:element="date" w:uri="urn:schemas-microsoft-com:office:smarttags">
        <w:smartTagPr>
          <w:attr w:val="trans" w:name="ls"/>
          <w:attr w:val="01" w:name="Month"/>
          <w:attr w:val="02" w:name="Day"/>
          <w:attr w:val="2017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 w:val="en-US"/>
          </w:rPr>
          <w:t>02.01.2017.</w:t>
        </w:r>
      </w:smartTag>
      <w:r w:rsidRPr="003F4BD0">
        <w:rPr>
          <w:rFonts w:cs="TimesNewRomanPSMT" w:hAnsi="Calibri" w:ascii="Calibri"/>
          <w:sz w:val="22"/>
          <w:szCs w:val="22"/>
          <w:lang w:eastAsia="en-US" w:val="en-US"/>
        </w:rPr>
        <w:t>g. pod brojem Z-179/2017</w:t>
      </w:r>
      <w:r>
        <w:rPr>
          <w:rFonts w:cs="TimesNewRomanPSMT" w:hAnsi="Calibri" w:ascii="Calibri"/>
          <w:sz w:val="22"/>
          <w:szCs w:val="22"/>
          <w:lang w:eastAsia="en-US" w:val="en-US"/>
        </w:rPr>
        <w:t xml:space="preserve"> </w:t>
      </w:r>
      <w:r w:rsidRPr="003F4BD0">
        <w:rPr>
          <w:rFonts w:hAnsi="Calibri" w:ascii="Calibri"/>
          <w:b/>
          <w:bCs/>
          <w:sz w:val="22"/>
          <w:szCs w:val="22"/>
        </w:rPr>
        <w:t>za iznos od</w:t>
      </w:r>
      <w:r>
        <w:rPr>
          <w:rFonts w:hAnsi="Calibri" w:ascii="Calibri"/>
          <w:b/>
          <w:bCs/>
          <w:sz w:val="22"/>
          <w:szCs w:val="22"/>
        </w:rPr>
        <w:t xml:space="preserve"> </w:t>
      </w:r>
      <w:r w:rsidRPr="003F4BD0">
        <w:rPr>
          <w:rFonts w:hAnsi="Calibri" w:ascii="Calibri"/>
          <w:b/>
          <w:bCs/>
          <w:sz w:val="22"/>
          <w:szCs w:val="22"/>
          <w:lang w:val="en-US"/>
        </w:rPr>
        <w:t>673.993,75 KN</w:t>
      </w:r>
    </w:p>
    <w:p w:rsidRDefault="005B06B4" w:rsidP="000A3836" w:rsidR="003F4BD0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  <w:lang w:val="en-US"/>
        </w:rPr>
      </w:pPr>
      <w:r w:rsidRPr="000A3836">
        <w:rPr>
          <w:rFonts w:hAnsi="Calibri" w:ascii="Calibri"/>
          <w:sz w:val="22"/>
          <w:szCs w:val="22"/>
          <w:lang w:val="en-US"/>
        </w:rPr>
        <w:t xml:space="preserve">    </w:t>
      </w:r>
      <w:r w:rsidRPr="000A3836">
        <w:rPr>
          <w:rFonts w:hAnsi="Calibri" w:ascii="Calibri"/>
          <w:b/>
          <w:sz w:val="22"/>
          <w:szCs w:val="22"/>
          <w:lang w:val="en-US"/>
        </w:rPr>
        <w:t>7.2</w:t>
      </w:r>
      <w:r w:rsidRPr="000A3836">
        <w:rPr>
          <w:rFonts w:hAnsi="Calibri" w:ascii="Calibri"/>
          <w:sz w:val="22"/>
          <w:szCs w:val="22"/>
          <w:lang w:val="en-US"/>
        </w:rPr>
        <w:t>.</w:t>
      </w:r>
      <w:r w:rsidR="0007742F" w:rsidRPr="000A3836">
        <w:rPr>
          <w:rFonts w:hAnsi="Calibri" w:ascii="Calibri"/>
          <w:sz w:val="22"/>
          <w:szCs w:val="22"/>
          <w:lang w:val="en-US"/>
        </w:rPr>
        <w:t>ZABILJEŽBA, OVRŠIVOST TRAŽBINE, na C red. br. 7.1.</w:t>
      </w:r>
    </w:p>
    <w:p w:rsidRDefault="009A7028" w:rsidP="009A7028" w:rsidR="009A7028" w:rsidRPr="009A7028">
      <w:pPr>
        <w:tabs>
          <w:tab w:pos="180" w:val="num"/>
          <w:tab w:pos="360" w:val="left"/>
        </w:tabs>
        <w:spacing w:lineRule="atLeast" w:line="20"/>
        <w:ind w:left="360"/>
        <w:jc w:val="both"/>
        <w:rPr>
          <w:rFonts w:hAnsi="Calibri" w:ascii="Calibri"/>
          <w:sz w:val="22"/>
          <w:szCs w:val="22"/>
        </w:rPr>
      </w:pPr>
      <w:r w:rsidRPr="009A7028">
        <w:rPr>
          <w:rFonts w:hAnsi="Calibri" w:ascii="Calibri"/>
          <w:b/>
          <w:sz w:val="22"/>
          <w:szCs w:val="22"/>
        </w:rPr>
        <w:t>7</w:t>
      </w:r>
      <w:r w:rsidRPr="009A7028">
        <w:rPr>
          <w:rFonts w:hAnsi="Calibri" w:ascii="Calibri"/>
          <w:sz w:val="22"/>
          <w:szCs w:val="22"/>
        </w:rPr>
        <w:t>.3. Na temelju Rješenja  o osiguranju Općinskog suda u Sesvetama broj Ovr-165/14 I Ovr-3148/15    (ispravak Rješenja), određeno je osiguranje uknjižbom založnog prava u korist predlagatelja osiguranja REPUBLIKE HRVATSKE, MINISTARSTVO FINANCIJA.</w:t>
      </w:r>
    </w:p>
    <w:p w:rsidRDefault="000A3836" w:rsidP="003F4BD0" w:rsidR="000A383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535BE6" w:rsidP="00535BE6" w:rsid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>- procijenjena vrijednost  nekretnine iznosi   23.566,30 kn</w:t>
      </w:r>
    </w:p>
    <w:p w:rsidRDefault="00457FDA" w:rsidP="00535BE6" w:rsidR="00457FDA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B34D80" w:rsidP="00535BE6" w:rsidR="00B34D80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457FDA" w:rsidP="00535BE6" w:rsidR="00457FDA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07742F" w:rsidP="0007742F" w:rsidR="0007742F" w:rsidRPr="000A3836">
      <w:pPr>
        <w:numPr>
          <w:ilvl w:val="0"/>
          <w:numId w:val="9"/>
        </w:numPr>
        <w:tabs>
          <w:tab w:pos="720" w:val="clear"/>
          <w:tab w:pos="360" w:val="num"/>
        </w:tabs>
        <w:ind w:left="360"/>
        <w:jc w:val="both"/>
        <w:rPr>
          <w:rFonts w:cs="Gautami" w:hAnsi="Calibri" w:ascii="Calibri"/>
          <w:b/>
          <w:sz w:val="22"/>
          <w:szCs w:val="22"/>
          <w:u w:val="single"/>
        </w:rPr>
      </w:pPr>
      <w:r w:rsidRPr="000A3836">
        <w:rPr>
          <w:rFonts w:cs="Gautami" w:hAnsi="Calibri" w:ascii="Calibri"/>
          <w:b/>
          <w:sz w:val="22"/>
          <w:szCs w:val="22"/>
          <w:u w:val="single"/>
        </w:rPr>
        <w:t xml:space="preserve">ORANICA MLAKA, broj ZK uloška: 1299,  </w:t>
      </w:r>
      <w:r w:rsidR="00535BE6">
        <w:rPr>
          <w:rFonts w:cs="Gautami" w:hAnsi="Calibri" w:ascii="Calibri"/>
          <w:b/>
          <w:sz w:val="22"/>
          <w:szCs w:val="22"/>
          <w:u w:val="single"/>
        </w:rPr>
        <w:t>k.o. 335886, OBREŽ, k.č.br. 177</w:t>
      </w:r>
      <w:r w:rsidRPr="000A3836">
        <w:rPr>
          <w:rFonts w:cs="Gautami" w:hAnsi="Calibri" w:ascii="Calibri"/>
          <w:b/>
          <w:sz w:val="22"/>
          <w:szCs w:val="22"/>
          <w:u w:val="single"/>
        </w:rPr>
        <w:t xml:space="preserve">/1 – površine </w:t>
      </w:r>
      <w:smartTag w:element="metricconverter" w:uri="urn:schemas-microsoft-com:office:smarttags">
        <w:smartTagPr>
          <w:attr w:val="1155 m2" w:name="ProductID"/>
        </w:smartTagPr>
        <w:r w:rsidRPr="000A3836">
          <w:rPr>
            <w:rFonts w:cs="Gautami" w:hAnsi="Calibri" w:ascii="Calibri"/>
            <w:b/>
            <w:sz w:val="22"/>
            <w:szCs w:val="22"/>
            <w:u w:val="single"/>
          </w:rPr>
          <w:t>1155 m</w:t>
        </w:r>
        <w:r w:rsidRPr="000A3836">
          <w:rPr>
            <w:rFonts w:cs="Gautami"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Default="00FB13B6" w:rsidP="000A3836" w:rsidR="00FB13B6" w:rsidRPr="00FB13B6">
      <w:pPr>
        <w:spacing w:lineRule="atLeast" w:line="20"/>
        <w:ind w:firstLine="720"/>
        <w:jc w:val="center"/>
        <w:rPr>
          <w:rFonts w:hAnsi="Calibri" w:ascii="Calibri"/>
          <w:sz w:val="16"/>
          <w:szCs w:val="16"/>
          <w:lang w:val="en-US"/>
        </w:rPr>
      </w:pPr>
    </w:p>
    <w:p w:rsidRDefault="00FB13B6" w:rsidP="000A3836" w:rsidR="0007742F">
      <w:pPr>
        <w:spacing w:lineRule="atLeast" w:line="20"/>
        <w:ind w:firstLine="720"/>
        <w:jc w:val="center"/>
        <w:rPr>
          <w:rFonts w:hAnsi="Calibri" w:ascii="Calibri"/>
          <w:sz w:val="22"/>
          <w:szCs w:val="22"/>
          <w:lang w:val="en-US"/>
        </w:rPr>
      </w:pPr>
      <w:r w:rsidRPr="00FB13B6">
        <w:rPr>
          <w:rFonts w:hAnsi="Calibri" w:ascii="Calibri"/>
          <w:sz w:val="22"/>
          <w:szCs w:val="22"/>
          <w:lang w:val="en-US"/>
        </w:rPr>
        <w:t>DRUGI ODJELJAK</w:t>
      </w:r>
      <w:r w:rsidR="00701367">
        <w:rPr>
          <w:rFonts w:hAnsi="Calibri" w:ascii="Calibri"/>
          <w:sz w:val="22"/>
          <w:szCs w:val="22"/>
          <w:lang w:val="en-US"/>
        </w:rPr>
        <w:t xml:space="preserve"> </w:t>
      </w:r>
    </w:p>
    <w:tbl>
      <w:tblPr>
        <w:tblStyle w:val="Reetkatablice"/>
        <w:tblW w:type="dxa" w:w="964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1E0" w:noVBand="0" w:noHBand="0" w:lastColumn="1" w:firstColumn="1" w:lastRow="1" w:firstRow="1"/>
      </w:tblPr>
      <w:tblGrid>
        <w:gridCol w:w="8028"/>
        <w:gridCol w:w="236"/>
        <w:gridCol w:w="1384"/>
      </w:tblGrid>
      <w:tr w:rsidR="00701367">
        <w:tc>
          <w:tcPr>
            <w:tcW w:type="dxa" w:w="8028"/>
          </w:tcPr>
          <w:p w:rsidRDefault="000A3836" w:rsidP="000A3836" w:rsidR="0019041C">
            <w:pPr>
              <w:spacing w:lineRule="atLeast" w:line="20"/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b/>
                <w:sz w:val="22"/>
                <w:szCs w:val="22"/>
              </w:rPr>
              <w:t xml:space="preserve">      </w:t>
            </w:r>
            <w:r w:rsidR="0019041C" w:rsidRPr="007F5E7E">
              <w:rPr>
                <w:rFonts w:hAnsi="Calibri" w:ascii="Calibri"/>
                <w:b/>
                <w:sz w:val="22"/>
                <w:szCs w:val="22"/>
              </w:rPr>
              <w:t>1.1.</w:t>
            </w:r>
            <w:r w:rsidR="0019041C">
              <w:rPr>
                <w:rFonts w:hAnsi="Calibri" w:ascii="Calibri"/>
                <w:sz w:val="22"/>
                <w:szCs w:val="22"/>
              </w:rPr>
              <w:t xml:space="preserve"> Zaprimljeno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0" w:name="Day"/>
                <w:attr w:val="2008" w:name="Year"/>
              </w:smartTagPr>
              <w:r w:rsidR="0019041C">
                <w:rPr>
                  <w:rFonts w:hAnsi="Calibri" w:ascii="Calibri"/>
                  <w:sz w:val="22"/>
                  <w:szCs w:val="22"/>
                </w:rPr>
                <w:t>10.11.2008.</w:t>
              </w:r>
            </w:smartTag>
            <w:r w:rsidR="0019041C">
              <w:rPr>
                <w:rFonts w:hAnsi="Calibri" w:ascii="Calibri"/>
                <w:sz w:val="22"/>
                <w:szCs w:val="22"/>
              </w:rPr>
              <w:t xml:space="preserve"> broj Z-2523/08.</w:t>
            </w:r>
          </w:p>
          <w:p w:rsidRDefault="00701367" w:rsidP="000A3836" w:rsidR="00701367" w:rsidRPr="000A3836">
            <w:pPr>
              <w:spacing w:lineRule="atLeast" w:line="20"/>
              <w:jc w:val="both"/>
              <w:rPr>
                <w:rFonts w:hAnsi="Calibri" w:ascii="Calibri"/>
                <w:sz w:val="16"/>
                <w:szCs w:val="16"/>
              </w:rPr>
            </w:pPr>
          </w:p>
        </w:tc>
        <w:tc>
          <w:tcPr>
            <w:tcW w:type="dxa" w:w="236"/>
          </w:tcPr>
          <w:p w:rsidRDefault="00701367" w:rsidP="000A3836" w:rsidR="00701367">
            <w:pPr>
              <w:spacing w:lineRule="atLeast" w:line="20"/>
              <w:jc w:val="both"/>
              <w:rPr>
                <w:rFonts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384"/>
          </w:tcPr>
          <w:p w:rsidRDefault="00701367" w:rsidP="000A3836" w:rsidR="00701367">
            <w:pPr>
              <w:spacing w:lineRule="atLeast" w:line="20"/>
              <w:jc w:val="right"/>
              <w:rPr>
                <w:rFonts w:hAnsi="Calibri" w:ascii="Calibri"/>
                <w:sz w:val="22"/>
                <w:szCs w:val="22"/>
                <w:lang w:val="en-US"/>
              </w:rPr>
            </w:pPr>
            <w:r>
              <w:rPr>
                <w:rFonts w:hAnsi="Calibri" w:ascii="Calibri"/>
                <w:sz w:val="22"/>
                <w:szCs w:val="22"/>
                <w:lang w:val="en-US"/>
              </w:rPr>
              <w:t>ZABILJEŽBA</w:t>
            </w:r>
          </w:p>
        </w:tc>
      </w:tr>
    </w:tbl>
    <w:p w:rsidRDefault="0007742F" w:rsidP="000A3836" w:rsidR="0007742F" w:rsidRPr="00624D5A">
      <w:pPr>
        <w:spacing w:lineRule="atLeast" w:line="20"/>
        <w:ind w:firstLine="360"/>
        <w:jc w:val="both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07742F" w:rsidP="000A3836" w:rsidR="0007742F" w:rsidRPr="00EC6417">
      <w:pPr>
        <w:spacing w:lineRule="atLeast" w:line="20"/>
        <w:ind w:firstLine="720"/>
        <w:jc w:val="center"/>
        <w:rPr>
          <w:rFonts w:hAnsi="Calibri" w:ascii="Calibri"/>
          <w:sz w:val="22"/>
          <w:szCs w:val="22"/>
        </w:rPr>
      </w:pPr>
      <w:r w:rsidRPr="00EC6417">
        <w:rPr>
          <w:rFonts w:hAnsi="Calibri" w:ascii="Calibri"/>
          <w:sz w:val="22"/>
          <w:szCs w:val="22"/>
        </w:rPr>
        <w:t xml:space="preserve">C </w:t>
      </w:r>
      <w:r w:rsidR="00EC6417">
        <w:rPr>
          <w:rFonts w:hAnsi="Calibri" w:ascii="Calibri"/>
          <w:sz w:val="22"/>
          <w:szCs w:val="22"/>
        </w:rPr>
        <w:t xml:space="preserve"> </w:t>
      </w:r>
      <w:r w:rsidRPr="00EC6417">
        <w:rPr>
          <w:rFonts w:hAnsi="Calibri" w:ascii="Calibri"/>
          <w:sz w:val="22"/>
          <w:szCs w:val="22"/>
        </w:rPr>
        <w:t>Teretovnica</w:t>
      </w:r>
    </w:p>
    <w:p w:rsidRDefault="00FB13B6" w:rsidP="000A3836" w:rsidR="00FB13B6" w:rsidRPr="000A3836">
      <w:pPr>
        <w:numPr>
          <w:ilvl w:val="1"/>
          <w:numId w:val="7"/>
        </w:numPr>
        <w:tabs>
          <w:tab w:pos="1440" w:val="clear"/>
          <w:tab w:pos="748" w:val="left"/>
          <w:tab w:pos="1122" w:val="num"/>
        </w:tabs>
        <w:spacing w:lineRule="atLeast" w:line="20"/>
        <w:ind w:hanging="108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</w:p>
    <w:p w:rsidRDefault="00FB13B6" w:rsidP="000A3836" w:rsidR="00FB13B6" w:rsidRPr="003F4BD0">
      <w:pPr>
        <w:tabs>
          <w:tab w:pos="748" w:val="left"/>
        </w:tabs>
        <w:spacing w:lineRule="atLeast" w:line="20"/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1.1</w:t>
      </w:r>
      <w:r w:rsidRPr="003F4BD0">
        <w:rPr>
          <w:rFonts w:hAnsi="Calibri" w:ascii="Calibri"/>
          <w:sz w:val="22"/>
          <w:szCs w:val="22"/>
        </w:rPr>
        <w:t xml:space="preserve"> </w:t>
      </w:r>
      <w:r w:rsidR="00701367" w:rsidRPr="00701367">
        <w:rPr>
          <w:rFonts w:hAnsi="Calibri" w:ascii="Calibri"/>
          <w:sz w:val="22"/>
          <w:szCs w:val="22"/>
          <w:lang w:val="en-US"/>
        </w:rPr>
        <w:t xml:space="preserve">Zaprimljeno </w:t>
      </w:r>
      <w:smartTag w:element="date" w:uri="urn:schemas-microsoft-com:office:smarttags">
        <w:smartTagPr>
          <w:attr w:val="trans" w:name="ls"/>
          <w:attr w:val="07" w:name="Month"/>
          <w:attr w:val="18" w:name="Day"/>
          <w:attr w:val="2008" w:name="Year"/>
        </w:smartTagPr>
        <w:r w:rsidR="00701367" w:rsidRPr="00701367">
          <w:rPr>
            <w:rFonts w:hAnsi="Calibri" w:ascii="Calibri"/>
            <w:sz w:val="22"/>
            <w:szCs w:val="22"/>
            <w:lang w:val="en-US"/>
          </w:rPr>
          <w:t>18.07.2008.</w:t>
        </w:r>
      </w:smartTag>
      <w:r w:rsidR="00701367" w:rsidRPr="00701367">
        <w:rPr>
          <w:rFonts w:hAnsi="Calibri" w:ascii="Calibri"/>
          <w:sz w:val="22"/>
          <w:szCs w:val="22"/>
          <w:lang w:val="en-US"/>
        </w:rPr>
        <w:t xml:space="preserve"> broj Z-1801/08</w:t>
      </w:r>
      <w:r w:rsidR="00701367">
        <w:rPr>
          <w:rFonts w:hAnsi="Calibri" w:ascii="Calibri"/>
          <w:sz w:val="22"/>
          <w:szCs w:val="22"/>
          <w:lang w:val="en-US"/>
        </w:rPr>
        <w:tab/>
      </w:r>
      <w:r w:rsidR="00701367">
        <w:rPr>
          <w:rFonts w:hAnsi="Calibri" w:ascii="Calibri"/>
          <w:sz w:val="22"/>
          <w:szCs w:val="22"/>
          <w:lang w:val="en-US"/>
        </w:rPr>
        <w:tab/>
      </w:r>
      <w:r w:rsidR="00701367">
        <w:rPr>
          <w:rFonts w:hAnsi="Calibri" w:ascii="Calibri"/>
          <w:sz w:val="22"/>
          <w:szCs w:val="22"/>
          <w:lang w:val="en-US"/>
        </w:rPr>
        <w:tab/>
      </w:r>
      <w:r w:rsidR="00701367">
        <w:rPr>
          <w:rFonts w:hAnsi="Calibri" w:ascii="Calibri"/>
          <w:sz w:val="22"/>
          <w:szCs w:val="22"/>
          <w:lang w:val="en-US"/>
        </w:rPr>
        <w:tab/>
      </w:r>
      <w:r w:rsidR="00701367">
        <w:rPr>
          <w:rFonts w:hAnsi="Calibri" w:ascii="Calibri"/>
          <w:sz w:val="22"/>
          <w:szCs w:val="22"/>
          <w:lang w:val="en-US"/>
        </w:rPr>
        <w:tab/>
        <w:t xml:space="preserve">      - </w:t>
      </w:r>
      <w:r w:rsidRPr="003F4BD0">
        <w:rPr>
          <w:rFonts w:hAnsi="Calibri" w:ascii="Calibri"/>
          <w:bCs/>
          <w:sz w:val="22"/>
          <w:szCs w:val="22"/>
        </w:rPr>
        <w:t xml:space="preserve"> SPOREDNI ULOŽAK</w:t>
      </w:r>
    </w:p>
    <w:p w:rsidRDefault="000A3836" w:rsidP="000A3836" w:rsidR="00545F07" w:rsidRPr="00701367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b/>
          <w:sz w:val="22"/>
          <w:szCs w:val="22"/>
          <w:lang w:val="en-US"/>
        </w:rPr>
        <w:t xml:space="preserve">    </w:t>
      </w:r>
      <w:r w:rsidR="00701367" w:rsidRPr="007F5E7E">
        <w:rPr>
          <w:rFonts w:hAnsi="Calibri" w:ascii="Calibri"/>
          <w:b/>
          <w:sz w:val="22"/>
          <w:szCs w:val="22"/>
          <w:lang w:val="en-US"/>
        </w:rPr>
        <w:t>1.2</w:t>
      </w:r>
      <w:r w:rsidR="00701367" w:rsidRPr="00701367">
        <w:rPr>
          <w:rFonts w:hAnsi="Calibri" w:ascii="Calibri"/>
          <w:sz w:val="22"/>
          <w:szCs w:val="22"/>
          <w:lang w:val="en-US"/>
        </w:rPr>
        <w:t xml:space="preserve"> Zaprimljeno </w:t>
      </w:r>
      <w:smartTag w:element="date" w:uri="urn:schemas-microsoft-com:office:smarttags">
        <w:smartTagPr>
          <w:attr w:val="trans" w:name="ls"/>
          <w:attr w:val="07" w:name="Month"/>
          <w:attr w:val="18" w:name="Day"/>
          <w:attr w:val="2008" w:name="Year"/>
        </w:smartTagPr>
        <w:r w:rsidR="00701367" w:rsidRPr="00701367">
          <w:rPr>
            <w:rFonts w:hAnsi="Calibri" w:ascii="Calibri"/>
            <w:sz w:val="22"/>
            <w:szCs w:val="22"/>
            <w:lang w:val="en-US"/>
          </w:rPr>
          <w:t>18.07.2008.</w:t>
        </w:r>
      </w:smartTag>
      <w:r w:rsidR="00701367" w:rsidRPr="00701367">
        <w:rPr>
          <w:rFonts w:hAnsi="Calibri" w:ascii="Calibri"/>
          <w:sz w:val="22"/>
          <w:szCs w:val="22"/>
          <w:lang w:val="en-US"/>
        </w:rPr>
        <w:t xml:space="preserve"> broj Z-1801/08</w:t>
      </w:r>
      <w:r>
        <w:rPr>
          <w:rFonts w:hAnsi="Calibri" w:ascii="Calibri"/>
          <w:sz w:val="22"/>
          <w:szCs w:val="22"/>
          <w:lang w:val="en-US"/>
        </w:rPr>
        <w:t xml:space="preserve"> </w:t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 w:rsidR="00545F07">
        <w:rPr>
          <w:rFonts w:hAnsi="Calibri" w:ascii="Calibri"/>
          <w:sz w:val="22"/>
          <w:szCs w:val="22"/>
          <w:lang w:val="en-US"/>
        </w:rPr>
        <w:t xml:space="preserve"> - </w:t>
      </w:r>
      <w:r w:rsidR="00545F07" w:rsidRPr="00701367">
        <w:rPr>
          <w:rFonts w:hAnsi="Calibri" w:ascii="Calibri"/>
          <w:sz w:val="22"/>
          <w:szCs w:val="22"/>
          <w:lang w:val="en-US"/>
        </w:rPr>
        <w:t>ZABILJEŽBA</w:t>
      </w:r>
    </w:p>
    <w:p w:rsidRDefault="00545F07" w:rsidP="000A3836" w:rsidR="00701367" w:rsidRPr="00701367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sz w:val="22"/>
          <w:szCs w:val="22"/>
          <w:lang w:val="en-US"/>
        </w:rPr>
        <w:t xml:space="preserve">       </w:t>
      </w:r>
      <w:r w:rsidR="00701367" w:rsidRPr="00701367">
        <w:rPr>
          <w:rFonts w:hAnsi="Calibri" w:ascii="Calibri"/>
          <w:sz w:val="22"/>
          <w:szCs w:val="22"/>
          <w:lang w:val="en-US"/>
        </w:rPr>
        <w:t>Zabilježeno je da je glavni uložak osnovan u z.k.ul. 1179 k.o. Obrež</w:t>
      </w:r>
    </w:p>
    <w:p w:rsidRDefault="0007742F" w:rsidP="000A3836" w:rsidR="0007742F" w:rsidRPr="00592C53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545F07" w:rsidP="000A3836" w:rsidR="00545F07" w:rsidRPr="000A3836">
      <w:pPr>
        <w:numPr>
          <w:ilvl w:val="1"/>
          <w:numId w:val="7"/>
        </w:numPr>
        <w:tabs>
          <w:tab w:pos="1440" w:val="clear"/>
          <w:tab w:pos="748" w:val="left"/>
          <w:tab w:pos="1122" w:val="num"/>
        </w:tabs>
        <w:spacing w:lineRule="atLeast" w:line="20"/>
        <w:ind w:hanging="108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</w:p>
    <w:p w:rsidRDefault="000A3836" w:rsidP="000A3836" w:rsidR="00545F07" w:rsidRPr="003F4BD0">
      <w:pPr>
        <w:tabs>
          <w:tab w:pos="748" w:val="left"/>
        </w:tabs>
        <w:spacing w:lineRule="atLeast" w:line="20"/>
        <w:ind w:firstLine="180"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 xml:space="preserve"> </w:t>
      </w:r>
      <w:r w:rsidR="00545F07" w:rsidRPr="007F5E7E">
        <w:rPr>
          <w:rFonts w:hAnsi="Calibri" w:ascii="Calibri"/>
          <w:b/>
          <w:sz w:val="22"/>
          <w:szCs w:val="22"/>
        </w:rPr>
        <w:t>2.1</w:t>
      </w:r>
      <w:r w:rsidR="00545F07" w:rsidRPr="003F4BD0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trans" w:name="ls"/>
          <w:attr w:val="10" w:name="Month"/>
          <w:attr w:val="23" w:name="Day"/>
          <w:attr w:val="2008" w:name="Year"/>
        </w:smartTagPr>
        <w:r w:rsidR="00545F07" w:rsidRPr="003F4BD0">
          <w:rPr>
            <w:rFonts w:hAnsi="Calibri" w:ascii="Calibri"/>
            <w:sz w:val="22"/>
            <w:szCs w:val="22"/>
          </w:rPr>
          <w:t>23.10.2008.</w:t>
        </w:r>
      </w:smartTag>
      <w:r w:rsidR="00545F07" w:rsidRPr="003F4BD0">
        <w:rPr>
          <w:rFonts w:hAnsi="Calibri" w:ascii="Calibri"/>
          <w:sz w:val="22"/>
          <w:szCs w:val="22"/>
        </w:rPr>
        <w:t xml:space="preserve"> broj Z-2384/08 </w:t>
      </w:r>
      <w:r w:rsidR="00545F07" w:rsidRPr="003F4BD0">
        <w:rPr>
          <w:rFonts w:hAnsi="Calibri" w:ascii="Calibri"/>
          <w:b/>
          <w:bCs/>
          <w:sz w:val="22"/>
          <w:szCs w:val="22"/>
        </w:rPr>
        <w:t xml:space="preserve">za iznos od 20.000,00 EUR </w:t>
      </w:r>
      <w:r w:rsidR="00545F07">
        <w:rPr>
          <w:rFonts w:hAnsi="Calibri" w:ascii="Calibri"/>
          <w:b/>
          <w:bCs/>
          <w:sz w:val="22"/>
          <w:szCs w:val="22"/>
        </w:rPr>
        <w:t xml:space="preserve">                     </w:t>
      </w:r>
      <w:r w:rsidR="00545F07" w:rsidRPr="003F4BD0">
        <w:rPr>
          <w:rFonts w:hAnsi="Calibri" w:ascii="Calibri"/>
          <w:bCs/>
          <w:sz w:val="22"/>
          <w:szCs w:val="22"/>
        </w:rPr>
        <w:t>- GLAVNI ULOŽAK</w:t>
      </w:r>
    </w:p>
    <w:p w:rsidRDefault="007F5E7E" w:rsidP="000A3836" w:rsidR="00545F07" w:rsidRPr="00545F07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 xml:space="preserve">     </w:t>
      </w:r>
      <w:r w:rsidR="00545F07" w:rsidRPr="007F5E7E">
        <w:rPr>
          <w:rFonts w:hAnsi="Calibri" w:ascii="Calibri"/>
          <w:b/>
          <w:sz w:val="22"/>
          <w:szCs w:val="22"/>
        </w:rPr>
        <w:t>3.1</w:t>
      </w:r>
      <w:r w:rsidR="00545F07" w:rsidRPr="00545F07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trans" w:name="ls"/>
          <w:attr w:val="10" w:name="Month"/>
          <w:attr w:val="23" w:name="Day"/>
          <w:attr w:val="2008" w:name="Year"/>
        </w:smartTagPr>
        <w:r w:rsidR="00545F07" w:rsidRPr="00545F07">
          <w:rPr>
            <w:rFonts w:hAnsi="Calibri" w:ascii="Calibri"/>
            <w:sz w:val="22"/>
            <w:szCs w:val="22"/>
          </w:rPr>
          <w:t>23.10.2008.</w:t>
        </w:r>
      </w:smartTag>
      <w:r w:rsidR="00545F07" w:rsidRPr="00545F07">
        <w:rPr>
          <w:rFonts w:hAnsi="Calibri" w:ascii="Calibri"/>
          <w:sz w:val="22"/>
          <w:szCs w:val="22"/>
        </w:rPr>
        <w:t xml:space="preserve"> broj Z-2384/08                                                                              -  ZABILJEŽBA</w:t>
      </w:r>
    </w:p>
    <w:p w:rsidRDefault="007F5E7E" w:rsidP="000A3836" w:rsidR="005B06B4" w:rsidRPr="005B06B4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sz w:val="22"/>
          <w:szCs w:val="22"/>
          <w:lang w:val="en-US"/>
        </w:rPr>
        <w:t xml:space="preserve">     </w:t>
      </w:r>
      <w:r w:rsidR="005B06B4" w:rsidRPr="007F5E7E">
        <w:rPr>
          <w:rFonts w:hAnsi="Calibri" w:ascii="Calibri"/>
          <w:b/>
          <w:sz w:val="22"/>
          <w:szCs w:val="22"/>
          <w:lang w:val="en-US"/>
        </w:rPr>
        <w:t xml:space="preserve">4.1 </w:t>
      </w:r>
      <w:r w:rsidR="005B06B4" w:rsidRPr="005B06B4">
        <w:rPr>
          <w:rFonts w:hAnsi="Calibri" w:ascii="Calibri"/>
          <w:sz w:val="22"/>
          <w:szCs w:val="22"/>
          <w:lang w:val="en-US"/>
        </w:rPr>
        <w:t xml:space="preserve">Zaprimljeno </w:t>
      </w:r>
      <w:smartTag w:element="date" w:uri="urn:schemas-microsoft-com:office:smarttags">
        <w:smartTagPr>
          <w:attr w:val="trans" w:name="ls"/>
          <w:attr w:val="2" w:name="Month"/>
          <w:attr w:val="19" w:name="Day"/>
          <w:attr w:val="2014" w:name="Year"/>
        </w:smartTagPr>
        <w:r w:rsidR="005B06B4" w:rsidRPr="005B06B4">
          <w:rPr>
            <w:rFonts w:hAnsi="Calibri" w:ascii="Calibri"/>
            <w:sz w:val="22"/>
            <w:szCs w:val="22"/>
            <w:lang w:val="en-US"/>
          </w:rPr>
          <w:t>19.02.2014.</w:t>
        </w:r>
      </w:smartTag>
      <w:r w:rsidR="005B06B4" w:rsidRPr="005B06B4">
        <w:rPr>
          <w:rFonts w:hAnsi="Calibri" w:ascii="Calibri"/>
          <w:sz w:val="22"/>
          <w:szCs w:val="22"/>
          <w:lang w:val="en-US"/>
        </w:rPr>
        <w:t xml:space="preserve"> broj Z-291/14</w:t>
      </w:r>
      <w:r w:rsidR="005B06B4">
        <w:rPr>
          <w:rFonts w:hAnsi="Calibri" w:ascii="Calibri"/>
          <w:sz w:val="22"/>
          <w:szCs w:val="22"/>
          <w:lang w:val="en-US"/>
        </w:rPr>
        <w:t xml:space="preserve"> </w:t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  <w:t xml:space="preserve">     </w:t>
      </w:r>
      <w:r w:rsidR="005B06B4" w:rsidRPr="00545F07">
        <w:rPr>
          <w:rFonts w:hAnsi="Calibri" w:ascii="Calibri"/>
          <w:sz w:val="22"/>
          <w:szCs w:val="22"/>
        </w:rPr>
        <w:t>-  ZABILJEŽBA</w:t>
      </w:r>
    </w:p>
    <w:p w:rsidRDefault="0007742F" w:rsidP="000A3836" w:rsidR="0007742F" w:rsidRPr="00592C53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5B06B4" w:rsidP="000A3836" w:rsidR="005B06B4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5B06B4" w:rsidP="000A3836" w:rsidR="005B06B4" w:rsidRPr="003F4BD0">
      <w:pPr>
        <w:autoSpaceDE w:val="false"/>
        <w:autoSpaceDN w:val="false"/>
        <w:adjustRightInd w:val="false"/>
        <w:spacing w:lineRule="atLeast" w:line="20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6.1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Zaprimljeno </w:t>
      </w:r>
      <w:smartTag w:element="date" w:uri="urn:schemas-microsoft-com:office:smarttags">
        <w:smartTagPr>
          <w:attr w:val="trans" w:name="ls"/>
          <w:attr w:val="01" w:name="Month"/>
          <w:attr w:val="25" w:name="Day"/>
          <w:attr w:val="2016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25.01.2016.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broj Z-112/16</w:t>
      </w:r>
    </w:p>
    <w:p w:rsidRDefault="005B06B4" w:rsidP="000A3836" w:rsidR="005B06B4" w:rsidRPr="00592C53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5B06B4" w:rsidP="000A3836" w:rsidR="005B06B4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5B06B4" w:rsidP="000A3836" w:rsidR="005B06B4" w:rsidRPr="003F4BD0">
      <w:pPr>
        <w:autoSpaceDE w:val="false"/>
        <w:autoSpaceDN w:val="false"/>
        <w:adjustRightInd w:val="false"/>
        <w:spacing w:lineRule="atLeast" w:line="20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7.1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 w:val="en-US"/>
        </w:rPr>
        <w:t xml:space="preserve">Zaprimljeno </w:t>
      </w:r>
      <w:smartTag w:element="date" w:uri="urn:schemas-microsoft-com:office:smarttags">
        <w:smartTagPr>
          <w:attr w:val="trans" w:name="ls"/>
          <w:attr w:val="01" w:name="Month"/>
          <w:attr w:val="02" w:name="Day"/>
          <w:attr w:val="2017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 w:val="en-US"/>
          </w:rPr>
          <w:t>02.01.2017.</w:t>
        </w:r>
      </w:smartTag>
      <w:r w:rsidRPr="003F4BD0">
        <w:rPr>
          <w:rFonts w:cs="TimesNewRomanPSMT" w:hAnsi="Calibri" w:ascii="Calibri"/>
          <w:sz w:val="22"/>
          <w:szCs w:val="22"/>
          <w:lang w:eastAsia="en-US" w:val="en-US"/>
        </w:rPr>
        <w:t>g. pod brojem Z-179/2017</w:t>
      </w:r>
      <w:r>
        <w:rPr>
          <w:rFonts w:cs="TimesNewRomanPSMT" w:hAnsi="Calibri" w:ascii="Calibri"/>
          <w:sz w:val="22"/>
          <w:szCs w:val="22"/>
          <w:lang w:eastAsia="en-US" w:val="en-US"/>
        </w:rPr>
        <w:t xml:space="preserve"> </w:t>
      </w:r>
      <w:r w:rsidRPr="003F4BD0">
        <w:rPr>
          <w:rFonts w:hAnsi="Calibri" w:ascii="Calibri"/>
          <w:b/>
          <w:bCs/>
          <w:sz w:val="22"/>
          <w:szCs w:val="22"/>
        </w:rPr>
        <w:t>za iznos od</w:t>
      </w:r>
      <w:r>
        <w:rPr>
          <w:rFonts w:hAnsi="Calibri" w:ascii="Calibri"/>
          <w:b/>
          <w:bCs/>
          <w:sz w:val="22"/>
          <w:szCs w:val="22"/>
        </w:rPr>
        <w:t xml:space="preserve"> </w:t>
      </w:r>
      <w:r w:rsidRPr="003F4BD0">
        <w:rPr>
          <w:rFonts w:hAnsi="Calibri" w:ascii="Calibri"/>
          <w:b/>
          <w:bCs/>
          <w:sz w:val="22"/>
          <w:szCs w:val="22"/>
          <w:lang w:val="en-US"/>
        </w:rPr>
        <w:t>673.993,75 KN</w:t>
      </w:r>
    </w:p>
    <w:p w:rsidRDefault="005B06B4" w:rsidP="000A3836" w:rsidR="005B06B4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  <w:lang w:val="en-US"/>
        </w:rPr>
      </w:pPr>
      <w:r w:rsidRPr="000A3836">
        <w:rPr>
          <w:rFonts w:hAnsi="Calibri" w:ascii="Calibri"/>
          <w:sz w:val="22"/>
          <w:szCs w:val="22"/>
          <w:lang w:val="en-US"/>
        </w:rPr>
        <w:t xml:space="preserve">    </w:t>
      </w:r>
      <w:r w:rsidRPr="000A3836">
        <w:rPr>
          <w:rFonts w:hAnsi="Calibri" w:ascii="Calibri"/>
          <w:b/>
          <w:sz w:val="22"/>
          <w:szCs w:val="22"/>
          <w:lang w:val="en-US"/>
        </w:rPr>
        <w:t>7.2</w:t>
      </w:r>
      <w:r w:rsidRPr="000A3836">
        <w:rPr>
          <w:rFonts w:hAnsi="Calibri" w:ascii="Calibri"/>
          <w:sz w:val="22"/>
          <w:szCs w:val="22"/>
          <w:lang w:val="en-US"/>
        </w:rPr>
        <w:t>. ZABILJEŽBA, OVRŠIVOST TRAŽBINE, na C red. br. 7.1.</w:t>
      </w:r>
    </w:p>
    <w:p w:rsidRDefault="009A7028" w:rsidP="009A7028" w:rsidR="009A7028" w:rsidRPr="009A7028">
      <w:pPr>
        <w:tabs>
          <w:tab w:pos="180" w:val="num"/>
          <w:tab w:pos="360" w:val="left"/>
        </w:tabs>
        <w:spacing w:lineRule="atLeast" w:line="20"/>
        <w:ind w:left="360"/>
        <w:jc w:val="both"/>
        <w:rPr>
          <w:rFonts w:hAnsi="Calibri" w:ascii="Calibri"/>
          <w:sz w:val="22"/>
          <w:szCs w:val="22"/>
        </w:rPr>
      </w:pPr>
      <w:r w:rsidRPr="009A7028">
        <w:rPr>
          <w:rFonts w:hAnsi="Calibri" w:ascii="Calibri"/>
          <w:b/>
          <w:sz w:val="22"/>
          <w:szCs w:val="22"/>
        </w:rPr>
        <w:lastRenderedPageBreak/>
        <w:t>7</w:t>
      </w:r>
      <w:r w:rsidRPr="009A7028">
        <w:rPr>
          <w:rFonts w:hAnsi="Calibri" w:ascii="Calibri"/>
          <w:sz w:val="22"/>
          <w:szCs w:val="22"/>
        </w:rPr>
        <w:t>.3. Na temelju Rješenja  o osiguranju Općinskog suda u Sesvetama broj Ovr-165/14 I Ovr-3148/15    (ispravak Rješenja), određeno je osiguranje uknjižbom založnog prava u korist predlagatelja osiguranja REPUBLIKE HRVATSKE, MINISTARSTVO FINANCIJA.</w:t>
      </w:r>
    </w:p>
    <w:p w:rsidRDefault="005B06B4" w:rsidP="003F4BD0" w:rsidR="005B06B4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B34D80" w:rsidP="003F4BD0" w:rsidR="00B34D80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535BE6" w:rsidP="00535BE6" w:rsid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>- procijenjena vrijednost  nekretnine iznosi   69.842,85 kn</w:t>
      </w:r>
      <w:r w:rsidR="009A7028">
        <w:rPr>
          <w:rFonts w:hAnsi="Calibri" w:ascii="Calibri"/>
          <w:b/>
          <w:i/>
          <w:sz w:val="22"/>
          <w:szCs w:val="22"/>
          <w:u w:val="single"/>
        </w:rPr>
        <w:t xml:space="preserve">   </w:t>
      </w:r>
    </w:p>
    <w:p w:rsidRDefault="009A7028" w:rsidP="00535BE6" w:rsidR="009A7028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9A7028" w:rsidP="00535BE6" w:rsidR="009A7028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B34D80" w:rsidP="00535BE6" w:rsidR="00B34D80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D146C8" w:rsidP="00D146C8" w:rsidR="00D146C8" w:rsidRPr="000A3836">
      <w:pPr>
        <w:numPr>
          <w:ilvl w:val="0"/>
          <w:numId w:val="9"/>
        </w:numPr>
        <w:tabs>
          <w:tab w:pos="720" w:val="clear"/>
          <w:tab w:pos="360" w:val="num"/>
        </w:tabs>
        <w:ind w:left="360"/>
        <w:jc w:val="both"/>
        <w:rPr>
          <w:rFonts w:hAnsi="Calibri" w:ascii="Calibri"/>
          <w:b/>
          <w:sz w:val="22"/>
          <w:szCs w:val="22"/>
          <w:u w:val="single"/>
        </w:rPr>
      </w:pPr>
      <w:r w:rsidRPr="000A3836">
        <w:rPr>
          <w:rFonts w:hAnsi="Calibri" w:ascii="Calibri"/>
          <w:b/>
          <w:sz w:val="22"/>
          <w:szCs w:val="22"/>
          <w:u w:val="single"/>
        </w:rPr>
        <w:t>ORANICA MLAKA, broj ZK uloška: 1586,  k.o. 335886, OBREŽ, k.č.br. 176</w:t>
      </w:r>
      <w:r w:rsidR="00535BE6">
        <w:rPr>
          <w:rFonts w:hAnsi="Calibri" w:ascii="Calibri"/>
          <w:b/>
          <w:sz w:val="22"/>
          <w:szCs w:val="22"/>
          <w:u w:val="single"/>
        </w:rPr>
        <w:t xml:space="preserve"> </w:t>
      </w:r>
      <w:r w:rsidRPr="000A3836">
        <w:rPr>
          <w:rFonts w:hAnsi="Calibri" w:ascii="Calibri"/>
          <w:b/>
          <w:sz w:val="22"/>
          <w:szCs w:val="22"/>
          <w:u w:val="single"/>
        </w:rPr>
        <w:t xml:space="preserve">– površine </w:t>
      </w:r>
      <w:smartTag w:element="metricconverter" w:uri="urn:schemas-microsoft-com:office:smarttags">
        <w:smartTagPr>
          <w:attr w:val="1931 m2" w:name="ProductID"/>
        </w:smartTagPr>
        <w:r w:rsidRPr="000A3836">
          <w:rPr>
            <w:rFonts w:hAnsi="Calibri" w:ascii="Calibri"/>
            <w:b/>
            <w:sz w:val="22"/>
            <w:szCs w:val="22"/>
            <w:u w:val="single"/>
          </w:rPr>
          <w:t>1</w:t>
        </w:r>
        <w:r w:rsidR="0019041C" w:rsidRPr="000A3836">
          <w:rPr>
            <w:rFonts w:hAnsi="Calibri" w:ascii="Calibri"/>
            <w:b/>
            <w:sz w:val="22"/>
            <w:szCs w:val="22"/>
            <w:u w:val="single"/>
          </w:rPr>
          <w:t>931</w:t>
        </w:r>
        <w:r w:rsidRPr="000A3836">
          <w:rPr>
            <w:rFonts w:hAnsi="Calibri" w:ascii="Calibri"/>
            <w:b/>
            <w:sz w:val="22"/>
            <w:szCs w:val="22"/>
            <w:u w:val="single"/>
          </w:rPr>
          <w:t xml:space="preserve"> m</w:t>
        </w:r>
        <w:r w:rsidRPr="000A3836">
          <w:rPr>
            <w:rFonts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  <w:r w:rsidR="0019041C" w:rsidRPr="000A3836">
        <w:rPr>
          <w:rFonts w:hAnsi="Calibri" w:ascii="Calibri"/>
          <w:b/>
          <w:sz w:val="22"/>
          <w:szCs w:val="22"/>
          <w:u w:val="single"/>
        </w:rPr>
        <w:t xml:space="preserve"> (prijepis iz uloška 307)</w:t>
      </w:r>
    </w:p>
    <w:p w:rsidRDefault="00D146C8" w:rsidP="00D146C8" w:rsidR="00D146C8" w:rsidRPr="00FB13B6">
      <w:pPr>
        <w:spacing w:lineRule="auto" w:line="276"/>
        <w:ind w:firstLine="720"/>
        <w:jc w:val="center"/>
        <w:rPr>
          <w:rFonts w:hAnsi="Calibri" w:ascii="Calibri"/>
          <w:sz w:val="16"/>
          <w:szCs w:val="16"/>
          <w:lang w:val="en-US"/>
        </w:rPr>
      </w:pPr>
    </w:p>
    <w:p w:rsidRDefault="00D146C8" w:rsidP="000A3836" w:rsidR="00D146C8">
      <w:pPr>
        <w:spacing w:lineRule="atLeast" w:line="20"/>
        <w:ind w:firstLine="720"/>
        <w:jc w:val="center"/>
        <w:rPr>
          <w:rFonts w:hAnsi="Calibri" w:ascii="Calibri"/>
          <w:sz w:val="22"/>
          <w:szCs w:val="22"/>
          <w:lang w:val="en-US"/>
        </w:rPr>
      </w:pPr>
      <w:r w:rsidRPr="00FB13B6">
        <w:rPr>
          <w:rFonts w:hAnsi="Calibri" w:ascii="Calibri"/>
          <w:sz w:val="22"/>
          <w:szCs w:val="22"/>
          <w:lang w:val="en-US"/>
        </w:rPr>
        <w:t>DRUGI ODJELJAK</w:t>
      </w:r>
      <w:r>
        <w:rPr>
          <w:rFonts w:hAnsi="Calibri" w:ascii="Calibri"/>
          <w:sz w:val="22"/>
          <w:szCs w:val="22"/>
          <w:lang w:val="en-US"/>
        </w:rPr>
        <w:t xml:space="preserve"> </w:t>
      </w:r>
    </w:p>
    <w:tbl>
      <w:tblPr>
        <w:tblStyle w:val="Reetkatablice"/>
        <w:tblW w:type="dxa" w:w="964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1E0" w:noVBand="0" w:noHBand="0" w:lastColumn="1" w:firstColumn="1" w:lastRow="1" w:firstRow="1"/>
      </w:tblPr>
      <w:tblGrid>
        <w:gridCol w:w="8028"/>
        <w:gridCol w:w="236"/>
        <w:gridCol w:w="1384"/>
      </w:tblGrid>
      <w:tr w:rsidR="00D146C8">
        <w:tc>
          <w:tcPr>
            <w:tcW w:type="dxa" w:w="8028"/>
          </w:tcPr>
          <w:p w:rsidRDefault="007F5E7E" w:rsidP="000A3836" w:rsidR="00D146C8" w:rsidRPr="00701367">
            <w:pPr>
              <w:spacing w:lineRule="atLeast" w:line="20"/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 xml:space="preserve">       </w:t>
            </w:r>
            <w:r w:rsidR="0019041C" w:rsidRPr="007F5E7E">
              <w:rPr>
                <w:rFonts w:hAnsi="Calibri" w:ascii="Calibri"/>
                <w:b/>
                <w:sz w:val="22"/>
                <w:szCs w:val="22"/>
              </w:rPr>
              <w:t>1.1.</w:t>
            </w:r>
            <w:r w:rsidR="0019041C">
              <w:rPr>
                <w:rFonts w:hAnsi="Calibri" w:ascii="Calibri"/>
                <w:sz w:val="22"/>
                <w:szCs w:val="22"/>
              </w:rPr>
              <w:t xml:space="preserve"> Zaprimljeno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0" w:name="Day"/>
                <w:attr w:val="2008" w:name="Year"/>
              </w:smartTagPr>
              <w:r w:rsidR="0019041C">
                <w:rPr>
                  <w:rFonts w:hAnsi="Calibri" w:ascii="Calibri"/>
                  <w:sz w:val="22"/>
                  <w:szCs w:val="22"/>
                </w:rPr>
                <w:t>10.11.2008.</w:t>
              </w:r>
            </w:smartTag>
            <w:r w:rsidR="0019041C">
              <w:rPr>
                <w:rFonts w:hAnsi="Calibri" w:ascii="Calibri"/>
                <w:sz w:val="22"/>
                <w:szCs w:val="22"/>
              </w:rPr>
              <w:t xml:space="preserve"> broj Z-2523/08.</w:t>
            </w:r>
          </w:p>
        </w:tc>
        <w:tc>
          <w:tcPr>
            <w:tcW w:type="dxa" w:w="236"/>
          </w:tcPr>
          <w:p w:rsidRDefault="00D146C8" w:rsidP="000A3836" w:rsidR="00D146C8">
            <w:pPr>
              <w:spacing w:lineRule="atLeast" w:line="20"/>
              <w:jc w:val="both"/>
              <w:rPr>
                <w:rFonts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384"/>
          </w:tcPr>
          <w:p w:rsidRDefault="00D146C8" w:rsidP="000A3836" w:rsidR="00D146C8">
            <w:pPr>
              <w:spacing w:lineRule="atLeast" w:line="20"/>
              <w:jc w:val="right"/>
              <w:rPr>
                <w:rFonts w:hAnsi="Calibri" w:ascii="Calibri"/>
                <w:sz w:val="22"/>
                <w:szCs w:val="22"/>
                <w:lang w:val="en-US"/>
              </w:rPr>
            </w:pPr>
            <w:r>
              <w:rPr>
                <w:rFonts w:hAnsi="Calibri" w:ascii="Calibri"/>
                <w:sz w:val="22"/>
                <w:szCs w:val="22"/>
                <w:lang w:val="en-US"/>
              </w:rPr>
              <w:t>ZABILJEŽBA</w:t>
            </w:r>
          </w:p>
        </w:tc>
      </w:tr>
    </w:tbl>
    <w:p w:rsidRDefault="00D146C8" w:rsidP="000A3836" w:rsidR="00D146C8" w:rsidRPr="00EC6417">
      <w:pPr>
        <w:spacing w:lineRule="atLeast" w:line="20"/>
        <w:ind w:firstLine="360"/>
        <w:jc w:val="both"/>
        <w:rPr>
          <w:rFonts w:hAnsi="Calibri" w:ascii="Calibri"/>
          <w:sz w:val="16"/>
          <w:szCs w:val="16"/>
          <w:lang w:val="en-US"/>
        </w:rPr>
      </w:pPr>
    </w:p>
    <w:p w:rsidRDefault="00D146C8" w:rsidP="000A3836" w:rsidR="00D146C8" w:rsidRPr="00624D5A">
      <w:pPr>
        <w:spacing w:lineRule="atLeast" w:line="20"/>
        <w:ind w:firstLine="360"/>
        <w:jc w:val="both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D146C8" w:rsidP="000A3836" w:rsidR="00D146C8" w:rsidRPr="00EC6417">
      <w:pPr>
        <w:spacing w:lineRule="atLeast" w:line="20"/>
        <w:ind w:firstLine="720"/>
        <w:jc w:val="center"/>
        <w:rPr>
          <w:rFonts w:hAnsi="Calibri" w:ascii="Calibri"/>
          <w:sz w:val="22"/>
          <w:szCs w:val="22"/>
        </w:rPr>
      </w:pPr>
      <w:r w:rsidRPr="00EC6417">
        <w:rPr>
          <w:rFonts w:hAnsi="Calibri" w:ascii="Calibri"/>
          <w:sz w:val="22"/>
          <w:szCs w:val="22"/>
        </w:rPr>
        <w:t>C Teretovnica</w:t>
      </w:r>
    </w:p>
    <w:p w:rsidRDefault="0019041C" w:rsidP="000A3836" w:rsidR="0019041C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7F5E7E" w:rsidP="000A3836" w:rsidR="00D146C8" w:rsidRPr="005B06B4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sz w:val="22"/>
          <w:szCs w:val="22"/>
          <w:lang w:val="en-US"/>
        </w:rPr>
        <w:t xml:space="preserve">    </w:t>
      </w:r>
      <w:r w:rsidR="0019041C" w:rsidRPr="007F5E7E">
        <w:rPr>
          <w:rFonts w:hAnsi="Calibri" w:ascii="Calibri"/>
          <w:b/>
          <w:sz w:val="22"/>
          <w:szCs w:val="22"/>
          <w:lang w:val="en-US"/>
        </w:rPr>
        <w:t>1</w:t>
      </w:r>
      <w:r w:rsidR="00D146C8" w:rsidRPr="007F5E7E">
        <w:rPr>
          <w:rFonts w:hAnsi="Calibri" w:ascii="Calibri"/>
          <w:b/>
          <w:sz w:val="22"/>
          <w:szCs w:val="22"/>
          <w:lang w:val="en-US"/>
        </w:rPr>
        <w:t>.1</w:t>
      </w:r>
      <w:r w:rsidR="00D146C8" w:rsidRPr="005B06B4">
        <w:rPr>
          <w:rFonts w:hAnsi="Calibri" w:ascii="Calibri"/>
          <w:sz w:val="22"/>
          <w:szCs w:val="22"/>
          <w:lang w:val="en-US"/>
        </w:rPr>
        <w:t xml:space="preserve"> Zaprimljeno </w:t>
      </w:r>
      <w:smartTag w:element="date" w:uri="urn:schemas-microsoft-com:office:smarttags">
        <w:smartTagPr>
          <w:attr w:val="trans" w:name="ls"/>
          <w:attr w:val="2" w:name="Month"/>
          <w:attr w:val="19" w:name="Day"/>
          <w:attr w:val="2014" w:name="Year"/>
        </w:smartTagPr>
        <w:r w:rsidR="00D146C8" w:rsidRPr="005B06B4">
          <w:rPr>
            <w:rFonts w:hAnsi="Calibri" w:ascii="Calibri"/>
            <w:sz w:val="22"/>
            <w:szCs w:val="22"/>
            <w:lang w:val="en-US"/>
          </w:rPr>
          <w:t>19.02.2014.</w:t>
        </w:r>
      </w:smartTag>
      <w:r w:rsidR="00D146C8" w:rsidRPr="005B06B4">
        <w:rPr>
          <w:rFonts w:hAnsi="Calibri" w:ascii="Calibri"/>
          <w:sz w:val="22"/>
          <w:szCs w:val="22"/>
          <w:lang w:val="en-US"/>
        </w:rPr>
        <w:t xml:space="preserve"> broj Z-291/14</w:t>
      </w:r>
      <w:r w:rsidR="00D146C8">
        <w:rPr>
          <w:rFonts w:hAnsi="Calibri" w:ascii="Calibri"/>
          <w:sz w:val="22"/>
          <w:szCs w:val="22"/>
          <w:lang w:val="en-US"/>
        </w:rPr>
        <w:t xml:space="preserve"> </w:t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  <w:t xml:space="preserve">     </w:t>
      </w:r>
      <w:r w:rsidR="00D146C8" w:rsidRPr="00545F07">
        <w:rPr>
          <w:rFonts w:hAnsi="Calibri" w:ascii="Calibri"/>
          <w:sz w:val="22"/>
          <w:szCs w:val="22"/>
        </w:rPr>
        <w:t>-  ZABILJEŽBA</w:t>
      </w:r>
    </w:p>
    <w:p w:rsidRDefault="00D146C8" w:rsidP="000A3836" w:rsidR="00D146C8" w:rsidRPr="007F5E7E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D146C8" w:rsidP="000A3836" w:rsidR="00D146C8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19041C" w:rsidP="000A3836" w:rsidR="00D146C8" w:rsidRPr="003F4BD0">
      <w:pPr>
        <w:autoSpaceDE w:val="false"/>
        <w:autoSpaceDN w:val="false"/>
        <w:adjustRightInd w:val="false"/>
        <w:spacing w:lineRule="atLeast" w:line="20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3</w:t>
      </w:r>
      <w:r w:rsidR="00D146C8" w:rsidRPr="007F5E7E">
        <w:rPr>
          <w:rFonts w:cs="TimesNewRomanPSMT" w:hAnsi="Calibri" w:ascii="Calibri"/>
          <w:b/>
          <w:sz w:val="22"/>
          <w:szCs w:val="22"/>
          <w:lang w:eastAsia="en-US"/>
        </w:rPr>
        <w:t>.1</w:t>
      </w:r>
      <w:r w:rsidR="00D146C8" w:rsidRPr="003F4BD0">
        <w:rPr>
          <w:rFonts w:cs="TimesNewRomanPSMT" w:hAnsi="Calibri" w:ascii="Calibri"/>
          <w:sz w:val="22"/>
          <w:szCs w:val="22"/>
          <w:lang w:eastAsia="en-US"/>
        </w:rPr>
        <w:t xml:space="preserve"> Zaprimljeno </w:t>
      </w:r>
      <w:smartTag w:element="date" w:uri="urn:schemas-microsoft-com:office:smarttags">
        <w:smartTagPr>
          <w:attr w:val="trans" w:name="ls"/>
          <w:attr w:val="01" w:name="Month"/>
          <w:attr w:val="25" w:name="Day"/>
          <w:attr w:val="2016" w:name="Year"/>
        </w:smartTagPr>
        <w:r w:rsidR="00D146C8" w:rsidRPr="003F4BD0">
          <w:rPr>
            <w:rFonts w:cs="TimesNewRomanPSMT" w:hAnsi="Calibri" w:ascii="Calibri"/>
            <w:sz w:val="22"/>
            <w:szCs w:val="22"/>
            <w:lang w:eastAsia="en-US"/>
          </w:rPr>
          <w:t>25.01.2016.</w:t>
        </w:r>
      </w:smartTag>
      <w:r w:rsidR="00D146C8" w:rsidRPr="003F4BD0">
        <w:rPr>
          <w:rFonts w:cs="TimesNewRomanPSMT" w:hAnsi="Calibri" w:ascii="Calibri"/>
          <w:sz w:val="22"/>
          <w:szCs w:val="22"/>
          <w:lang w:eastAsia="en-US"/>
        </w:rPr>
        <w:t xml:space="preserve"> broj Z-112/16</w:t>
      </w:r>
    </w:p>
    <w:p w:rsidRDefault="00D146C8" w:rsidP="000A3836" w:rsidR="00D146C8" w:rsidRPr="007F5E7E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D146C8" w:rsidP="000A3836" w:rsidR="00D146C8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19041C" w:rsidP="000A3836" w:rsidR="00D146C8" w:rsidRPr="0019041C">
      <w:pPr>
        <w:autoSpaceDE w:val="false"/>
        <w:autoSpaceDN w:val="false"/>
        <w:adjustRightInd w:val="false"/>
        <w:spacing w:lineRule="atLeast" w:line="20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4</w:t>
      </w:r>
      <w:r w:rsidR="00D146C8" w:rsidRPr="007F5E7E">
        <w:rPr>
          <w:rFonts w:cs="TimesNewRomanPSMT" w:hAnsi="Calibri" w:ascii="Calibri"/>
          <w:b/>
          <w:sz w:val="22"/>
          <w:szCs w:val="22"/>
          <w:lang w:eastAsia="en-US"/>
        </w:rPr>
        <w:t>.1</w:t>
      </w:r>
      <w:r w:rsidR="00D146C8" w:rsidRPr="0019041C">
        <w:rPr>
          <w:rFonts w:cs="TimesNewRomanPSMT" w:hAnsi="Calibri" w:ascii="Calibri"/>
          <w:sz w:val="22"/>
          <w:szCs w:val="22"/>
          <w:lang w:eastAsia="en-US"/>
        </w:rPr>
        <w:t xml:space="preserve"> Zaprimljeno </w:t>
      </w:r>
      <w:smartTag w:element="date" w:uri="urn:schemas-microsoft-com:office:smarttags">
        <w:smartTagPr>
          <w:attr w:val="trans" w:name="ls"/>
          <w:attr w:val="01" w:name="Month"/>
          <w:attr w:val="02" w:name="Day"/>
          <w:attr w:val="2017" w:name="Year"/>
        </w:smartTagPr>
        <w:r w:rsidR="00D146C8" w:rsidRPr="0019041C">
          <w:rPr>
            <w:rFonts w:cs="TimesNewRomanPSMT" w:hAnsi="Calibri" w:ascii="Calibri"/>
            <w:sz w:val="22"/>
            <w:szCs w:val="22"/>
            <w:lang w:eastAsia="en-US"/>
          </w:rPr>
          <w:t>02.01.2017.</w:t>
        </w:r>
      </w:smartTag>
      <w:r w:rsidR="00D146C8" w:rsidRPr="0019041C">
        <w:rPr>
          <w:rFonts w:cs="TimesNewRomanPSMT" w:hAnsi="Calibri" w:ascii="Calibri"/>
          <w:sz w:val="22"/>
          <w:szCs w:val="22"/>
          <w:lang w:eastAsia="en-US"/>
        </w:rPr>
        <w:t xml:space="preserve">g. pod brojem Z-179/2017 </w:t>
      </w:r>
      <w:r w:rsidR="00D146C8" w:rsidRPr="0019041C">
        <w:rPr>
          <w:rFonts w:hAnsi="Calibri" w:ascii="Calibri"/>
          <w:b/>
          <w:bCs/>
          <w:sz w:val="22"/>
          <w:szCs w:val="22"/>
        </w:rPr>
        <w:t>za iznos od 673.993,75 KN</w:t>
      </w:r>
    </w:p>
    <w:p w:rsidRDefault="00D146C8" w:rsidP="000A3836" w:rsidR="00D146C8" w:rsidRPr="000A3836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</w:rPr>
      </w:pPr>
      <w:r w:rsidRPr="000A3836">
        <w:rPr>
          <w:rFonts w:hAnsi="Calibri" w:ascii="Calibri"/>
          <w:sz w:val="22"/>
          <w:szCs w:val="22"/>
        </w:rPr>
        <w:t xml:space="preserve">    </w:t>
      </w:r>
      <w:r w:rsidR="0019041C" w:rsidRPr="000A3836">
        <w:rPr>
          <w:rFonts w:hAnsi="Calibri" w:ascii="Calibri"/>
          <w:b/>
          <w:sz w:val="22"/>
          <w:szCs w:val="22"/>
        </w:rPr>
        <w:t>4</w:t>
      </w:r>
      <w:r w:rsidRPr="000A3836">
        <w:rPr>
          <w:rFonts w:hAnsi="Calibri" w:ascii="Calibri"/>
          <w:b/>
          <w:sz w:val="22"/>
          <w:szCs w:val="22"/>
        </w:rPr>
        <w:t>.2.</w:t>
      </w:r>
      <w:r w:rsidRPr="000A3836">
        <w:rPr>
          <w:rFonts w:hAnsi="Calibri" w:ascii="Calibri"/>
          <w:sz w:val="22"/>
          <w:szCs w:val="22"/>
        </w:rPr>
        <w:t xml:space="preserve"> ZABILJEŽBA, OVRŠIVOST TRAŽBINE, na C red. br. </w:t>
      </w:r>
      <w:r w:rsidR="0019041C" w:rsidRPr="000A3836">
        <w:rPr>
          <w:rFonts w:hAnsi="Calibri" w:ascii="Calibri"/>
          <w:sz w:val="22"/>
          <w:szCs w:val="22"/>
        </w:rPr>
        <w:t>4</w:t>
      </w:r>
      <w:r w:rsidRPr="000A3836">
        <w:rPr>
          <w:rFonts w:hAnsi="Calibri" w:ascii="Calibri"/>
          <w:sz w:val="22"/>
          <w:szCs w:val="22"/>
        </w:rPr>
        <w:t>.1.</w:t>
      </w:r>
    </w:p>
    <w:p w:rsidRDefault="00B34D80" w:rsidP="009A7028" w:rsidR="009A7028" w:rsidRPr="009A7028">
      <w:pPr>
        <w:tabs>
          <w:tab w:pos="180" w:val="num"/>
          <w:tab w:pos="360" w:val="left"/>
        </w:tabs>
        <w:spacing w:lineRule="atLeast" w:line="20"/>
        <w:ind w:left="36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>4</w:t>
      </w:r>
      <w:r w:rsidR="009A7028" w:rsidRPr="009A7028">
        <w:rPr>
          <w:rFonts w:hAnsi="Calibri" w:ascii="Calibri"/>
          <w:sz w:val="22"/>
          <w:szCs w:val="22"/>
        </w:rPr>
        <w:t>.3. Na temelju Rješenja  o osiguranju Općinskog suda u Sesvetama broj Ovr-165/14 I Ovr-3148/15    (ispravak Rješenja), određeno je osiguranje uknjižbom založnog prava u korist predlagatelja osiguranja REPUBLIKE HRVATSKE, MINISTARSTVO FINANCIJA.</w:t>
      </w:r>
    </w:p>
    <w:p w:rsidRDefault="00D146C8" w:rsidP="000A3836" w:rsidR="00D146C8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B34D80" w:rsidP="000A3836" w:rsidR="00B34D80" w:rsidRPr="00535BE6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535BE6" w:rsidP="00535BE6" w:rsidR="00535BE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 xml:space="preserve">- procijenjena vrijednost  nekretnine iznosi   </w:t>
      </w:r>
      <w:r>
        <w:rPr>
          <w:rFonts w:hAnsi="Calibri" w:ascii="Calibri"/>
          <w:b/>
          <w:i/>
          <w:sz w:val="22"/>
          <w:szCs w:val="22"/>
          <w:u w:val="single"/>
        </w:rPr>
        <w:t xml:space="preserve">14.502,55 </w:t>
      </w:r>
      <w:r w:rsidRPr="00535BE6">
        <w:rPr>
          <w:rFonts w:hAnsi="Calibri" w:ascii="Calibri"/>
          <w:b/>
          <w:i/>
          <w:sz w:val="22"/>
          <w:szCs w:val="22"/>
          <w:u w:val="single"/>
        </w:rPr>
        <w:t xml:space="preserve"> kn</w:t>
      </w:r>
    </w:p>
    <w:p w:rsidRDefault="00D146C8" w:rsidP="00D146C8" w:rsidR="00D146C8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535BE6" w:rsidP="00535BE6" w:rsid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>
        <w:rPr>
          <w:rFonts w:hAnsi="Calibri" w:ascii="Calibri"/>
          <w:b/>
          <w:i/>
          <w:sz w:val="22"/>
          <w:szCs w:val="22"/>
          <w:u w:val="single"/>
        </w:rPr>
        <w:t xml:space="preserve">SVEUKUPNO PROCIJENJENA VRIJEDNOST NEKRETNINA IZNOSI 107.904,50 kn </w:t>
      </w:r>
    </w:p>
    <w:p w:rsidRDefault="00535BE6" w:rsidP="00535BE6" w:rsid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F16796" w:rsidP="00535BE6" w:rsidR="00F1679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535BE6" w:rsidP="00535BE6" w:rsidR="00535BE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457FDA" w:rsidP="00535BE6" w:rsidR="00535BE6" w:rsidRPr="00535BE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Nekretnine su procijenjene</w:t>
      </w:r>
      <w:r w:rsidR="009B0871">
        <w:rPr>
          <w:rFonts w:hAnsi="Calibri" w:ascii="Calibri"/>
          <w:sz w:val="22"/>
          <w:szCs w:val="22"/>
        </w:rPr>
        <w:t xml:space="preserve"> po </w:t>
      </w:r>
      <w:r w:rsidR="00535BE6" w:rsidRPr="00535BE6">
        <w:rPr>
          <w:rFonts w:hAnsi="Calibri" w:ascii="Calibri"/>
          <w:sz w:val="22"/>
          <w:szCs w:val="22"/>
        </w:rPr>
        <w:t xml:space="preserve">stalnom sudskom vještaku </w:t>
      </w:r>
      <w:r w:rsidR="00F75AE6">
        <w:rPr>
          <w:rFonts w:hAnsi="Calibri" w:ascii="Calibri"/>
          <w:sz w:val="22"/>
          <w:szCs w:val="22"/>
        </w:rPr>
        <w:t xml:space="preserve">za graditeljstvo i procjenu nekretnina </w:t>
      </w:r>
      <w:r w:rsidR="009B0871">
        <w:rPr>
          <w:rFonts w:hAnsi="Calibri" w:ascii="Calibri"/>
          <w:sz w:val="22"/>
          <w:szCs w:val="22"/>
        </w:rPr>
        <w:t xml:space="preserve">Rajki Matković, dipl.ing.arh. iz Zagreba. </w:t>
      </w:r>
    </w:p>
    <w:p w:rsidRDefault="0086572C" w:rsidP="0086572C" w:rsidR="0086572C" w:rsidRPr="004A53B2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4A53B2" w:rsidP="00636B58" w:rsidR="00636B58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U postupku nad stečajnom masom nakon otvaranja  i istovremeno zaključenja stečajnog postupka, stečajni upravitelj utvrdio je da stečajni dužnik posjeduje nekretnine opisane u točkama 1., 2. i 3. ovog izvješća, na kojima </w:t>
      </w:r>
      <w:r w:rsidR="00636B58">
        <w:rPr>
          <w:rFonts w:hAnsi="Calibri" w:ascii="Calibri"/>
          <w:sz w:val="22"/>
          <w:szCs w:val="22"/>
        </w:rPr>
        <w:t xml:space="preserve">je upisano razlučno pravo </w:t>
      </w:r>
      <w:r w:rsidR="00636B58" w:rsidRPr="000A3836">
        <w:rPr>
          <w:rFonts w:hAnsi="Calibri" w:ascii="Calibri"/>
          <w:bCs/>
          <w:sz w:val="22"/>
          <w:szCs w:val="22"/>
        </w:rPr>
        <w:t xml:space="preserve">HYPO ALPE-ADRIA-BANK </w:t>
      </w:r>
      <w:r w:rsidR="00636B58">
        <w:rPr>
          <w:rFonts w:hAnsi="Calibri" w:ascii="Calibri"/>
          <w:bCs/>
          <w:sz w:val="22"/>
          <w:szCs w:val="22"/>
        </w:rPr>
        <w:t xml:space="preserve">d.d. Zagreb (na nekretninama pod rednim brojem 1. i 2.)  i </w:t>
      </w:r>
      <w:r w:rsidR="00B34D80">
        <w:rPr>
          <w:rFonts w:hAnsi="Calibri" w:ascii="Calibri"/>
          <w:bCs/>
          <w:sz w:val="22"/>
          <w:szCs w:val="22"/>
        </w:rPr>
        <w:t>razlučno pravo</w:t>
      </w:r>
      <w:r w:rsidR="00636B58">
        <w:rPr>
          <w:rFonts w:hAnsi="Calibri" w:ascii="Calibri"/>
          <w:bCs/>
          <w:sz w:val="22"/>
          <w:szCs w:val="22"/>
        </w:rPr>
        <w:t xml:space="preserve"> REPUBLIKE HRVATSKE (na svim nekretninama). U odnosu </w:t>
      </w:r>
      <w:r w:rsidR="00D07950">
        <w:rPr>
          <w:rFonts w:hAnsi="Calibri" w:ascii="Calibri"/>
          <w:bCs/>
          <w:sz w:val="22"/>
          <w:szCs w:val="22"/>
        </w:rPr>
        <w:t xml:space="preserve">na </w:t>
      </w:r>
      <w:r w:rsidR="00B34D80">
        <w:rPr>
          <w:rFonts w:hAnsi="Calibri" w:ascii="Calibri"/>
          <w:bCs/>
          <w:sz w:val="22"/>
          <w:szCs w:val="22"/>
        </w:rPr>
        <w:t>razlučno pravo</w:t>
      </w:r>
      <w:r w:rsidR="00636B58">
        <w:rPr>
          <w:rFonts w:hAnsi="Calibri" w:ascii="Calibri"/>
          <w:bCs/>
          <w:sz w:val="22"/>
          <w:szCs w:val="22"/>
        </w:rPr>
        <w:t xml:space="preserve"> REPUBLIKE HRVATSKE na svim nekretninama  stečajni upravitelj je podneskom  zatražio od ovršnog Općinskog građanskog suda u Zagrebu da </w:t>
      </w:r>
      <w:r w:rsidR="00B34D80">
        <w:rPr>
          <w:rFonts w:hAnsi="Calibri" w:ascii="Calibri"/>
          <w:bCs/>
          <w:sz w:val="22"/>
          <w:szCs w:val="22"/>
        </w:rPr>
        <w:t>isto briše</w:t>
      </w:r>
      <w:r w:rsidR="00636B58">
        <w:rPr>
          <w:rFonts w:hAnsi="Calibri" w:ascii="Calibri"/>
          <w:bCs/>
          <w:sz w:val="22"/>
          <w:szCs w:val="22"/>
        </w:rPr>
        <w:t xml:space="preserve"> temeljem čl. 168 Stečajnog zakona.</w:t>
      </w:r>
    </w:p>
    <w:p w:rsidRDefault="00636B58" w:rsidP="0086572C" w:rsidR="00636B58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B34D80" w:rsidP="0086572C" w:rsidR="00B34D80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B34D80" w:rsidP="0086572C" w:rsidR="00B34D80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B34D80" w:rsidP="0086572C" w:rsidR="00B34D80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B34D80" w:rsidP="0086572C" w:rsidR="00B34D80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457FDA" w:rsidP="0086572C" w:rsidR="00457FDA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</w:rPr>
      </w:pPr>
    </w:p>
    <w:p w:rsidRDefault="00F16796" w:rsidP="0086572C" w:rsidR="00F16796" w:rsidRPr="00F16796">
      <w:pPr>
        <w:tabs>
          <w:tab w:pos="180" w:val="num"/>
        </w:tabs>
        <w:ind w:left="180"/>
        <w:jc w:val="both"/>
        <w:rPr>
          <w:rFonts w:hAnsi="Calibri" w:ascii="Calibri"/>
          <w:bCs/>
          <w:sz w:val="16"/>
          <w:szCs w:val="16"/>
        </w:rPr>
      </w:pPr>
    </w:p>
    <w:p w:rsidRDefault="00457FDA" w:rsidP="00457FDA" w:rsidR="00457FDA" w:rsidRPr="00073EBE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lastRenderedPageBreak/>
        <w:t>II.2.  POKRETNA IMOVINA</w:t>
      </w:r>
    </w:p>
    <w:p w:rsidRDefault="00457FDA" w:rsidP="0086572C" w:rsidR="00457FDA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</w:rPr>
      </w:pPr>
    </w:p>
    <w:p w:rsidRDefault="00457FDA" w:rsidP="00457FDA" w:rsidR="00457FDA" w:rsidRPr="00F16796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lang w:eastAsia="hr-HR"/>
        </w:rPr>
      </w:pPr>
      <w:r w:rsidRPr="00F16796">
        <w:rPr>
          <w:rFonts w:cs="Tahoma"/>
          <w:bCs/>
          <w:lang w:eastAsia="hr-HR"/>
        </w:rPr>
        <w:t>Prema do sada dostupnoj dokumentaciji  vidljivo je da se dužnik vodi kao vlasnik vozila:</w:t>
      </w:r>
    </w:p>
    <w:p w:rsidRDefault="00A55629" w:rsidP="00A55629" w:rsidR="00A55629" w:rsidRPr="00F16796">
      <w:pPr>
        <w:numPr>
          <w:ilvl w:val="1"/>
          <w:numId w:val="7"/>
        </w:numPr>
        <w:tabs>
          <w:tab w:pos="1440" w:val="clear"/>
        </w:tabs>
        <w:ind w:left="360"/>
        <w:jc w:val="both"/>
        <w:rPr>
          <w:rFonts w:hAnsi="Calibri" w:ascii="Calibri"/>
          <w:sz w:val="22"/>
          <w:szCs w:val="22"/>
        </w:rPr>
      </w:pPr>
      <w:r w:rsidRPr="00F16796">
        <w:rPr>
          <w:rFonts w:hAnsi="Calibri" w:ascii="Calibri"/>
          <w:sz w:val="22"/>
          <w:szCs w:val="22"/>
        </w:rPr>
        <w:t xml:space="preserve">L1, marke PEUGEOT SPEEDFIGHT 50 LED EU, godina proizvodnje 2003, broj šasije VGAS1B0EB00406163,  registarskih oznaka ZG896ET, odjavljeno </w:t>
      </w:r>
      <w:smartTag w:element="date" w:uri="urn:schemas-microsoft-com:office:smarttags">
        <w:smartTagPr>
          <w:attr w:val="trans" w:name="ls"/>
          <w:attr w:val="03" w:name="Month"/>
          <w:attr w:val="05" w:name="Day"/>
          <w:attr w:val="2013" w:name="Year"/>
        </w:smartTagPr>
        <w:r w:rsidRPr="00F16796">
          <w:rPr>
            <w:rFonts w:hAnsi="Calibri" w:ascii="Calibri"/>
            <w:sz w:val="22"/>
            <w:szCs w:val="22"/>
          </w:rPr>
          <w:t>05.03.2013.</w:t>
        </w:r>
      </w:smartTag>
      <w:r w:rsidRPr="00F16796">
        <w:rPr>
          <w:rFonts w:hAnsi="Calibri" w:ascii="Calibri"/>
          <w:sz w:val="22"/>
          <w:szCs w:val="22"/>
        </w:rPr>
        <w:t xml:space="preserve"> godine. Za vozilo nema podataka o teretima.</w:t>
      </w:r>
    </w:p>
    <w:p w:rsidRDefault="00457FDA" w:rsidP="0086572C" w:rsidR="00457FDA" w:rsidRPr="00F16796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</w:rPr>
      </w:pPr>
    </w:p>
    <w:p w:rsidRDefault="00636B58" w:rsidP="00457FDA" w:rsidR="00457FDA">
      <w:pPr>
        <w:tabs>
          <w:tab w:pos="0" w:val="num"/>
        </w:tabs>
        <w:jc w:val="both"/>
        <w:rPr>
          <w:rFonts w:hAnsi="Calibri" w:ascii="Calibri"/>
          <w:bCs/>
          <w:sz w:val="22"/>
          <w:szCs w:val="22"/>
        </w:rPr>
      </w:pPr>
      <w:r w:rsidRPr="00F16796">
        <w:rPr>
          <w:rFonts w:hAnsi="Calibri" w:ascii="Calibri"/>
          <w:bCs/>
          <w:sz w:val="22"/>
          <w:szCs w:val="22"/>
        </w:rPr>
        <w:t>Iz  dostupne dokumentacije</w:t>
      </w:r>
      <w:r w:rsidR="00E37F23" w:rsidRPr="00F16796">
        <w:rPr>
          <w:rFonts w:hAnsi="Calibri" w:ascii="Calibri"/>
          <w:bCs/>
          <w:sz w:val="22"/>
          <w:szCs w:val="22"/>
        </w:rPr>
        <w:t xml:space="preserve">  stečajnom upravitelju ovaj dužnik ne posjeduje </w:t>
      </w:r>
      <w:r w:rsidRPr="00F16796">
        <w:rPr>
          <w:rFonts w:hAnsi="Calibri" w:ascii="Calibri"/>
          <w:bCs/>
          <w:sz w:val="22"/>
          <w:szCs w:val="22"/>
        </w:rPr>
        <w:t xml:space="preserve"> n</w:t>
      </w:r>
      <w:r w:rsidR="00F16796">
        <w:rPr>
          <w:rFonts w:hAnsi="Calibri" w:ascii="Calibri"/>
          <w:bCs/>
          <w:sz w:val="22"/>
          <w:szCs w:val="22"/>
        </w:rPr>
        <w:t xml:space="preserve">ikakovu drugu imovinu, odnosno </w:t>
      </w:r>
      <w:r w:rsidR="00C22808" w:rsidRPr="00F16796">
        <w:rPr>
          <w:rFonts w:hAnsi="Calibri" w:ascii="Calibri"/>
          <w:bCs/>
          <w:sz w:val="22"/>
          <w:szCs w:val="22"/>
        </w:rPr>
        <w:t>nenovčane tražbine, udjele i dionice u drugim društvima, razlučna prava na imovini trećih osoba i drugo.</w:t>
      </w:r>
      <w:r w:rsidRPr="00F16796">
        <w:rPr>
          <w:rFonts w:hAnsi="Calibri" w:ascii="Calibri"/>
          <w:bCs/>
          <w:sz w:val="22"/>
          <w:szCs w:val="22"/>
        </w:rPr>
        <w:t xml:space="preserve"> </w:t>
      </w:r>
    </w:p>
    <w:p w:rsidRDefault="00F16796" w:rsidP="00457FDA" w:rsidR="00F16796">
      <w:pPr>
        <w:tabs>
          <w:tab w:pos="0" w:val="num"/>
        </w:tabs>
        <w:jc w:val="both"/>
        <w:rPr>
          <w:rFonts w:hAnsi="Calibri" w:ascii="Calibri"/>
          <w:bCs/>
          <w:sz w:val="22"/>
          <w:szCs w:val="22"/>
        </w:rPr>
      </w:pPr>
    </w:p>
    <w:p w:rsidRDefault="00F16796" w:rsidP="00457FDA" w:rsidR="00F16796">
      <w:pPr>
        <w:tabs>
          <w:tab w:pos="0" w:val="num"/>
        </w:tabs>
        <w:jc w:val="both"/>
        <w:rPr>
          <w:rFonts w:hAnsi="Calibri" w:ascii="Calibri"/>
          <w:bCs/>
          <w:sz w:val="22"/>
          <w:szCs w:val="22"/>
        </w:rPr>
      </w:pPr>
    </w:p>
    <w:p w:rsidRDefault="00F16796" w:rsidP="00457FDA" w:rsidR="00F16796">
      <w:pPr>
        <w:tabs>
          <w:tab w:pos="0" w:val="num"/>
        </w:tabs>
        <w:jc w:val="both"/>
        <w:rPr>
          <w:rFonts w:hAnsi="Calibri" w:ascii="Calibri"/>
          <w:bCs/>
          <w:sz w:val="22"/>
          <w:szCs w:val="22"/>
        </w:rPr>
      </w:pPr>
    </w:p>
    <w:p w:rsidRDefault="00F16796" w:rsidP="00457FDA" w:rsidR="00F16796">
      <w:pPr>
        <w:tabs>
          <w:tab w:pos="0" w:val="num"/>
        </w:tabs>
        <w:jc w:val="both"/>
        <w:rPr>
          <w:rFonts w:hAnsi="Calibri" w:ascii="Calibri"/>
          <w:bCs/>
          <w:sz w:val="22"/>
          <w:szCs w:val="22"/>
        </w:rPr>
      </w:pPr>
    </w:p>
    <w:p w:rsidRDefault="00F16796" w:rsidP="00457FDA" w:rsidR="00F16796" w:rsidRPr="00F16796">
      <w:pPr>
        <w:tabs>
          <w:tab w:pos="0" w:val="num"/>
        </w:tabs>
        <w:jc w:val="both"/>
        <w:rPr>
          <w:rFonts w:hAnsi="Calibri" w:ascii="Calibri"/>
          <w:bCs/>
          <w:sz w:val="22"/>
          <w:szCs w:val="22"/>
        </w:rPr>
      </w:pPr>
    </w:p>
    <w:p w:rsidRDefault="00A55629" w:rsidP="00A55629" w:rsidR="00A55629" w:rsidRPr="00A55629">
      <w:pPr>
        <w:tabs>
          <w:tab w:pos="180" w:val="num"/>
        </w:tabs>
        <w:ind w:left="180"/>
        <w:jc w:val="both"/>
        <w:rPr>
          <w:rFonts w:hAnsi="Calibri" w:ascii="Calibri"/>
          <w:b/>
          <w:bCs/>
          <w:sz w:val="22"/>
          <w:szCs w:val="22"/>
        </w:rPr>
      </w:pPr>
      <w:r w:rsidRPr="00A55629">
        <w:rPr>
          <w:rFonts w:hAnsi="Calibri" w:ascii="Calibri"/>
          <w:b/>
          <w:bCs/>
          <w:sz w:val="22"/>
          <w:szCs w:val="22"/>
        </w:rPr>
        <w:t xml:space="preserve">III. OBVEZE STEČAJNOG DUŽNIKA </w:t>
      </w:r>
    </w:p>
    <w:p w:rsidRDefault="00A55629" w:rsidP="00A55629" w:rsidR="00A55629" w:rsidRPr="00AF2FBF">
      <w:pPr>
        <w:tabs>
          <w:tab w:pos="180" w:val="num"/>
        </w:tabs>
        <w:ind w:left="180"/>
        <w:jc w:val="both"/>
        <w:rPr>
          <w:rFonts w:hAnsi="Calibri" w:ascii="Calibri"/>
          <w:b/>
          <w:bCs/>
          <w:sz w:val="16"/>
          <w:szCs w:val="16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6980"/>
        <w:gridCol w:w="1764"/>
        <w:gridCol w:w="612"/>
      </w:tblGrid>
      <w:tr w:rsidR="00A55629" w:rsidRPr="00A55629">
        <w:tc>
          <w:tcPr>
            <w:tcW w:type="dxa" w:w="6980"/>
          </w:tcPr>
          <w:p w:rsidRDefault="00A55629" w:rsidP="00A55629" w:rsid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/>
                <w:bCs/>
                <w:sz w:val="22"/>
                <w:szCs w:val="22"/>
              </w:rPr>
              <w:t>a) Dospjeli nepodmireni troškovi od otvaranja stečajnog postupka</w:t>
            </w:r>
            <w:r>
              <w:rPr>
                <w:rFonts w:hAnsi="Calibri" w:ascii="Calibri"/>
                <w:b/>
                <w:bCs/>
                <w:sz w:val="22"/>
                <w:szCs w:val="22"/>
              </w:rPr>
              <w:t xml:space="preserve"> nad </w:t>
            </w:r>
          </w:p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 xml:space="preserve">     stečajnom masom </w:t>
            </w:r>
            <w:r w:rsidR="001622F0">
              <w:rPr>
                <w:rFonts w:hAnsi="Calibri" w:ascii="Calibri"/>
                <w:b/>
                <w:bCs/>
                <w:sz w:val="22"/>
                <w:szCs w:val="22"/>
              </w:rPr>
              <w:t>–</w:t>
            </w:r>
            <w:r>
              <w:rPr>
                <w:rFonts w:hAnsi="Calibri" w:ascii="Calibri"/>
                <w:b/>
                <w:bCs/>
                <w:sz w:val="22"/>
                <w:szCs w:val="22"/>
              </w:rPr>
              <w:t xml:space="preserve">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03" w:name="Day"/>
                <w:attr w:val="2017" w:name="Year"/>
              </w:smartTagPr>
              <w:r>
                <w:rPr>
                  <w:rFonts w:hAnsi="Calibri" w:ascii="Calibri"/>
                  <w:b/>
                  <w:bCs/>
                  <w:sz w:val="22"/>
                  <w:szCs w:val="22"/>
                </w:rPr>
                <w:t>0</w:t>
              </w:r>
              <w:r w:rsidRPr="00A55629">
                <w:rPr>
                  <w:rFonts w:hAnsi="Calibri" w:ascii="Calibri"/>
                  <w:bCs/>
                  <w:sz w:val="22"/>
                  <w:szCs w:val="22"/>
                </w:rPr>
                <w:t>3.02.2017.</w:t>
              </w:r>
            </w:smartTag>
            <w:r w:rsidRPr="00A55629">
              <w:rPr>
                <w:rFonts w:hAnsi="Calibri" w:ascii="Calibri"/>
                <w:bCs/>
                <w:sz w:val="22"/>
                <w:szCs w:val="22"/>
              </w:rPr>
              <w:t xml:space="preserve"> </w:t>
            </w:r>
            <w:r>
              <w:rPr>
                <w:rFonts w:hAnsi="Calibri" w:ascii="Calibri"/>
                <w:bCs/>
                <w:sz w:val="22"/>
                <w:szCs w:val="22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09" w:name="Day"/>
                <w:attr w:val="2018" w:name="Year"/>
              </w:smartTagPr>
              <w:r w:rsidRPr="00A55629">
                <w:rPr>
                  <w:rFonts w:hAnsi="Calibri" w:ascii="Calibri"/>
                  <w:bCs/>
                  <w:sz w:val="22"/>
                  <w:szCs w:val="22"/>
                </w:rPr>
                <w:t>09.05.2018.</w:t>
              </w:r>
            </w:smartTag>
            <w:r w:rsidRPr="00A55629">
              <w:rPr>
                <w:rFonts w:hAnsi="Calibri" w:ascii="Calibri"/>
                <w:bCs/>
                <w:sz w:val="22"/>
                <w:szCs w:val="22"/>
              </w:rPr>
              <w:t xml:space="preserve"> godine</w:t>
            </w:r>
          </w:p>
        </w:tc>
        <w:tc>
          <w:tcPr>
            <w:tcW w:type="dxa" w:w="1764"/>
          </w:tcPr>
          <w:p w:rsidRDefault="00636B58" w:rsidP="00636B58" w:rsidR="00A55629" w:rsidRPr="00A55629">
            <w:pPr>
              <w:tabs>
                <w:tab w:pos="180" w:val="num"/>
              </w:tabs>
              <w:ind w:left="180"/>
              <w:jc w:val="right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9.719,00</w:t>
            </w:r>
            <w:r w:rsidR="00A55629" w:rsidRPr="00A55629">
              <w:rPr>
                <w:rFonts w:hAnsi="Calibri" w:ascii="Calibri"/>
                <w:bCs/>
                <w:sz w:val="22"/>
                <w:szCs w:val="22"/>
              </w:rPr>
              <w:fldChar w:fldCharType="begin"/>
            </w:r>
            <w:r w:rsidR="00A55629" w:rsidRPr="00A55629">
              <w:rPr>
                <w:rFonts w:hAnsi="Calibri" w:ascii="Calibri"/>
                <w:bCs/>
                <w:sz w:val="22"/>
                <w:szCs w:val="22"/>
              </w:rPr>
              <w:instrText xml:space="preserve"> =SUM(ABOVE) </w:instrText>
            </w:r>
            <w:r w:rsidR="00A55629" w:rsidRPr="00A55629">
              <w:rPr>
                <w:rFonts w:hAnsi="Calibri" w:ascii="Calibri"/>
                <w:bCs/>
                <w:sz w:val="22"/>
                <w:szCs w:val="22"/>
              </w:rPr>
              <w:fldChar w:fldCharType="end"/>
            </w:r>
          </w:p>
        </w:tc>
        <w:tc>
          <w:tcPr>
            <w:tcW w:type="dxa" w:w="612"/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>kn</w:t>
            </w:r>
          </w:p>
        </w:tc>
      </w:tr>
    </w:tbl>
    <w:p w:rsidRDefault="00A55629" w:rsidP="00A55629" w:rsidR="00A55629" w:rsidRPr="00AF2FBF">
      <w:pPr>
        <w:tabs>
          <w:tab w:pos="180" w:val="num"/>
        </w:tabs>
        <w:ind w:left="180"/>
        <w:jc w:val="both"/>
        <w:rPr>
          <w:rFonts w:hAnsi="Calibri" w:ascii="Calibri"/>
          <w:bCs/>
          <w:sz w:val="16"/>
          <w:szCs w:val="16"/>
        </w:rPr>
      </w:pPr>
    </w:p>
    <w:p w:rsidRDefault="00A55629" w:rsidP="00A55629" w:rsidR="00A55629" w:rsidRPr="00AF2FBF">
      <w:pPr>
        <w:tabs>
          <w:tab w:pos="180" w:val="num"/>
        </w:tabs>
        <w:ind w:left="180"/>
        <w:jc w:val="both"/>
        <w:rPr>
          <w:rFonts w:hAnsi="Calibri" w:ascii="Calibri"/>
          <w:bCs/>
          <w:sz w:val="16"/>
          <w:szCs w:val="16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6963"/>
        <w:gridCol w:w="1781"/>
        <w:gridCol w:w="612"/>
      </w:tblGrid>
      <w:tr w:rsidR="00A55629" w:rsidRPr="00A55629">
        <w:tc>
          <w:tcPr>
            <w:tcW w:type="dxa" w:w="7125"/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/>
                <w:bCs/>
                <w:sz w:val="22"/>
                <w:szCs w:val="22"/>
              </w:rPr>
              <w:t>b) Planirani troškovi za naredno šest mjesečno razdoblje</w:t>
            </w:r>
          </w:p>
        </w:tc>
        <w:tc>
          <w:tcPr>
            <w:tcW w:type="dxa" w:w="1799"/>
          </w:tcPr>
          <w:p w:rsidRDefault="00636B58" w:rsidP="00636B58" w:rsidR="00A55629" w:rsidRPr="00A55629">
            <w:pPr>
              <w:tabs>
                <w:tab w:pos="180" w:val="num"/>
              </w:tabs>
              <w:ind w:left="180"/>
              <w:jc w:val="right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9.300,00</w:t>
            </w:r>
          </w:p>
        </w:tc>
        <w:tc>
          <w:tcPr>
            <w:tcW w:type="dxa" w:w="432"/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>kn</w:t>
            </w:r>
          </w:p>
        </w:tc>
      </w:tr>
      <w:tr w:rsidR="00A55629" w:rsidRPr="00A55629">
        <w:tc>
          <w:tcPr>
            <w:tcW w:type="dxa" w:w="7125"/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 xml:space="preserve">      od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10" w:name="Day"/>
                <w:attr w:val="2018" w:name="Year"/>
              </w:smartTagPr>
              <w:r w:rsidRPr="00A55629">
                <w:rPr>
                  <w:rFonts w:hAnsi="Calibri" w:ascii="Calibri"/>
                  <w:bCs/>
                  <w:sz w:val="22"/>
                  <w:szCs w:val="22"/>
                </w:rPr>
                <w:t>10.05.2018.</w:t>
              </w:r>
            </w:smartTag>
            <w:r w:rsidRPr="00A55629">
              <w:rPr>
                <w:rFonts w:hAnsi="Calibri" w:ascii="Calibri"/>
                <w:bCs/>
                <w:sz w:val="22"/>
                <w:szCs w:val="22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1" w:name="Day"/>
                <w:attr w:val="2018" w:name="Year"/>
              </w:smartTagPr>
              <w:r w:rsidRPr="00A55629">
                <w:rPr>
                  <w:rFonts w:hAnsi="Calibri" w:ascii="Calibri"/>
                  <w:bCs/>
                  <w:sz w:val="22"/>
                  <w:szCs w:val="22"/>
                </w:rPr>
                <w:t>11.11.2018.</w:t>
              </w:r>
            </w:smartTag>
            <w:r w:rsidRPr="00A55629">
              <w:rPr>
                <w:rFonts w:hAnsi="Calibri" w:ascii="Calibri"/>
                <w:bCs/>
                <w:sz w:val="22"/>
                <w:szCs w:val="22"/>
              </w:rPr>
              <w:t xml:space="preserve"> godine</w:t>
            </w:r>
          </w:p>
        </w:tc>
        <w:tc>
          <w:tcPr>
            <w:tcW w:type="dxa" w:w="1799"/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</w:p>
        </w:tc>
        <w:tc>
          <w:tcPr>
            <w:tcW w:type="dxa" w:w="432"/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</w:p>
        </w:tc>
      </w:tr>
    </w:tbl>
    <w:p w:rsidRDefault="00A55629" w:rsidP="00A55629" w:rsidR="00A55629" w:rsidRPr="00AF2FBF">
      <w:pPr>
        <w:tabs>
          <w:tab w:pos="180" w:val="num"/>
        </w:tabs>
        <w:ind w:left="180"/>
        <w:jc w:val="both"/>
        <w:rPr>
          <w:rFonts w:hAnsi="Calibri" w:ascii="Calibri"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344"/>
        <w:gridCol w:w="1931"/>
        <w:gridCol w:w="620"/>
      </w:tblGrid>
      <w:tr w:rsidR="00EE6443" w:rsidRPr="00A55629">
        <w:tc>
          <w:tcPr>
            <w:tcW w:type="dxa" w:w="467"/>
          </w:tcPr>
          <w:p w:rsidRDefault="00EE6443" w:rsidP="00F634F9" w:rsidR="00EE6443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type="dxa" w:w="6344"/>
          </w:tcPr>
          <w:p w:rsidRDefault="00EE6443" w:rsidP="00F634F9" w:rsidR="00EE6443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/>
                <w:bCs/>
                <w:sz w:val="22"/>
                <w:szCs w:val="22"/>
              </w:rPr>
              <w:t xml:space="preserve">I  viši isplatni red      </w:t>
            </w:r>
            <w:r w:rsidRPr="00A55629">
              <w:rPr>
                <w:rFonts w:hAnsi="Calibri" w:asci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type="dxa" w:w="1931"/>
          </w:tcPr>
          <w:p w:rsidRDefault="00EE6443" w:rsidP="00F634F9" w:rsidR="00EE6443" w:rsidRPr="00A55629">
            <w:pPr>
              <w:tabs>
                <w:tab w:pos="180" w:val="num"/>
              </w:tabs>
              <w:ind w:left="180"/>
              <w:jc w:val="right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/>
                <w:bCs/>
                <w:sz w:val="22"/>
                <w:szCs w:val="22"/>
              </w:rPr>
              <w:t xml:space="preserve">    </w:t>
            </w:r>
            <w:r w:rsidRPr="00EE6443">
              <w:rPr>
                <w:rFonts w:hAnsi="Calibri" w:ascii="Calibri"/>
                <w:b/>
                <w:bCs/>
                <w:sz w:val="22"/>
                <w:szCs w:val="22"/>
              </w:rPr>
              <w:t>666.635,69</w:t>
            </w:r>
          </w:p>
        </w:tc>
        <w:tc>
          <w:tcPr>
            <w:tcW w:type="dxa" w:w="620"/>
          </w:tcPr>
          <w:p w:rsidRDefault="00EE6443" w:rsidP="00F634F9" w:rsidR="00EE6443" w:rsidRPr="00A55629">
            <w:pPr>
              <w:tabs>
                <w:tab w:pos="180" w:val="num"/>
              </w:tabs>
              <w:ind w:left="180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>kn</w:t>
            </w:r>
          </w:p>
        </w:tc>
      </w:tr>
    </w:tbl>
    <w:p w:rsidRDefault="00A55629" w:rsidP="00A55629" w:rsidR="00A55629">
      <w:pPr>
        <w:tabs>
          <w:tab w:pos="180" w:val="num"/>
        </w:tabs>
        <w:ind w:left="180"/>
        <w:jc w:val="both"/>
        <w:rPr>
          <w:rFonts w:hAnsi="Calibri" w:ascii="Calibri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344"/>
        <w:gridCol w:w="1931"/>
        <w:gridCol w:w="620"/>
      </w:tblGrid>
      <w:tr w:rsidR="00EE6443" w:rsidRPr="00A55629">
        <w:tc>
          <w:tcPr>
            <w:tcW w:type="dxa" w:w="467"/>
          </w:tcPr>
          <w:p w:rsidRDefault="00EE6443" w:rsidP="00F634F9" w:rsidR="00EE6443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type="dxa" w:w="6344"/>
          </w:tcPr>
          <w:p w:rsidRDefault="00EE6443" w:rsidP="00F634F9" w:rsidR="00EE6443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 xml:space="preserve">II </w:t>
            </w:r>
            <w:r w:rsidRPr="00A55629">
              <w:rPr>
                <w:rFonts w:hAnsi="Calibri" w:ascii="Calibri"/>
                <w:b/>
                <w:bCs/>
                <w:sz w:val="22"/>
                <w:szCs w:val="22"/>
              </w:rPr>
              <w:t xml:space="preserve"> viši isplatni red      </w:t>
            </w:r>
            <w:r w:rsidRPr="00A55629">
              <w:rPr>
                <w:rFonts w:hAnsi="Calibri" w:asci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type="dxa" w:w="1931"/>
          </w:tcPr>
          <w:p w:rsidRDefault="00EE6443" w:rsidP="00F634F9" w:rsidR="00EE6443" w:rsidRPr="00A55629">
            <w:pPr>
              <w:tabs>
                <w:tab w:pos="180" w:val="num"/>
              </w:tabs>
              <w:ind w:left="180"/>
              <w:jc w:val="right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/>
                <w:bCs/>
                <w:sz w:val="22"/>
                <w:szCs w:val="22"/>
              </w:rPr>
              <w:t xml:space="preserve">    </w:t>
            </w:r>
            <w:r w:rsidRPr="00EE6443">
              <w:rPr>
                <w:rFonts w:hAnsi="Calibri" w:ascii="Calibri"/>
                <w:b/>
                <w:bCs/>
                <w:sz w:val="22"/>
                <w:szCs w:val="22"/>
              </w:rPr>
              <w:t>139.615,77</w:t>
            </w:r>
          </w:p>
        </w:tc>
        <w:tc>
          <w:tcPr>
            <w:tcW w:type="dxa" w:w="620"/>
          </w:tcPr>
          <w:p w:rsidRDefault="00EE6443" w:rsidP="00F634F9" w:rsidR="00EE6443" w:rsidRPr="00A55629">
            <w:pPr>
              <w:tabs>
                <w:tab w:pos="180" w:val="num"/>
              </w:tabs>
              <w:ind w:left="180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>kn</w:t>
            </w:r>
          </w:p>
        </w:tc>
      </w:tr>
    </w:tbl>
    <w:p w:rsidRDefault="00EE6443" w:rsidP="00A55629" w:rsidR="00EE6443">
      <w:pPr>
        <w:tabs>
          <w:tab w:pos="180" w:val="num"/>
        </w:tabs>
        <w:ind w:left="180"/>
        <w:jc w:val="both"/>
        <w:rPr>
          <w:rFonts w:hAnsi="Calibri" w:ascii="Calibri"/>
          <w:b/>
          <w:bCs/>
          <w:sz w:val="16"/>
          <w:szCs w:val="16"/>
        </w:rPr>
      </w:pPr>
    </w:p>
    <w:p w:rsidRDefault="00EE6443" w:rsidP="00A55629" w:rsidR="00EE6443" w:rsidRPr="00AF2FBF">
      <w:pPr>
        <w:tabs>
          <w:tab w:pos="180" w:val="num"/>
        </w:tabs>
        <w:ind w:left="180"/>
        <w:jc w:val="both"/>
        <w:rPr>
          <w:rFonts w:hAnsi="Calibri" w:ascii="Calibri"/>
          <w:b/>
          <w:bCs/>
          <w:sz w:val="16"/>
          <w:szCs w:val="16"/>
        </w:rPr>
      </w:pPr>
    </w:p>
    <w:p w:rsidRDefault="00A55629" w:rsidP="00A55629" w:rsidR="00A55629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</w:rPr>
      </w:pPr>
      <w:r>
        <w:rPr>
          <w:rFonts w:hAnsi="Calibri" w:ascii="Calibri"/>
          <w:bCs/>
          <w:sz w:val="22"/>
          <w:szCs w:val="22"/>
        </w:rPr>
        <w:tab/>
      </w:r>
      <w:r w:rsidRPr="00A55629">
        <w:rPr>
          <w:rFonts w:hAnsi="Calibri" w:ascii="Calibri"/>
          <w:bCs/>
          <w:sz w:val="22"/>
          <w:szCs w:val="22"/>
        </w:rPr>
        <w:t xml:space="preserve"> </w:t>
      </w:r>
    </w:p>
    <w:p w:rsidRDefault="00EE6443" w:rsidP="00A55629" w:rsidR="006566C9">
      <w:pPr>
        <w:tabs>
          <w:tab w:pos="180" w:val="num"/>
        </w:tabs>
        <w:ind w:left="180"/>
        <w:jc w:val="both"/>
        <w:rPr>
          <w:rFonts w:hAnsi="Calibri" w:ascii="Calibri"/>
          <w:bCs/>
          <w:sz w:val="16"/>
          <w:szCs w:val="16"/>
        </w:rPr>
      </w:pPr>
      <w:r>
        <w:rPr>
          <w:rFonts w:hAnsi="Calibri" w:ascii="Calibri"/>
          <w:b/>
          <w:bCs/>
          <w:sz w:val="22"/>
          <w:szCs w:val="22"/>
        </w:rPr>
        <w:tab/>
      </w:r>
      <w:r w:rsidRPr="00AF2FBF">
        <w:rPr>
          <w:rFonts w:hAnsi="Calibri" w:ascii="Calibri"/>
          <w:b/>
          <w:bCs/>
          <w:sz w:val="22"/>
          <w:szCs w:val="22"/>
        </w:rPr>
        <w:t>Razlučna prava</w:t>
      </w:r>
    </w:p>
    <w:tbl>
      <w:tblPr>
        <w:tblW w:type="dxa" w:w="9486"/>
        <w:tblLook w:val="01E0" w:noVBand="0" w:noHBand="0" w:lastColumn="1" w:firstColumn="1" w:lastRow="1" w:firstRow="1"/>
      </w:tblPr>
      <w:tblGrid>
        <w:gridCol w:w="466"/>
        <w:gridCol w:w="6141"/>
        <w:gridCol w:w="2259"/>
        <w:gridCol w:w="620"/>
      </w:tblGrid>
      <w:tr w:rsidR="00EE6443" w:rsidRPr="00A55629">
        <w:tc>
          <w:tcPr>
            <w:tcW w:type="dxa" w:w="466"/>
          </w:tcPr>
          <w:p w:rsidRDefault="00EE6443" w:rsidP="00F634F9" w:rsidR="00EE6443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>-</w:t>
            </w:r>
          </w:p>
        </w:tc>
        <w:tc>
          <w:tcPr>
            <w:tcW w:type="dxa" w:w="6141"/>
          </w:tcPr>
          <w:p w:rsidRDefault="00EE6443" w:rsidP="00F634F9" w:rsidR="00EE6443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F2FBF">
              <w:rPr>
                <w:rFonts w:hAnsi="Calibri" w:ascii="Calibri"/>
                <w:bCs/>
                <w:sz w:val="20"/>
              </w:rPr>
              <w:t>REPUBLIKA HRVATSKA</w:t>
            </w:r>
            <w:r>
              <w:rPr>
                <w:rFonts w:hAnsi="Calibri" w:ascii="Calibri"/>
                <w:bCs/>
                <w:sz w:val="20"/>
              </w:rPr>
              <w:t>,  OIB:</w:t>
            </w:r>
            <w:r w:rsidRPr="00AF2FBF">
              <w:rPr>
                <w:rFonts w:cs="Arial" w:eastAsia="Calibri"/>
                <w:sz w:val="20"/>
                <w:lang w:eastAsia="en-US"/>
              </w:rPr>
              <w:t xml:space="preserve"> </w:t>
            </w:r>
            <w:r w:rsidRPr="00AF2FBF">
              <w:rPr>
                <w:rFonts w:hAnsi="Calibri" w:ascii="Calibri"/>
                <w:bCs/>
                <w:sz w:val="20"/>
              </w:rPr>
              <w:t>52634238587</w:t>
            </w:r>
            <w:r>
              <w:rPr>
                <w:rFonts w:hAnsi="Calibri" w:ascii="Calibri"/>
                <w:bCs/>
                <w:sz w:val="20"/>
              </w:rPr>
              <w:t xml:space="preserve"> </w:t>
            </w:r>
          </w:p>
        </w:tc>
        <w:tc>
          <w:tcPr>
            <w:tcW w:type="dxa" w:w="2259"/>
          </w:tcPr>
          <w:p w:rsidRDefault="00EE6443" w:rsidP="00F634F9" w:rsidR="00EE6443" w:rsidRPr="00A55629">
            <w:pPr>
              <w:tabs>
                <w:tab w:pos="180" w:val="num"/>
              </w:tabs>
              <w:ind w:left="180"/>
              <w:jc w:val="right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673.993,75</w:t>
            </w:r>
          </w:p>
        </w:tc>
        <w:tc>
          <w:tcPr>
            <w:tcW w:type="dxa" w:w="620"/>
          </w:tcPr>
          <w:p w:rsidRDefault="00EE6443" w:rsidP="00F634F9" w:rsidR="00EE6443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>kn</w:t>
            </w:r>
          </w:p>
        </w:tc>
      </w:tr>
    </w:tbl>
    <w:p w:rsidRDefault="00EE6443" w:rsidP="00A55629" w:rsidR="00EE6443">
      <w:pPr>
        <w:tabs>
          <w:tab w:pos="180" w:val="num"/>
        </w:tabs>
        <w:ind w:left="180"/>
        <w:jc w:val="both"/>
        <w:rPr>
          <w:rFonts w:hAnsi="Calibri" w:ascii="Calibri"/>
          <w:bCs/>
          <w:sz w:val="16"/>
          <w:szCs w:val="16"/>
        </w:rPr>
      </w:pPr>
    </w:p>
    <w:p w:rsidRDefault="00EE6443" w:rsidP="00A55629" w:rsidR="00EE6443" w:rsidRPr="006566C9">
      <w:pPr>
        <w:tabs>
          <w:tab w:pos="180" w:val="num"/>
        </w:tabs>
        <w:ind w:left="180"/>
        <w:jc w:val="both"/>
        <w:rPr>
          <w:rFonts w:hAnsi="Calibri" w:ascii="Calibri"/>
          <w:bCs/>
          <w:sz w:val="16"/>
          <w:szCs w:val="16"/>
        </w:rPr>
      </w:pPr>
      <w:r>
        <w:rPr>
          <w:rFonts w:hAnsi="Calibri" w:ascii="Calibri"/>
          <w:b/>
          <w:bCs/>
          <w:sz w:val="22"/>
          <w:szCs w:val="22"/>
        </w:rPr>
        <w:tab/>
      </w:r>
      <w:r w:rsidRPr="00AF2FBF">
        <w:rPr>
          <w:rFonts w:hAnsi="Calibri" w:ascii="Calibri"/>
          <w:b/>
          <w:bCs/>
          <w:sz w:val="22"/>
          <w:szCs w:val="22"/>
        </w:rPr>
        <w:t>Razlučna prava</w:t>
      </w:r>
      <w:r w:rsidRPr="00A55629">
        <w:rPr>
          <w:rFonts w:hAnsi="Calibri" w:ascii="Calibri"/>
          <w:bCs/>
          <w:sz w:val="22"/>
          <w:szCs w:val="22"/>
        </w:rPr>
        <w:t xml:space="preserve"> utvrđe</w:t>
      </w:r>
      <w:r>
        <w:rPr>
          <w:rFonts w:hAnsi="Calibri" w:ascii="Calibri"/>
          <w:bCs/>
          <w:sz w:val="22"/>
          <w:szCs w:val="22"/>
        </w:rPr>
        <w:t>na su uvidom u zemljišne knjige:</w:t>
      </w:r>
    </w:p>
    <w:tbl>
      <w:tblPr>
        <w:tblW w:type="dxa" w:w="9486"/>
        <w:tblLook w:val="01E0" w:noVBand="0" w:noHBand="0" w:lastColumn="1" w:firstColumn="1" w:lastRow="1" w:firstRow="1"/>
      </w:tblPr>
      <w:tblGrid>
        <w:gridCol w:w="466"/>
        <w:gridCol w:w="6141"/>
        <w:gridCol w:w="2259"/>
        <w:gridCol w:w="620"/>
      </w:tblGrid>
      <w:tr w:rsidR="006566C9" w:rsidRPr="00A55629">
        <w:tc>
          <w:tcPr>
            <w:tcW w:type="dxa" w:w="466"/>
          </w:tcPr>
          <w:p w:rsidRDefault="006566C9" w:rsidP="00DF43C3" w:rsidR="006566C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>-</w:t>
            </w:r>
          </w:p>
        </w:tc>
        <w:tc>
          <w:tcPr>
            <w:tcW w:type="dxa" w:w="6141"/>
          </w:tcPr>
          <w:p w:rsidRDefault="006566C9" w:rsidP="00DF43C3" w:rsidR="006566C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F2FBF">
              <w:rPr>
                <w:rFonts w:cs="Arial" w:hAnsi="Calibri" w:ascii="Calibri"/>
                <w:sz w:val="20"/>
              </w:rPr>
              <w:t>ADDIKO BANK d.d. prije HYPO ALPE ADRIA BANK  d.d., OIB: 14036333877</w:t>
            </w:r>
            <w:r>
              <w:rPr>
                <w:rFonts w:cs="Arial" w:hAnsi="Calibri" w:ascii="Calibri"/>
                <w:sz w:val="20"/>
              </w:rPr>
              <w:t xml:space="preserve"> – 20.000,00 € i 42.000,00 €, što na dan </w:t>
            </w:r>
            <w:smartTag w:element="date" w:uri="urn:schemas-microsoft-com:office:smarttags">
              <w:smartTagPr>
                <w:attr w:val="trans" w:name="ls"/>
                <w:attr w:val="4" w:name="Month"/>
                <w:attr w:val="24" w:name="Day"/>
                <w:attr w:val="2018" w:name="Year"/>
              </w:smartTagPr>
              <w:r>
                <w:rPr>
                  <w:rFonts w:cs="Arial" w:hAnsi="Calibri" w:ascii="Calibri"/>
                  <w:sz w:val="20"/>
                </w:rPr>
                <w:t>24.4.2018.</w:t>
              </w:r>
            </w:smartTag>
            <w:r>
              <w:rPr>
                <w:rFonts w:cs="Arial" w:hAnsi="Calibri" w:ascii="Calibri"/>
                <w:sz w:val="20"/>
              </w:rPr>
              <w:t xml:space="preserve">  godine po srednjem tečaju HNB iznosi u kunskoj protuvrijednosti:</w:t>
            </w:r>
          </w:p>
        </w:tc>
        <w:tc>
          <w:tcPr>
            <w:tcW w:type="dxa" w:w="2259"/>
          </w:tcPr>
          <w:p w:rsidRDefault="006566C9" w:rsidP="00DF43C3" w:rsidR="006566C9" w:rsidRPr="00A55629">
            <w:pPr>
              <w:tabs>
                <w:tab w:pos="180" w:val="num"/>
              </w:tabs>
              <w:ind w:left="180"/>
              <w:jc w:val="right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459.384,16</w:t>
            </w:r>
          </w:p>
        </w:tc>
        <w:tc>
          <w:tcPr>
            <w:tcW w:type="dxa" w:w="620"/>
          </w:tcPr>
          <w:p w:rsidRDefault="006566C9" w:rsidP="00DF43C3" w:rsidR="006566C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>kn</w:t>
            </w:r>
          </w:p>
        </w:tc>
      </w:tr>
    </w:tbl>
    <w:p w:rsidRDefault="006566C9" w:rsidP="00A55629" w:rsidR="006566C9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</w:rPr>
      </w:pPr>
    </w:p>
    <w:p w:rsidRDefault="00EE6443" w:rsidP="00A55629" w:rsidR="00EE6443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</w:rPr>
      </w:pPr>
    </w:p>
    <w:p w:rsidRDefault="00A55629" w:rsidP="00AF2FBF" w:rsidR="00A55629" w:rsidRPr="00A55629">
      <w:pPr>
        <w:tabs>
          <w:tab w:pos="180" w:val="num"/>
        </w:tabs>
        <w:ind w:left="180"/>
        <w:jc w:val="center"/>
        <w:rPr>
          <w:rFonts w:hAnsi="Calibri" w:ascii="Calibri"/>
          <w:b/>
          <w:bCs/>
          <w:sz w:val="22"/>
          <w:szCs w:val="22"/>
        </w:rPr>
      </w:pPr>
      <w:r w:rsidRPr="00A55629">
        <w:rPr>
          <w:rFonts w:hAnsi="Calibri" w:ascii="Calibri"/>
          <w:b/>
          <w:bCs/>
          <w:sz w:val="22"/>
          <w:szCs w:val="22"/>
        </w:rPr>
        <w:t>Rekapitulacija ukupno utvrđenih obveza stečajnog dužnika:</w:t>
      </w:r>
    </w:p>
    <w:p w:rsidRDefault="00A55629" w:rsidP="00A55629" w:rsidR="00A55629" w:rsidRPr="00AF2FBF">
      <w:pPr>
        <w:tabs>
          <w:tab w:pos="180" w:val="num"/>
        </w:tabs>
        <w:ind w:left="180"/>
        <w:jc w:val="both"/>
        <w:rPr>
          <w:rFonts w:hAnsi="Calibri" w:ascii="Calibri"/>
          <w:bCs/>
          <w:sz w:val="16"/>
          <w:szCs w:val="16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6"/>
        <w:gridCol w:w="6141"/>
        <w:gridCol w:w="2259"/>
        <w:gridCol w:w="620"/>
      </w:tblGrid>
      <w:tr w:rsidR="00A55629" w:rsidRPr="00A55629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>-</w:t>
            </w:r>
          </w:p>
        </w:tc>
        <w:tc>
          <w:tcPr>
            <w:tcW w:type="dxa" w:w="6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 xml:space="preserve">Dospjeli nepodmireni troškovi od otvaranja stečajnog postupka </w:t>
            </w:r>
          </w:p>
          <w:p w:rsidRDefault="00B60F66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n</w:t>
            </w:r>
            <w:r w:rsidR="00A55629">
              <w:rPr>
                <w:rFonts w:hAnsi="Calibri" w:ascii="Calibri"/>
                <w:bCs/>
                <w:sz w:val="22"/>
                <w:szCs w:val="22"/>
              </w:rPr>
              <w:t xml:space="preserve">ad stečajnom masom </w:t>
            </w:r>
            <w:r w:rsidR="00A55629" w:rsidRPr="00A55629">
              <w:rPr>
                <w:rFonts w:hAnsi="Calibri" w:ascii="Calibri"/>
                <w:bCs/>
                <w:sz w:val="22"/>
                <w:szCs w:val="22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03" w:name="Day"/>
                <w:attr w:val="2017" w:name="Year"/>
              </w:smartTagPr>
              <w:r w:rsidR="00A55629" w:rsidRPr="00A55629">
                <w:rPr>
                  <w:rFonts w:hAnsi="Calibri" w:ascii="Calibri"/>
                  <w:b/>
                  <w:bCs/>
                  <w:sz w:val="22"/>
                  <w:szCs w:val="22"/>
                </w:rPr>
                <w:t>0</w:t>
              </w:r>
              <w:r w:rsidR="00A55629" w:rsidRPr="00A55629">
                <w:rPr>
                  <w:rFonts w:hAnsi="Calibri" w:ascii="Calibri"/>
                  <w:bCs/>
                  <w:sz w:val="22"/>
                  <w:szCs w:val="22"/>
                </w:rPr>
                <w:t>3.02.2017.</w:t>
              </w:r>
            </w:smartTag>
            <w:r w:rsidR="00A55629" w:rsidRPr="00A55629">
              <w:rPr>
                <w:rFonts w:hAnsi="Calibri" w:ascii="Calibri"/>
                <w:bCs/>
                <w:sz w:val="22"/>
                <w:szCs w:val="22"/>
              </w:rPr>
              <w:t xml:space="preserve">  do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09" w:name="Day"/>
                <w:attr w:val="2018" w:name="Year"/>
              </w:smartTagPr>
              <w:r w:rsidR="00A55629" w:rsidRPr="00A55629">
                <w:rPr>
                  <w:rFonts w:hAnsi="Calibri" w:ascii="Calibri"/>
                  <w:bCs/>
                  <w:sz w:val="22"/>
                  <w:szCs w:val="22"/>
                </w:rPr>
                <w:t>09.05.2018.</w:t>
              </w:r>
            </w:smartTag>
            <w:r w:rsidR="00A55629" w:rsidRPr="00A55629">
              <w:rPr>
                <w:rFonts w:hAnsi="Calibri" w:ascii="Calibri"/>
                <w:bCs/>
                <w:sz w:val="22"/>
                <w:szCs w:val="22"/>
              </w:rPr>
              <w:t xml:space="preserve"> </w:t>
            </w:r>
            <w:r w:rsidR="00A55629">
              <w:rPr>
                <w:rFonts w:hAnsi="Calibri" w:ascii="Calibri"/>
                <w:bCs/>
                <w:sz w:val="22"/>
                <w:szCs w:val="22"/>
              </w:rPr>
              <w:t>godine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622F0" w:rsidP="001622F0" w:rsidR="00A55629" w:rsidRPr="00A55629">
            <w:pPr>
              <w:tabs>
                <w:tab w:pos="180" w:val="num"/>
              </w:tabs>
              <w:ind w:left="180"/>
              <w:jc w:val="right"/>
              <w:rPr>
                <w:rFonts w:hAnsi="Calibri" w:ascii="Calibri"/>
                <w:bCs/>
                <w:sz w:val="22"/>
                <w:szCs w:val="22"/>
              </w:rPr>
            </w:pPr>
            <w:r w:rsidRPr="001622F0">
              <w:rPr>
                <w:rFonts w:hAnsi="Calibri" w:ascii="Calibri"/>
                <w:bCs/>
                <w:sz w:val="22"/>
                <w:szCs w:val="22"/>
              </w:rPr>
              <w:fldChar w:fldCharType="begin"/>
            </w:r>
            <w:r w:rsidRPr="001622F0">
              <w:rPr>
                <w:rFonts w:hAnsi="Calibri" w:ascii="Calibri"/>
                <w:bCs/>
                <w:sz w:val="22"/>
                <w:szCs w:val="22"/>
              </w:rPr>
              <w:instrText xml:space="preserve"> =SUM(ABOVE) </w:instrText>
            </w:r>
            <w:r w:rsidRPr="001622F0">
              <w:rPr>
                <w:rFonts w:hAnsi="Calibri" w:ascii="Calibri"/>
                <w:bCs/>
                <w:sz w:val="22"/>
                <w:szCs w:val="22"/>
              </w:rPr>
              <w:fldChar w:fldCharType="separate"/>
            </w:r>
            <w:r w:rsidRPr="001622F0">
              <w:rPr>
                <w:rFonts w:hAnsi="Calibri" w:ascii="Calibri"/>
                <w:bCs/>
                <w:sz w:val="22"/>
                <w:szCs w:val="22"/>
              </w:rPr>
              <w:t>9.719</w:t>
            </w:r>
            <w:r w:rsidRPr="001622F0">
              <w:rPr>
                <w:rFonts w:hAnsi="Calibri" w:ascii="Calibri"/>
                <w:bCs/>
                <w:sz w:val="22"/>
                <w:szCs w:val="22"/>
              </w:rPr>
              <w:fldChar w:fldCharType="end"/>
            </w:r>
            <w:r w:rsidRPr="001622F0">
              <w:rPr>
                <w:rFonts w:hAnsi="Calibri" w:ascii="Calibri"/>
                <w:bCs/>
                <w:sz w:val="22"/>
                <w:szCs w:val="22"/>
              </w:rPr>
              <w:t>,00</w:t>
            </w:r>
          </w:p>
        </w:tc>
        <w:tc>
          <w:tcPr>
            <w:tcW w:type="dxa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>kn</w:t>
            </w:r>
          </w:p>
        </w:tc>
      </w:tr>
      <w:tr w:rsidR="00A55629" w:rsidRPr="00A55629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>-</w:t>
            </w:r>
          </w:p>
        </w:tc>
        <w:tc>
          <w:tcPr>
            <w:tcW w:type="dxa" w:w="6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>Planirani troškovi za naredno šestmjesečno razdoblje</w:t>
            </w:r>
          </w:p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10" w:name="Day"/>
                <w:attr w:val="2018" w:name="Year"/>
              </w:smartTagPr>
              <w:r w:rsidRPr="00A55629">
                <w:rPr>
                  <w:rFonts w:hAnsi="Calibri" w:ascii="Calibri"/>
                  <w:bCs/>
                  <w:sz w:val="22"/>
                  <w:szCs w:val="22"/>
                </w:rPr>
                <w:t>10.05.2018.</w:t>
              </w:r>
            </w:smartTag>
            <w:r w:rsidRPr="00A55629">
              <w:rPr>
                <w:rFonts w:hAnsi="Calibri" w:ascii="Calibri"/>
                <w:bCs/>
                <w:sz w:val="22"/>
                <w:szCs w:val="22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1" w:name="Day"/>
                <w:attr w:val="2018" w:name="Year"/>
              </w:smartTagPr>
              <w:r w:rsidRPr="00A55629">
                <w:rPr>
                  <w:rFonts w:hAnsi="Calibri" w:ascii="Calibri"/>
                  <w:bCs/>
                  <w:sz w:val="22"/>
                  <w:szCs w:val="22"/>
                </w:rPr>
                <w:t>11.11.2018.</w:t>
              </w:r>
            </w:smartTag>
            <w:r w:rsidRPr="00A55629">
              <w:rPr>
                <w:rFonts w:hAnsi="Calibri" w:ascii="Calibri"/>
                <w:bCs/>
                <w:sz w:val="22"/>
                <w:szCs w:val="22"/>
              </w:rPr>
              <w:t xml:space="preserve"> godine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622F0" w:rsidP="001622F0" w:rsidR="00A55629" w:rsidRPr="00A55629">
            <w:pPr>
              <w:tabs>
                <w:tab w:pos="180" w:val="num"/>
              </w:tabs>
              <w:ind w:left="180"/>
              <w:jc w:val="right"/>
              <w:rPr>
                <w:rFonts w:hAnsi="Calibri" w:ascii="Calibri"/>
                <w:bCs/>
                <w:sz w:val="22"/>
                <w:szCs w:val="22"/>
              </w:rPr>
            </w:pPr>
            <w:r w:rsidRPr="001622F0">
              <w:rPr>
                <w:rFonts w:hAnsi="Calibri" w:ascii="Calibri"/>
                <w:bCs/>
                <w:sz w:val="22"/>
                <w:szCs w:val="22"/>
              </w:rPr>
              <w:fldChar w:fldCharType="begin"/>
            </w:r>
            <w:r w:rsidRPr="001622F0">
              <w:rPr>
                <w:rFonts w:hAnsi="Calibri" w:ascii="Calibri"/>
                <w:bCs/>
                <w:sz w:val="22"/>
                <w:szCs w:val="22"/>
              </w:rPr>
              <w:instrText xml:space="preserve"> =SUM(ABOVE) </w:instrText>
            </w:r>
            <w:r w:rsidRPr="001622F0">
              <w:rPr>
                <w:rFonts w:hAnsi="Calibri" w:ascii="Calibri"/>
                <w:bCs/>
                <w:sz w:val="22"/>
                <w:szCs w:val="22"/>
              </w:rPr>
              <w:fldChar w:fldCharType="separate"/>
            </w:r>
            <w:r w:rsidRPr="001622F0">
              <w:rPr>
                <w:rFonts w:hAnsi="Calibri" w:ascii="Calibri"/>
                <w:bCs/>
                <w:sz w:val="22"/>
                <w:szCs w:val="22"/>
              </w:rPr>
              <w:t>9.300</w:t>
            </w:r>
            <w:r w:rsidRPr="001622F0">
              <w:rPr>
                <w:rFonts w:hAnsi="Calibri" w:ascii="Calibri"/>
                <w:bCs/>
                <w:sz w:val="22"/>
                <w:szCs w:val="22"/>
              </w:rPr>
              <w:fldChar w:fldCharType="end"/>
            </w:r>
            <w:r w:rsidRPr="001622F0">
              <w:rPr>
                <w:rFonts w:hAnsi="Calibri" w:ascii="Calibri"/>
                <w:bCs/>
                <w:sz w:val="22"/>
                <w:szCs w:val="22"/>
              </w:rPr>
              <w:t>,00</w:t>
            </w:r>
          </w:p>
        </w:tc>
        <w:tc>
          <w:tcPr>
            <w:tcW w:type="dxa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Cs/>
                <w:sz w:val="22"/>
                <w:szCs w:val="22"/>
              </w:rPr>
              <w:t>kn</w:t>
            </w:r>
          </w:p>
        </w:tc>
      </w:tr>
      <w:tr w:rsidR="00B34D80" w:rsidRPr="00A55629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4D80" w:rsidP="00A55629" w:rsidR="00B34D80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-</w:t>
            </w:r>
          </w:p>
        </w:tc>
        <w:tc>
          <w:tcPr>
            <w:tcW w:type="dxa" w:w="6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4D80" w:rsidP="00A55629" w:rsidR="00B34D80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I viši isplatni red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EE6443" w:rsidP="001622F0" w:rsidR="00B34D80" w:rsidRPr="001622F0">
            <w:pPr>
              <w:tabs>
                <w:tab w:pos="180" w:val="num"/>
              </w:tabs>
              <w:ind w:left="180"/>
              <w:jc w:val="right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666.635,69</w:t>
            </w:r>
          </w:p>
        </w:tc>
        <w:tc>
          <w:tcPr>
            <w:tcW w:type="dxa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B34D80" w:rsidP="00A55629" w:rsidR="00B34D80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kn</w:t>
            </w:r>
          </w:p>
        </w:tc>
      </w:tr>
      <w:tr w:rsidR="00B34D80" w:rsidRPr="00A55629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4D80" w:rsidP="00A55629" w:rsidR="00B34D80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-</w:t>
            </w:r>
          </w:p>
        </w:tc>
        <w:tc>
          <w:tcPr>
            <w:tcW w:type="dxa" w:w="6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4D80" w:rsidP="00A55629" w:rsidR="00B34D80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II viši isplatni red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EE6443" w:rsidP="001622F0" w:rsidR="00B34D80" w:rsidRPr="001622F0">
            <w:pPr>
              <w:tabs>
                <w:tab w:pos="180" w:val="num"/>
              </w:tabs>
              <w:ind w:left="180"/>
              <w:jc w:val="right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139.615,77</w:t>
            </w:r>
          </w:p>
        </w:tc>
        <w:tc>
          <w:tcPr>
            <w:tcW w:type="dxa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B34D80" w:rsidP="00A55629" w:rsidR="00B34D80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kn</w:t>
            </w:r>
          </w:p>
        </w:tc>
      </w:tr>
      <w:tr w:rsidR="001622F0" w:rsidRPr="00A55629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22F0" w:rsidP="00A55629" w:rsidR="001622F0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-</w:t>
            </w:r>
          </w:p>
        </w:tc>
        <w:tc>
          <w:tcPr>
            <w:tcW w:type="dxa" w:w="6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4D80" w:rsidP="00A55629" w:rsidR="001622F0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Tražbine razlučn</w:t>
            </w:r>
            <w:r w:rsidR="00EE6443">
              <w:rPr>
                <w:rFonts w:hAnsi="Calibri" w:ascii="Calibri"/>
                <w:bCs/>
                <w:sz w:val="22"/>
                <w:szCs w:val="22"/>
              </w:rPr>
              <w:t xml:space="preserve">og </w:t>
            </w:r>
            <w:r>
              <w:rPr>
                <w:rFonts w:hAnsi="Calibri" w:ascii="Calibri"/>
                <w:bCs/>
                <w:sz w:val="22"/>
                <w:szCs w:val="22"/>
              </w:rPr>
              <w:t>vjerovnika</w:t>
            </w:r>
            <w:r w:rsidR="00EE6443">
              <w:rPr>
                <w:rFonts w:hAnsi="Calibri" w:ascii="Calibri"/>
                <w:bCs/>
                <w:sz w:val="22"/>
                <w:szCs w:val="22"/>
              </w:rPr>
              <w:t xml:space="preserve"> </w:t>
            </w:r>
            <w:r w:rsidR="00EE6443" w:rsidRPr="00AF2FBF">
              <w:rPr>
                <w:rFonts w:cs="Arial" w:hAnsi="Calibri" w:ascii="Calibri"/>
                <w:sz w:val="20"/>
              </w:rPr>
              <w:t>ADDIKO BANK d.d.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EE6443" w:rsidP="001622F0" w:rsidR="001622F0" w:rsidRPr="00A55629">
            <w:pPr>
              <w:tabs>
                <w:tab w:pos="180" w:val="num"/>
              </w:tabs>
              <w:ind w:left="180"/>
              <w:jc w:val="right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459.993,75</w:t>
            </w:r>
          </w:p>
        </w:tc>
        <w:tc>
          <w:tcPr>
            <w:tcW w:type="dxa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622F0" w:rsidP="00A55629" w:rsidR="001622F0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  <w:r>
              <w:rPr>
                <w:rFonts w:hAnsi="Calibri" w:ascii="Calibri"/>
                <w:bCs/>
                <w:sz w:val="22"/>
                <w:szCs w:val="22"/>
              </w:rPr>
              <w:t>kn</w:t>
            </w:r>
          </w:p>
        </w:tc>
      </w:tr>
      <w:tr w:rsidR="00A55629" w:rsidRPr="00A55629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Cs/>
                <w:sz w:val="22"/>
                <w:szCs w:val="22"/>
              </w:rPr>
            </w:pPr>
          </w:p>
        </w:tc>
        <w:tc>
          <w:tcPr>
            <w:tcW w:type="dxa" w:w="6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2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EE6443" w:rsidP="001622F0" w:rsidR="00A55629" w:rsidRPr="00A55629">
            <w:pPr>
              <w:tabs>
                <w:tab w:pos="180" w:val="num"/>
              </w:tabs>
              <w:ind w:left="180"/>
              <w:jc w:val="right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fldChar w:fldCharType="begin"/>
            </w:r>
            <w:r>
              <w:rPr>
                <w:rFonts w:hAnsi="Calibri" w:ascii="Calibri"/>
                <w:b/>
                <w:bCs/>
                <w:sz w:val="22"/>
                <w:szCs w:val="22"/>
              </w:rPr>
              <w:instrText xml:space="preserve"> =SUM(ABOVE) </w:instrText>
            </w:r>
            <w:r>
              <w:rPr>
                <w:rFonts w:hAnsi="Calibri" w:asci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hAnsi="Calibri" w:ascii="Calibri"/>
                <w:b/>
                <w:bCs/>
                <w:noProof/>
                <w:sz w:val="22"/>
                <w:szCs w:val="22"/>
              </w:rPr>
              <w:t>1.285.264,21</w:t>
            </w:r>
            <w:r>
              <w:rPr>
                <w:rFonts w:hAnsi="Calibri" w:ascii="Calibr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type="dxa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A55629" w:rsidP="00A55629" w:rsidR="00A55629" w:rsidRPr="00A55629">
            <w:pPr>
              <w:tabs>
                <w:tab w:pos="180" w:val="num"/>
              </w:tabs>
              <w:ind w:left="180"/>
              <w:jc w:val="both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A55629">
              <w:rPr>
                <w:rFonts w:hAnsi="Calibri" w:ascii="Calibri"/>
                <w:b/>
                <w:bCs/>
                <w:sz w:val="22"/>
                <w:szCs w:val="22"/>
              </w:rPr>
              <w:t>kn</w:t>
            </w:r>
          </w:p>
        </w:tc>
      </w:tr>
    </w:tbl>
    <w:p w:rsidRDefault="00A55629" w:rsidP="00A55629" w:rsidR="00A55629" w:rsidRPr="00A55629">
      <w:pPr>
        <w:tabs>
          <w:tab w:pos="180" w:val="num"/>
        </w:tabs>
        <w:ind w:left="180"/>
        <w:jc w:val="both"/>
        <w:rPr>
          <w:rFonts w:hAnsi="Calibri" w:ascii="Calibri"/>
          <w:b/>
          <w:bCs/>
          <w:sz w:val="22"/>
          <w:szCs w:val="22"/>
        </w:rPr>
      </w:pPr>
    </w:p>
    <w:p w:rsidRDefault="00EE6443" w:rsidP="00A55629" w:rsidR="00A55629" w:rsidRPr="00EE6443">
      <w:pPr>
        <w:tabs>
          <w:tab w:pos="180" w:val="num"/>
        </w:tabs>
        <w:ind w:left="180"/>
        <w:jc w:val="both"/>
        <w:rPr>
          <w:rFonts w:hAnsi="Calibri" w:ascii="Calibri"/>
          <w:b/>
          <w:bCs/>
          <w:i/>
          <w:sz w:val="22"/>
          <w:szCs w:val="22"/>
          <w:u w:val="single"/>
        </w:rPr>
      </w:pPr>
      <w:r w:rsidRPr="00EE6443">
        <w:rPr>
          <w:rFonts w:hAnsi="Calibri" w:ascii="Calibri"/>
          <w:b/>
          <w:bCs/>
          <w:i/>
          <w:sz w:val="22"/>
          <w:szCs w:val="22"/>
          <w:u w:val="single"/>
        </w:rPr>
        <w:t>Napomena:</w:t>
      </w:r>
    </w:p>
    <w:p w:rsidRDefault="00EE6443" w:rsidP="00A55629" w:rsidR="00EE6443" w:rsidRPr="00EE6443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</w:rPr>
      </w:pPr>
      <w:r w:rsidRPr="00EE6443">
        <w:rPr>
          <w:rFonts w:hAnsi="Calibri" w:ascii="Calibri"/>
          <w:bCs/>
          <w:sz w:val="22"/>
          <w:szCs w:val="22"/>
        </w:rPr>
        <w:t xml:space="preserve">Razlučni vjerovnik RH Ministarstvo financija prijavilo je tražbinu i obavijestio je stečajnog upravitelja o razlučnom pravu na nekretninama. </w:t>
      </w:r>
    </w:p>
    <w:p w:rsidRDefault="00B34D80" w:rsidP="00A55629" w:rsidR="00B34D80">
      <w:pPr>
        <w:tabs>
          <w:tab w:pos="180" w:val="num"/>
        </w:tabs>
        <w:ind w:left="180"/>
        <w:jc w:val="both"/>
        <w:rPr>
          <w:rFonts w:hAnsi="Calibri" w:ascii="Calibri"/>
          <w:b/>
          <w:bCs/>
          <w:sz w:val="22"/>
          <w:szCs w:val="22"/>
        </w:rPr>
      </w:pPr>
    </w:p>
    <w:p w:rsidRDefault="00A55629" w:rsidP="00A55629" w:rsidR="00A55629" w:rsidRPr="00A55629">
      <w:pPr>
        <w:tabs>
          <w:tab w:pos="180" w:val="num"/>
        </w:tabs>
        <w:ind w:left="180"/>
        <w:jc w:val="both"/>
        <w:rPr>
          <w:rFonts w:hAnsi="Calibri" w:ascii="Calibri"/>
          <w:b/>
          <w:bCs/>
          <w:sz w:val="22"/>
          <w:szCs w:val="22"/>
          <w:lang w:val="pl-PL"/>
        </w:rPr>
      </w:pPr>
      <w:r w:rsidRPr="00A55629">
        <w:rPr>
          <w:rFonts w:hAnsi="Calibri" w:ascii="Calibri"/>
          <w:b/>
          <w:bCs/>
          <w:sz w:val="22"/>
          <w:szCs w:val="22"/>
          <w:lang w:val="pl-PL"/>
        </w:rPr>
        <w:lastRenderedPageBreak/>
        <w:t>III.   RADNJE KOJE ĆE SE PODUZETI U NAREDNOM RAZDOBLJU</w:t>
      </w:r>
    </w:p>
    <w:p w:rsidRDefault="00A55629" w:rsidP="00A55629" w:rsidR="00A55629" w:rsidRPr="00A55629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  <w:lang w:val="pl-PL"/>
        </w:rPr>
      </w:pPr>
    </w:p>
    <w:p w:rsidRDefault="00F16796" w:rsidP="00A55629" w:rsidR="00F16796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</w:rPr>
      </w:pPr>
      <w:r>
        <w:rPr>
          <w:rFonts w:hAnsi="Calibri" w:ascii="Calibri"/>
          <w:bCs/>
          <w:sz w:val="22"/>
          <w:szCs w:val="22"/>
          <w:lang w:val="pl-PL"/>
        </w:rPr>
        <w:tab/>
      </w:r>
      <w:r w:rsidR="006566C9">
        <w:rPr>
          <w:rFonts w:hAnsi="Calibri" w:ascii="Calibri"/>
          <w:bCs/>
          <w:sz w:val="22"/>
          <w:szCs w:val="22"/>
          <w:lang w:val="pl-PL"/>
        </w:rPr>
        <w:t>Analizom imovine i obveza kod ovog dužnika utvrđeno je da su obve</w:t>
      </w:r>
      <w:r w:rsidR="00EB5BEF">
        <w:rPr>
          <w:rFonts w:hAnsi="Calibri" w:ascii="Calibri"/>
          <w:bCs/>
          <w:sz w:val="22"/>
          <w:szCs w:val="22"/>
          <w:lang w:val="pl-PL"/>
        </w:rPr>
        <w:t>z</w:t>
      </w:r>
      <w:r w:rsidR="006566C9">
        <w:rPr>
          <w:rFonts w:hAnsi="Calibri" w:ascii="Calibri"/>
          <w:bCs/>
          <w:sz w:val="22"/>
          <w:szCs w:val="22"/>
          <w:lang w:val="pl-PL"/>
        </w:rPr>
        <w:t>e dužnika puno veće s osnova tražbina osiguranih razlučnim pravom, nego što je utvrđena vrijednost imovine, odnosno nekretnina. Za pok</w:t>
      </w:r>
      <w:r>
        <w:rPr>
          <w:rFonts w:hAnsi="Calibri" w:ascii="Calibri"/>
          <w:bCs/>
          <w:sz w:val="22"/>
          <w:szCs w:val="22"/>
          <w:lang w:val="pl-PL"/>
        </w:rPr>
        <w:t xml:space="preserve">retninu vozilo </w:t>
      </w:r>
      <w:r w:rsidRPr="00F16796">
        <w:rPr>
          <w:rFonts w:hAnsi="Calibri" w:ascii="Calibri"/>
          <w:bCs/>
          <w:sz w:val="22"/>
          <w:szCs w:val="22"/>
        </w:rPr>
        <w:t xml:space="preserve">L1, marke PEUGEOT SPEEDFIGHT 50 LED EU, godina proizvodnje 2003, broj šasije VGAS1B0EB00406163,  registarskih oznaka ZG896ET, </w:t>
      </w:r>
      <w:r>
        <w:rPr>
          <w:rFonts w:hAnsi="Calibri" w:ascii="Calibri"/>
          <w:bCs/>
          <w:sz w:val="22"/>
          <w:szCs w:val="22"/>
        </w:rPr>
        <w:t xml:space="preserve">stečajni upravitelj nije stupio u  posjed, niti ima saznanje gdje se nalazi, a prema podacima PU </w:t>
      </w:r>
      <w:r w:rsidRPr="00F16796">
        <w:rPr>
          <w:rFonts w:hAnsi="Calibri" w:ascii="Calibri"/>
          <w:bCs/>
          <w:sz w:val="22"/>
          <w:szCs w:val="22"/>
        </w:rPr>
        <w:t>Zagrebačke</w:t>
      </w:r>
      <w:r>
        <w:rPr>
          <w:rFonts w:hAnsi="Calibri" w:ascii="Calibri"/>
          <w:bCs/>
          <w:sz w:val="22"/>
          <w:szCs w:val="22"/>
        </w:rPr>
        <w:t xml:space="preserve">, vozilo je </w:t>
      </w:r>
      <w:r w:rsidRPr="00F16796">
        <w:rPr>
          <w:rFonts w:hAnsi="Calibri" w:ascii="Calibri"/>
          <w:bCs/>
          <w:sz w:val="22"/>
          <w:szCs w:val="22"/>
        </w:rPr>
        <w:t xml:space="preserve">odjavljeno </w:t>
      </w:r>
      <w:smartTag w:element="date" w:uri="urn:schemas-microsoft-com:office:smarttags">
        <w:smartTagPr>
          <w:attr w:val="2013" w:name="Year"/>
          <w:attr w:val="05" w:name="Day"/>
          <w:attr w:val="03" w:name="Month"/>
          <w:attr w:val="trans" w:name="ls"/>
        </w:smartTagPr>
        <w:r w:rsidRPr="00F16796">
          <w:rPr>
            <w:rFonts w:hAnsi="Calibri" w:ascii="Calibri"/>
            <w:bCs/>
            <w:sz w:val="22"/>
            <w:szCs w:val="22"/>
          </w:rPr>
          <w:t>05.03.2013.</w:t>
        </w:r>
      </w:smartTag>
      <w:r w:rsidRPr="00F16796">
        <w:rPr>
          <w:rFonts w:hAnsi="Calibri" w:ascii="Calibri"/>
          <w:bCs/>
          <w:sz w:val="22"/>
          <w:szCs w:val="22"/>
        </w:rPr>
        <w:t xml:space="preserve"> godine</w:t>
      </w:r>
      <w:r>
        <w:rPr>
          <w:rFonts w:hAnsi="Calibri" w:ascii="Calibri"/>
          <w:bCs/>
          <w:sz w:val="22"/>
          <w:szCs w:val="22"/>
        </w:rPr>
        <w:t>, dakle više od pet godina. Za isto vozilo u narednom razdoblju će se pokušati utvrditi da li postoji i gdje je, te da li će se tretirati kao stečajna masa.</w:t>
      </w:r>
    </w:p>
    <w:p w:rsidRDefault="00F16796" w:rsidP="00A55629" w:rsidR="00F16796" w:rsidRPr="00837F1A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</w:rPr>
      </w:pPr>
      <w:r>
        <w:rPr>
          <w:rFonts w:hAnsi="Calibri" w:ascii="Calibri"/>
          <w:bCs/>
          <w:sz w:val="22"/>
          <w:szCs w:val="22"/>
        </w:rPr>
        <w:t xml:space="preserve">Nekretnine pod rednim brojem 1. i 2. (str. 3. ovog izvješća), </w:t>
      </w:r>
      <w:r w:rsidR="00837F1A">
        <w:rPr>
          <w:rFonts w:hAnsi="Calibri" w:ascii="Calibri"/>
          <w:bCs/>
          <w:sz w:val="22"/>
          <w:szCs w:val="22"/>
        </w:rPr>
        <w:t xml:space="preserve">su pod razlučnim pravom </w:t>
      </w:r>
      <w:r w:rsidR="00837F1A" w:rsidRPr="00AF2FBF">
        <w:rPr>
          <w:rFonts w:cs="Arial" w:hAnsi="Calibri" w:ascii="Calibri"/>
          <w:sz w:val="20"/>
        </w:rPr>
        <w:t>ADDIKO BANK d.d. prije HYPO ALPE ADRIA BANK  d.d.,</w:t>
      </w:r>
      <w:r w:rsidR="00837F1A">
        <w:rPr>
          <w:rFonts w:cs="Arial" w:hAnsi="Calibri" w:ascii="Calibri"/>
          <w:sz w:val="20"/>
        </w:rPr>
        <w:t xml:space="preserve"> </w:t>
      </w:r>
      <w:r w:rsidR="00837F1A" w:rsidRPr="00837F1A">
        <w:rPr>
          <w:rFonts w:cs="Arial" w:hAnsi="Calibri" w:ascii="Calibri"/>
          <w:sz w:val="22"/>
          <w:szCs w:val="22"/>
        </w:rPr>
        <w:t xml:space="preserve">a na </w:t>
      </w:r>
      <w:r w:rsidR="00837F1A">
        <w:rPr>
          <w:rFonts w:cs="Arial" w:hAnsi="Calibri" w:ascii="Calibri"/>
          <w:sz w:val="22"/>
          <w:szCs w:val="22"/>
        </w:rPr>
        <w:t xml:space="preserve">svim </w:t>
      </w:r>
      <w:r w:rsidR="00837F1A" w:rsidRPr="00837F1A">
        <w:rPr>
          <w:rFonts w:cs="Arial" w:hAnsi="Calibri" w:ascii="Calibri"/>
          <w:sz w:val="22"/>
          <w:szCs w:val="22"/>
        </w:rPr>
        <w:t>nekretnin</w:t>
      </w:r>
      <w:r w:rsidR="00837F1A">
        <w:rPr>
          <w:rFonts w:cs="Arial" w:hAnsi="Calibri" w:ascii="Calibri"/>
          <w:sz w:val="22"/>
          <w:szCs w:val="22"/>
        </w:rPr>
        <w:t>ama upisan</w:t>
      </w:r>
      <w:r w:rsidR="00B34D80">
        <w:rPr>
          <w:rFonts w:cs="Arial" w:hAnsi="Calibri" w:ascii="Calibri"/>
          <w:sz w:val="22"/>
          <w:szCs w:val="22"/>
        </w:rPr>
        <w:t>o</w:t>
      </w:r>
      <w:r w:rsidR="00837F1A">
        <w:rPr>
          <w:rFonts w:cs="Arial" w:hAnsi="Calibri" w:ascii="Calibri"/>
          <w:sz w:val="22"/>
          <w:szCs w:val="22"/>
        </w:rPr>
        <w:t xml:space="preserve"> je </w:t>
      </w:r>
      <w:r w:rsidR="00B34D80">
        <w:rPr>
          <w:rFonts w:cs="Arial" w:hAnsi="Calibri" w:ascii="Calibri"/>
          <w:sz w:val="22"/>
          <w:szCs w:val="22"/>
        </w:rPr>
        <w:t>razlučno pravo</w:t>
      </w:r>
      <w:r w:rsidR="00837F1A">
        <w:rPr>
          <w:rFonts w:cs="Arial" w:hAnsi="Calibri" w:ascii="Calibri"/>
          <w:sz w:val="22"/>
          <w:szCs w:val="22"/>
        </w:rPr>
        <w:t xml:space="preserve"> u korist REPUBLIKE HRVATSKE.</w:t>
      </w:r>
      <w:r w:rsidR="00837F1A" w:rsidRPr="00837F1A">
        <w:rPr>
          <w:rFonts w:cs="Arial" w:hAnsi="Calibri" w:ascii="Calibri"/>
          <w:sz w:val="22"/>
          <w:szCs w:val="22"/>
        </w:rPr>
        <w:t xml:space="preserve"> </w:t>
      </w:r>
    </w:p>
    <w:p w:rsidRDefault="00837F1A" w:rsidP="00A55629" w:rsidR="00A55629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  <w:lang w:val="pl-PL"/>
        </w:rPr>
      </w:pPr>
      <w:r>
        <w:rPr>
          <w:rFonts w:hAnsi="Calibri" w:ascii="Calibri"/>
          <w:bCs/>
          <w:sz w:val="22"/>
          <w:szCs w:val="22"/>
          <w:lang w:val="pl-PL"/>
        </w:rPr>
        <w:tab/>
        <w:t xml:space="preserve">U odnosu na </w:t>
      </w:r>
      <w:r w:rsidR="00B34D80">
        <w:rPr>
          <w:rFonts w:hAnsi="Calibri" w:ascii="Calibri"/>
          <w:bCs/>
          <w:sz w:val="22"/>
          <w:szCs w:val="22"/>
          <w:lang w:val="pl-PL"/>
        </w:rPr>
        <w:t>razlučno pravo</w:t>
      </w:r>
      <w:r>
        <w:rPr>
          <w:rFonts w:hAnsi="Calibri" w:ascii="Calibri"/>
          <w:bCs/>
          <w:sz w:val="22"/>
          <w:szCs w:val="22"/>
          <w:lang w:val="pl-PL"/>
        </w:rPr>
        <w:t xml:space="preserve"> u korist REPUBLIKE HRVATSKE na svim nekretninama pod rednim brojem 1., 2. i 3., stečajni upravitelj je zatražio od ovršnog Općinskog građanskog suda u Zagrebu </w:t>
      </w:r>
      <w:r w:rsidR="00A91FD1">
        <w:rPr>
          <w:rFonts w:hAnsi="Calibri" w:ascii="Calibri"/>
          <w:bCs/>
          <w:sz w:val="22"/>
          <w:szCs w:val="22"/>
          <w:lang w:val="pl-PL"/>
        </w:rPr>
        <w:t>upis brisanja ist</w:t>
      </w:r>
      <w:r w:rsidR="00B34D80">
        <w:rPr>
          <w:rFonts w:hAnsi="Calibri" w:ascii="Calibri"/>
          <w:bCs/>
          <w:sz w:val="22"/>
          <w:szCs w:val="22"/>
          <w:lang w:val="pl-PL"/>
        </w:rPr>
        <w:t>og</w:t>
      </w:r>
      <w:r w:rsidR="00A91FD1">
        <w:rPr>
          <w:rFonts w:hAnsi="Calibri" w:ascii="Calibri"/>
          <w:bCs/>
          <w:sz w:val="22"/>
          <w:szCs w:val="22"/>
          <w:lang w:val="pl-PL"/>
        </w:rPr>
        <w:t xml:space="preserve"> temeljem odredbe čl. 168 Stečajnog zakona.</w:t>
      </w:r>
    </w:p>
    <w:p w:rsidRDefault="00A91FD1" w:rsidP="00A55629" w:rsidR="00B60F66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  <w:lang w:val="pl-PL"/>
        </w:rPr>
      </w:pPr>
      <w:r>
        <w:rPr>
          <w:rFonts w:hAnsi="Calibri" w:ascii="Calibri"/>
          <w:bCs/>
          <w:sz w:val="22"/>
          <w:szCs w:val="22"/>
          <w:lang w:val="pl-PL"/>
        </w:rPr>
        <w:t xml:space="preserve">Na nekretninama  pod  rednim brojem 1. i 2.  je na  temeljem Ugovora o kreditu sa sporazumom o osiguranju novčane tražbine od </w:t>
      </w:r>
      <w:smartTag w:element="date" w:uri="urn:schemas-microsoft-com:office:smarttags">
        <w:smartTagPr>
          <w:attr w:val="trans" w:name="ls"/>
          <w:attr w:val="07" w:name="Month"/>
          <w:attr w:val="07" w:name="Day"/>
          <w:attr w:val="2010" w:name="Year"/>
        </w:smartTagPr>
        <w:r>
          <w:rPr>
            <w:rFonts w:hAnsi="Calibri" w:ascii="Calibri"/>
            <w:bCs/>
            <w:sz w:val="22"/>
            <w:szCs w:val="22"/>
            <w:lang w:val="pl-PL"/>
          </w:rPr>
          <w:t>07.07.2010.</w:t>
        </w:r>
      </w:smartTag>
      <w:r>
        <w:rPr>
          <w:rFonts w:hAnsi="Calibri" w:ascii="Calibri"/>
          <w:bCs/>
          <w:sz w:val="22"/>
          <w:szCs w:val="22"/>
          <w:lang w:val="pl-PL"/>
        </w:rPr>
        <w:t xml:space="preserve"> godine solemniziranog kod javnog bilježnika Ilinka Lisonek iz Zagreba, od </w:t>
      </w:r>
      <w:smartTag w:element="date" w:uri="urn:schemas-microsoft-com:office:smarttags">
        <w:smartTagPr>
          <w:attr w:val="trans" w:name="ls"/>
          <w:attr w:val="07" w:name="Month"/>
          <w:attr w:val="08" w:name="Day"/>
          <w:attr w:val="2010" w:name="Year"/>
        </w:smartTagPr>
        <w:r>
          <w:rPr>
            <w:rFonts w:hAnsi="Calibri" w:ascii="Calibri"/>
            <w:bCs/>
            <w:sz w:val="22"/>
            <w:szCs w:val="22"/>
            <w:lang w:val="pl-PL"/>
          </w:rPr>
          <w:t>08.07.2010.</w:t>
        </w:r>
      </w:smartTag>
      <w:r>
        <w:rPr>
          <w:rFonts w:hAnsi="Calibri" w:ascii="Calibri"/>
          <w:bCs/>
          <w:sz w:val="22"/>
          <w:szCs w:val="22"/>
          <w:lang w:val="pl-PL"/>
        </w:rPr>
        <w:t xml:space="preserve"> godine, pod brojem Ov-9786/2010, upisano je razlučno pravo </w:t>
      </w:r>
      <w:r w:rsidRPr="00AF2FBF">
        <w:rPr>
          <w:rFonts w:cs="Arial" w:hAnsi="Calibri" w:ascii="Calibri"/>
          <w:sz w:val="20"/>
        </w:rPr>
        <w:t>HYPO ALPE ADRIA BANK  d.d.</w:t>
      </w:r>
      <w:r>
        <w:rPr>
          <w:rFonts w:cs="Arial" w:hAnsi="Calibri" w:ascii="Calibri"/>
          <w:sz w:val="20"/>
        </w:rPr>
        <w:t xml:space="preserve">, </w:t>
      </w:r>
      <w:r w:rsidRPr="00A91FD1">
        <w:rPr>
          <w:rFonts w:cs="Arial" w:hAnsi="Calibri" w:ascii="Calibri"/>
          <w:sz w:val="22"/>
          <w:szCs w:val="22"/>
        </w:rPr>
        <w:t xml:space="preserve">sada </w:t>
      </w:r>
      <w:r w:rsidRPr="00AF2FBF">
        <w:rPr>
          <w:rFonts w:cs="Arial" w:hAnsi="Calibri" w:ascii="Calibri"/>
          <w:sz w:val="20"/>
        </w:rPr>
        <w:t>ADDIKO BANK d.d.</w:t>
      </w:r>
      <w:r>
        <w:rPr>
          <w:rFonts w:cs="Arial" w:hAnsi="Calibri" w:ascii="Calibri"/>
          <w:sz w:val="20"/>
        </w:rPr>
        <w:t xml:space="preserve">, </w:t>
      </w:r>
      <w:r w:rsidRPr="00A91FD1">
        <w:rPr>
          <w:rFonts w:cs="Arial" w:hAnsi="Calibri" w:ascii="Calibri"/>
          <w:sz w:val="22"/>
          <w:szCs w:val="22"/>
        </w:rPr>
        <w:t>koja nije pokrenula ovrhu</w:t>
      </w:r>
      <w:r>
        <w:rPr>
          <w:rFonts w:cs="Arial" w:hAnsi="Calibri" w:ascii="Calibri"/>
          <w:sz w:val="20"/>
        </w:rPr>
        <w:t xml:space="preserve"> </w:t>
      </w:r>
      <w:r w:rsidRPr="00B60F66">
        <w:rPr>
          <w:rFonts w:cs="Arial" w:hAnsi="Calibri" w:ascii="Calibri"/>
          <w:sz w:val="22"/>
          <w:szCs w:val="22"/>
        </w:rPr>
        <w:t>na istima, te će se iste prodavati na stečajnom sudu</w:t>
      </w:r>
      <w:r w:rsidR="00B60F66">
        <w:rPr>
          <w:rFonts w:hAnsi="Calibri" w:ascii="Calibri"/>
          <w:bCs/>
          <w:sz w:val="22"/>
          <w:szCs w:val="22"/>
          <w:lang w:val="pl-PL"/>
        </w:rPr>
        <w:t xml:space="preserve"> sukladno odredbama Stečajnog zakona.</w:t>
      </w:r>
    </w:p>
    <w:p w:rsidRDefault="00B60F66" w:rsidP="00A55629" w:rsidR="00A91FD1" w:rsidRPr="00B60F66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  <w:lang w:val="pl-PL"/>
        </w:rPr>
      </w:pPr>
      <w:r>
        <w:rPr>
          <w:rFonts w:hAnsi="Calibri" w:ascii="Calibri"/>
          <w:bCs/>
          <w:sz w:val="22"/>
          <w:szCs w:val="22"/>
          <w:lang w:val="pl-PL"/>
        </w:rPr>
        <w:t xml:space="preserve">Ukoliko ovršni Općinski građanski sud u Zagrebu na svim nekretninama, a poglavito </w:t>
      </w:r>
      <w:r w:rsidR="00A91FD1" w:rsidRPr="00B60F66">
        <w:rPr>
          <w:rFonts w:hAnsi="Calibri" w:ascii="Calibri"/>
          <w:bCs/>
          <w:sz w:val="22"/>
          <w:szCs w:val="22"/>
          <w:lang w:val="pl-PL"/>
        </w:rPr>
        <w:t xml:space="preserve"> </w:t>
      </w:r>
      <w:r>
        <w:rPr>
          <w:rFonts w:hAnsi="Calibri" w:ascii="Calibri"/>
          <w:bCs/>
          <w:sz w:val="22"/>
          <w:szCs w:val="22"/>
          <w:lang w:val="pl-PL"/>
        </w:rPr>
        <w:t xml:space="preserve">vezano za nekretninu pod rednim brojem 3., izvrši upis brisanja </w:t>
      </w:r>
      <w:r w:rsidR="00B34D80">
        <w:rPr>
          <w:rFonts w:hAnsi="Calibri" w:ascii="Calibri"/>
          <w:bCs/>
          <w:sz w:val="22"/>
          <w:szCs w:val="22"/>
          <w:lang w:val="pl-PL"/>
        </w:rPr>
        <w:t>razlučnog prava</w:t>
      </w:r>
      <w:r>
        <w:rPr>
          <w:rFonts w:hAnsi="Calibri" w:ascii="Calibri"/>
          <w:bCs/>
          <w:sz w:val="22"/>
          <w:szCs w:val="22"/>
          <w:lang w:val="pl-PL"/>
        </w:rPr>
        <w:t xml:space="preserve"> u korist REPUBLIKE HRVATSKE, nekretninu pod rednim brojem 3. prodavati će stečajni upravitelj kao slobodnu imovinu prikupljanjem pisanih ponuda putem javnog bilježnika.</w:t>
      </w:r>
    </w:p>
    <w:p w:rsidRDefault="00F16796" w:rsidP="00A55629" w:rsidR="00F16796" w:rsidRPr="00B34D80">
      <w:pPr>
        <w:tabs>
          <w:tab w:pos="180" w:val="num"/>
        </w:tabs>
        <w:ind w:left="180"/>
        <w:jc w:val="both"/>
        <w:rPr>
          <w:rFonts w:hAnsi="Calibri" w:ascii="Calibri"/>
          <w:bCs/>
          <w:sz w:val="16"/>
          <w:szCs w:val="16"/>
          <w:lang w:val="pl-PL"/>
        </w:rPr>
      </w:pPr>
    </w:p>
    <w:p w:rsidRDefault="00F16796" w:rsidP="00A55629" w:rsidR="00F16796" w:rsidRPr="00B34D80">
      <w:pPr>
        <w:tabs>
          <w:tab w:pos="180" w:val="num"/>
        </w:tabs>
        <w:ind w:left="180"/>
        <w:jc w:val="both"/>
        <w:rPr>
          <w:rFonts w:hAnsi="Calibri" w:ascii="Calibri"/>
          <w:bCs/>
          <w:sz w:val="16"/>
          <w:szCs w:val="16"/>
          <w:lang w:val="pl-PL"/>
        </w:rPr>
      </w:pPr>
    </w:p>
    <w:p w:rsidRDefault="00A55629" w:rsidP="00A55629" w:rsidR="00A55629" w:rsidRPr="00A55629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  <w:lang w:val="pl-PL"/>
        </w:rPr>
      </w:pPr>
      <w:r w:rsidRPr="00A55629">
        <w:rPr>
          <w:rFonts w:hAnsi="Calibri" w:ascii="Calibri"/>
          <w:bCs/>
          <w:sz w:val="22"/>
          <w:szCs w:val="22"/>
          <w:lang w:val="pl-PL"/>
        </w:rPr>
        <w:t>Shodno iznesenome stečajni upravitelj predlaže da skupština vjerovnika donese slijedeće:</w:t>
      </w:r>
    </w:p>
    <w:p w:rsidRDefault="00A55629" w:rsidP="00B60F66" w:rsidR="00A55629" w:rsidRPr="00A55629">
      <w:pPr>
        <w:tabs>
          <w:tab w:pos="180" w:val="num"/>
        </w:tabs>
        <w:ind w:left="180"/>
        <w:jc w:val="center"/>
        <w:rPr>
          <w:rFonts w:hAnsi="Calibri" w:ascii="Calibri"/>
          <w:bCs/>
          <w:i/>
          <w:iCs/>
          <w:sz w:val="22"/>
          <w:szCs w:val="22"/>
          <w:lang w:val="pl-PL"/>
        </w:rPr>
      </w:pPr>
      <w:r w:rsidRPr="00A55629">
        <w:rPr>
          <w:rFonts w:hAnsi="Calibri" w:ascii="Calibri"/>
          <w:bCs/>
          <w:i/>
          <w:iCs/>
          <w:sz w:val="22"/>
          <w:szCs w:val="22"/>
          <w:lang w:val="pl-PL"/>
        </w:rPr>
        <w:t>ODLUKE</w:t>
      </w:r>
    </w:p>
    <w:p w:rsidRDefault="00A55629" w:rsidP="00B60F66" w:rsidR="00A55629">
      <w:pPr>
        <w:numPr>
          <w:ilvl w:val="0"/>
          <w:numId w:val="14"/>
        </w:numPr>
        <w:tabs>
          <w:tab w:pos="1080" w:val="clear"/>
          <w:tab w:pos="180" w:val="num"/>
          <w:tab w:pos="540" w:val="num"/>
        </w:tabs>
        <w:ind w:left="540"/>
        <w:jc w:val="both"/>
        <w:rPr>
          <w:rFonts w:hAnsi="Calibri" w:ascii="Calibri"/>
          <w:bCs/>
          <w:sz w:val="22"/>
          <w:szCs w:val="22"/>
          <w:lang w:val="pl-PL"/>
        </w:rPr>
      </w:pPr>
      <w:r w:rsidRPr="00A55629">
        <w:rPr>
          <w:rFonts w:hAnsi="Calibri" w:ascii="Calibri"/>
          <w:bCs/>
          <w:sz w:val="22"/>
          <w:szCs w:val="22"/>
          <w:lang w:val="pl-PL"/>
        </w:rPr>
        <w:t>Prihvaća se izvješće stečajnog upravitelja u odnosu na radnje koje je učinio u dosadašnjem tijeku postupka, a vezano uz utvrđivanje stečajne mase, financijsko izvješće,</w:t>
      </w:r>
      <w:r w:rsidR="00B60F66">
        <w:rPr>
          <w:rFonts w:hAnsi="Calibri" w:ascii="Calibri"/>
          <w:bCs/>
          <w:sz w:val="22"/>
          <w:szCs w:val="22"/>
          <w:lang w:val="pl-PL"/>
        </w:rPr>
        <w:t xml:space="preserve"> a poglavito na dosadašnje prihode u postupku nad stečajnom masom, dosadašnje dospjele a nepodmirene troškove  i planirane troškove za naredno šestmjesečno razdoblje;</w:t>
      </w:r>
    </w:p>
    <w:p w:rsidRDefault="00B60F66" w:rsidP="00B60F66" w:rsidR="00B60F66">
      <w:pPr>
        <w:numPr>
          <w:ilvl w:val="0"/>
          <w:numId w:val="14"/>
        </w:numPr>
        <w:tabs>
          <w:tab w:pos="1080" w:val="clear"/>
          <w:tab w:pos="180" w:val="num"/>
          <w:tab w:pos="540" w:val="num"/>
        </w:tabs>
        <w:ind w:left="540"/>
        <w:jc w:val="both"/>
        <w:rPr>
          <w:rFonts w:hAnsi="Calibri" w:ascii="Calibri"/>
          <w:bCs/>
          <w:sz w:val="22"/>
          <w:szCs w:val="22"/>
          <w:lang w:val="pl-PL"/>
        </w:rPr>
      </w:pPr>
      <w:r>
        <w:rPr>
          <w:rFonts w:hAnsi="Calibri" w:ascii="Calibri"/>
          <w:bCs/>
          <w:sz w:val="22"/>
          <w:szCs w:val="22"/>
          <w:lang w:val="pl-PL"/>
        </w:rPr>
        <w:t xml:space="preserve">Nekretnina pod rednim brojem 3. , ako ovršni Općinski građanski sud u Zagrebu pravomoćno izvrši upis brisanja </w:t>
      </w:r>
      <w:r w:rsidR="00B34D80">
        <w:rPr>
          <w:rFonts w:hAnsi="Calibri" w:ascii="Calibri"/>
          <w:bCs/>
          <w:sz w:val="22"/>
          <w:szCs w:val="22"/>
          <w:lang w:val="pl-PL"/>
        </w:rPr>
        <w:t>razlučnog prava</w:t>
      </w:r>
      <w:r>
        <w:rPr>
          <w:rFonts w:hAnsi="Calibri" w:ascii="Calibri"/>
          <w:bCs/>
          <w:sz w:val="22"/>
          <w:szCs w:val="22"/>
          <w:lang w:val="pl-PL"/>
        </w:rPr>
        <w:t xml:space="preserve"> u korist REPUBLIKE HRVATSKE, prodavat će se kao slobodna imovina  prikupljanjem pisanih ponuda putem Javnog bilježnika  i to:</w:t>
      </w:r>
    </w:p>
    <w:p w:rsidRDefault="00B60F66" w:rsidP="00B60F66" w:rsidR="00B60F66">
      <w:pPr>
        <w:numPr>
          <w:ilvl w:val="1"/>
          <w:numId w:val="7"/>
        </w:numPr>
        <w:tabs>
          <w:tab w:pos="1440" w:val="clear"/>
          <w:tab w:pos="900" w:val="num"/>
        </w:tabs>
        <w:ind w:left="900"/>
        <w:jc w:val="both"/>
        <w:rPr>
          <w:rFonts w:hAnsi="Calibri" w:ascii="Calibri"/>
          <w:bCs/>
          <w:sz w:val="22"/>
          <w:szCs w:val="22"/>
          <w:lang w:val="pl-PL"/>
        </w:rPr>
      </w:pPr>
      <w:r>
        <w:rPr>
          <w:rFonts w:hAnsi="Calibri" w:ascii="Calibri"/>
          <w:bCs/>
          <w:sz w:val="22"/>
          <w:szCs w:val="22"/>
          <w:lang w:val="pl-PL"/>
        </w:rPr>
        <w:t>Na 1.  oglasu po početnoj cijeni koju je utvrdio stalni sudski vještak u iznosu od 14.502,55 kn</w:t>
      </w:r>
      <w:r w:rsidR="00221904">
        <w:rPr>
          <w:rFonts w:hAnsi="Calibri" w:ascii="Calibri"/>
          <w:bCs/>
          <w:sz w:val="22"/>
          <w:szCs w:val="22"/>
          <w:lang w:val="pl-PL"/>
        </w:rPr>
        <w:t>.</w:t>
      </w:r>
    </w:p>
    <w:p w:rsidRDefault="00221904" w:rsidP="006A2AD8" w:rsidR="006A2AD8" w:rsidRPr="006A2AD8">
      <w:pPr>
        <w:ind w:left="900"/>
        <w:jc w:val="both"/>
        <w:rPr>
          <w:rFonts w:hAnsi="Calibri" w:ascii="Calibri"/>
          <w:bCs/>
          <w:sz w:val="22"/>
          <w:szCs w:val="22"/>
        </w:rPr>
      </w:pPr>
      <w:r>
        <w:rPr>
          <w:rFonts w:hAnsi="Calibri" w:ascii="Calibri"/>
          <w:bCs/>
          <w:sz w:val="22"/>
          <w:szCs w:val="22"/>
          <w:lang w:val="pl-PL"/>
        </w:rPr>
        <w:t>Ukoliko se nekretnina ne unovči na 1. oglasu, na 2. oglasu će se prodavati po početnoj cijeni 20% niže u odnosu na cijenu na 1. oglasu što iznosi</w:t>
      </w:r>
      <w:r w:rsidR="005A50BE">
        <w:rPr>
          <w:rFonts w:hAnsi="Calibri" w:ascii="Calibri"/>
          <w:bCs/>
          <w:sz w:val="22"/>
          <w:szCs w:val="22"/>
          <w:lang w:val="pl-PL"/>
        </w:rPr>
        <w:t xml:space="preserve"> </w:t>
      </w:r>
      <w:r w:rsidR="005A50BE">
        <w:rPr>
          <w:rFonts w:hAnsi="Calibri" w:ascii="Calibri"/>
          <w:bCs/>
          <w:sz w:val="22"/>
          <w:szCs w:val="22"/>
        </w:rPr>
        <w:t xml:space="preserve"> 11.602,04 kn,</w:t>
      </w:r>
      <w:r>
        <w:rPr>
          <w:rFonts w:hAnsi="Calibri" w:ascii="Calibri"/>
          <w:bCs/>
          <w:sz w:val="22"/>
          <w:szCs w:val="22"/>
          <w:lang w:val="pl-PL"/>
        </w:rPr>
        <w:t xml:space="preserve"> a ukoliko se ne bi unovčila ni na 2. oglasu, na 3. oglasu će se nekretnina prodavati po početnoj cijeni 30% nižoj od cijene na 1. oglasu što iznosi</w:t>
      </w:r>
      <w:r w:rsidR="005A50BE">
        <w:rPr>
          <w:rFonts w:hAnsi="Calibri" w:ascii="Calibri"/>
          <w:bCs/>
          <w:sz w:val="22"/>
          <w:szCs w:val="22"/>
          <w:lang w:val="pl-PL"/>
        </w:rPr>
        <w:t xml:space="preserve"> </w:t>
      </w:r>
      <w:r w:rsidR="00802F49" w:rsidRPr="00802F49">
        <w:rPr>
          <w:rFonts w:hAnsi="Calibri" w:ascii="Calibri"/>
          <w:bCs/>
          <w:sz w:val="22"/>
          <w:szCs w:val="22"/>
        </w:rPr>
        <w:t xml:space="preserve"> 10.151,7</w:t>
      </w:r>
      <w:r w:rsidR="00531901">
        <w:rPr>
          <w:rFonts w:hAnsi="Calibri" w:ascii="Calibri"/>
          <w:bCs/>
          <w:sz w:val="22"/>
          <w:szCs w:val="22"/>
        </w:rPr>
        <w:t>1</w:t>
      </w:r>
      <w:r w:rsidR="00802F49" w:rsidRPr="00802F49">
        <w:rPr>
          <w:rFonts w:hAnsi="Calibri" w:ascii="Calibri"/>
          <w:bCs/>
          <w:sz w:val="22"/>
          <w:szCs w:val="22"/>
        </w:rPr>
        <w:t xml:space="preserve"> kn</w:t>
      </w:r>
      <w:r>
        <w:rPr>
          <w:rFonts w:hAnsi="Calibri" w:ascii="Calibri"/>
          <w:bCs/>
          <w:sz w:val="22"/>
          <w:szCs w:val="22"/>
          <w:lang w:val="pl-PL"/>
        </w:rPr>
        <w:t xml:space="preserve">. Ukoliko se i na 3. oglasu ne unovči nekretnina, na 4. oglasu će se prodavati po cijeni 50% niže od </w:t>
      </w:r>
      <w:r w:rsidR="006A2AD8">
        <w:rPr>
          <w:rFonts w:hAnsi="Calibri" w:ascii="Calibri"/>
          <w:bCs/>
          <w:sz w:val="22"/>
          <w:szCs w:val="22"/>
          <w:lang w:val="pl-PL"/>
        </w:rPr>
        <w:t xml:space="preserve">cijene na 1. oglasu što iznosi </w:t>
      </w:r>
      <w:r w:rsidR="006A2AD8" w:rsidRPr="006A2AD8">
        <w:rPr>
          <w:rFonts w:hAnsi="Calibri" w:ascii="Calibri"/>
          <w:bCs/>
          <w:sz w:val="22"/>
          <w:szCs w:val="22"/>
        </w:rPr>
        <w:t>7</w:t>
      </w:r>
      <w:r w:rsidR="006A2AD8">
        <w:rPr>
          <w:rFonts w:hAnsi="Calibri" w:ascii="Calibri"/>
          <w:bCs/>
          <w:sz w:val="22"/>
          <w:szCs w:val="22"/>
        </w:rPr>
        <w:t>.</w:t>
      </w:r>
      <w:r w:rsidR="006A2AD8" w:rsidRPr="006A2AD8">
        <w:rPr>
          <w:rFonts w:hAnsi="Calibri" w:ascii="Calibri"/>
          <w:bCs/>
          <w:sz w:val="22"/>
          <w:szCs w:val="22"/>
        </w:rPr>
        <w:t>251,2</w:t>
      </w:r>
      <w:r w:rsidR="00802F49">
        <w:rPr>
          <w:rFonts w:hAnsi="Calibri" w:ascii="Calibri"/>
          <w:bCs/>
          <w:sz w:val="22"/>
          <w:szCs w:val="22"/>
        </w:rPr>
        <w:t>8</w:t>
      </w:r>
      <w:r w:rsidR="006A2AD8">
        <w:rPr>
          <w:rFonts w:hAnsi="Calibri" w:ascii="Calibri"/>
          <w:bCs/>
          <w:sz w:val="22"/>
          <w:szCs w:val="22"/>
        </w:rPr>
        <w:t xml:space="preserve"> kn.</w:t>
      </w:r>
    </w:p>
    <w:p w:rsidRDefault="006A2AD8" w:rsidP="00221904" w:rsidR="00221904" w:rsidRPr="006A2AD8">
      <w:pPr>
        <w:ind w:left="900"/>
        <w:jc w:val="both"/>
        <w:rPr>
          <w:rFonts w:hAnsi="Calibri" w:ascii="Calibri"/>
          <w:bCs/>
          <w:sz w:val="22"/>
          <w:szCs w:val="22"/>
          <w:lang w:val="pl-PL"/>
        </w:rPr>
      </w:pPr>
      <w:r>
        <w:rPr>
          <w:rFonts w:hAnsi="Calibri" w:ascii="Calibri"/>
          <w:bCs/>
          <w:sz w:val="22"/>
          <w:szCs w:val="22"/>
          <w:lang w:val="pl-PL"/>
        </w:rPr>
        <w:t>Ukoliko se nekretnina ne unovči ni na 4. oglasu, a s obzirom na vrijednost nekretnine, u daljnjem tijeku nekretnina će se prodavati neposrednom pogodbom uz prikupljanje pisanih ponuda putem Javnog bilježnika</w:t>
      </w:r>
    </w:p>
    <w:p w:rsidRDefault="00221904" w:rsidP="00221904" w:rsidR="00221904" w:rsidRPr="00B34D80">
      <w:pPr>
        <w:ind w:left="540"/>
        <w:jc w:val="both"/>
        <w:rPr>
          <w:rFonts w:hAnsi="Calibri" w:ascii="Calibri"/>
          <w:bCs/>
          <w:sz w:val="16"/>
          <w:szCs w:val="16"/>
          <w:lang w:val="pl-PL"/>
        </w:rPr>
      </w:pPr>
    </w:p>
    <w:p w:rsidRDefault="00A55629" w:rsidP="00A55629" w:rsidR="00A55629" w:rsidRPr="00B34D80">
      <w:pPr>
        <w:tabs>
          <w:tab w:pos="180" w:val="num"/>
        </w:tabs>
        <w:ind w:left="180"/>
        <w:jc w:val="both"/>
        <w:rPr>
          <w:rFonts w:hAnsi="Calibri" w:ascii="Calibri"/>
          <w:b/>
          <w:bCs/>
          <w:sz w:val="16"/>
          <w:szCs w:val="16"/>
        </w:rPr>
      </w:pPr>
    </w:p>
    <w:p w:rsidRDefault="00A55629" w:rsidP="00A55629" w:rsidR="00A55629" w:rsidRPr="00B34D80">
      <w:pPr>
        <w:tabs>
          <w:tab w:pos="180" w:val="num"/>
        </w:tabs>
        <w:ind w:left="180"/>
        <w:jc w:val="both"/>
        <w:rPr>
          <w:rFonts w:hAnsi="Calibri" w:ascii="Calibri"/>
          <w:bCs/>
          <w:sz w:val="16"/>
          <w:szCs w:val="16"/>
          <w:lang w:val="pl-PL"/>
        </w:rPr>
      </w:pPr>
    </w:p>
    <w:p w:rsidRDefault="00AF2FBF" w:rsidP="00AF2FBF" w:rsidR="00AF2FBF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S</w:t>
      </w:r>
      <w:r w:rsidRPr="004E4393">
        <w:t>tečajni upravitelj</w:t>
      </w:r>
      <w:r>
        <w:t>:</w:t>
      </w:r>
    </w:p>
    <w:p w:rsidRDefault="00AF2FBF" w:rsidP="00AF2FBF" w:rsidR="00AF2FBF" w:rsidRPr="003B0804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AF2FBF" w:rsidP="00AF2FBF" w:rsidR="00AF2FBF">
      <w:pPr>
        <w:pStyle w:val="Bezproreda1"/>
        <w:spacing w:after="0"/>
      </w:pPr>
      <w:r>
        <w:t xml:space="preserve">Zagreb, </w:t>
      </w:r>
      <w:smartTag w:element="date" w:uri="urn:schemas-microsoft-com:office:smarttags">
        <w:smartTagPr>
          <w:attr w:val="2018" w:name="Year"/>
          <w:attr w:val="23" w:name="Day"/>
          <w:attr w:val="3" w:name="Month"/>
          <w:attr w:val="trans" w:name="ls"/>
        </w:smartTagPr>
        <w:r>
          <w:t>23. ožujka 2018</w:t>
        </w:r>
      </w:smartTag>
      <w:r>
        <w:t>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</w:t>
      </w:r>
      <w:r>
        <w:t>Marinko Paić,univ.spec.oec.</w:t>
      </w:r>
    </w:p>
    <w:p w:rsidRDefault="006A2AD8" w:rsidP="00A55629" w:rsidR="006A2AD8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  <w:lang w:val="pl-PL"/>
        </w:rPr>
      </w:pPr>
    </w:p>
    <w:p w:rsidRDefault="00B34D80" w:rsidP="00A55629" w:rsidR="00B34D80" w:rsidRPr="00A55629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  <w:lang w:val="pl-PL"/>
        </w:rPr>
      </w:pPr>
    </w:p>
    <w:p w:rsidRDefault="00A55629" w:rsidP="00B34D80" w:rsidR="00A55629" w:rsidRPr="00A55629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</w:rPr>
      </w:pPr>
      <w:r w:rsidRPr="00A55629">
        <w:rPr>
          <w:rFonts w:hAnsi="Calibri" w:ascii="Calibri"/>
          <w:bCs/>
          <w:sz w:val="22"/>
          <w:szCs w:val="22"/>
          <w:lang w:val="pl-PL"/>
        </w:rPr>
        <w:t>U privitku:</w:t>
      </w:r>
      <w:r w:rsidR="00B34D80">
        <w:rPr>
          <w:rFonts w:hAnsi="Calibri" w:ascii="Calibri"/>
          <w:bCs/>
          <w:sz w:val="22"/>
          <w:szCs w:val="22"/>
          <w:lang w:val="pl-PL"/>
        </w:rPr>
        <w:t xml:space="preserve"> - Financijsko izvješće</w:t>
      </w:r>
      <w:r w:rsidR="006A2AD8">
        <w:rPr>
          <w:rFonts w:hAnsi="Calibri" w:ascii="Calibri"/>
          <w:bCs/>
          <w:sz w:val="22"/>
          <w:szCs w:val="22"/>
        </w:rPr>
        <w:t xml:space="preserve"> </w:t>
      </w:r>
    </w:p>
    <w:sectPr w:rsidSect="00B34D80" w:rsidR="00A55629" w:rsidRPr="00A55629">
      <w:footerReference w:type="even" r:id="rId9"/>
      <w:footerReference w:type="default" r:id="rId10"/>
      <w:pgSz w:h="15840" w:w="12240"/>
      <w:pgMar w:gutter="0" w:footer="708" w:header="708" w:left="1417" w:bottom="36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4F9" w:rsidR="00F634F9">
      <w:r>
        <w:separator/>
      </w:r>
    </w:p>
  </w:endnote>
  <w:endnote w:id="0" w:type="continuationSeparator">
    <w:p w:rsidRDefault="00F634F9" w:rsidR="00F63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Gautami">
    <w:panose1 w:val="020B0502040204020203"/>
    <w:charset w:val="01"/>
    <w:family w:val="roman"/>
    <w:notTrueType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028" w:rsidP="007450E8" w:rsidR="009A702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7028" w:rsidP="00A829C4" w:rsidR="009A702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028" w:rsidP="007450E8" w:rsidR="009A7028" w:rsidRPr="00A829C4">
    <w:pPr>
      <w:pStyle w:val="Podnoje"/>
      <w:framePr w:y="1" w:xAlign="right" w:vAnchor="text" w:hAnchor="margin" w:wrap="around"/>
      <w:rPr>
        <w:rStyle w:val="Brojstranice"/>
        <w:rFonts w:hAnsi="Calibri" w:ascii="Calibri"/>
        <w:sz w:val="22"/>
        <w:szCs w:val="22"/>
      </w:rPr>
    </w:pPr>
    <w:r w:rsidRPr="00A829C4">
      <w:rPr>
        <w:rStyle w:val="Brojstranice"/>
        <w:rFonts w:hAnsi="Calibri" w:ascii="Calibri"/>
        <w:sz w:val="22"/>
        <w:szCs w:val="22"/>
      </w:rPr>
      <w:fldChar w:fldCharType="begin"/>
    </w:r>
    <w:r w:rsidRPr="00A829C4">
      <w:rPr>
        <w:rStyle w:val="Brojstranice"/>
        <w:rFonts w:hAnsi="Calibri" w:ascii="Calibri"/>
        <w:sz w:val="22"/>
        <w:szCs w:val="22"/>
      </w:rPr>
      <w:instrText xml:space="preserve">PAGE  </w:instrText>
    </w:r>
    <w:r w:rsidRPr="00A829C4">
      <w:rPr>
        <w:rStyle w:val="Brojstranice"/>
        <w:rFonts w:hAnsi="Calibri" w:ascii="Calibri"/>
        <w:sz w:val="22"/>
        <w:szCs w:val="22"/>
      </w:rPr>
      <w:fldChar w:fldCharType="separate"/>
    </w:r>
    <w:r w:rsidR="00DC4FAF">
      <w:rPr>
        <w:rStyle w:val="Brojstranice"/>
        <w:rFonts w:hAnsi="Calibri" w:ascii="Calibri"/>
        <w:noProof/>
        <w:sz w:val="22"/>
        <w:szCs w:val="22"/>
      </w:rPr>
      <w:t>6</w:t>
    </w:r>
    <w:r w:rsidRPr="00A829C4">
      <w:rPr>
        <w:rStyle w:val="Brojstranice"/>
        <w:rFonts w:hAnsi="Calibri" w:ascii="Calibri"/>
        <w:sz w:val="22"/>
        <w:szCs w:val="22"/>
      </w:rPr>
      <w:fldChar w:fldCharType="end"/>
    </w:r>
  </w:p>
  <w:p w:rsidRDefault="009A7028" w:rsidP="00A829C4" w:rsidR="009A702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4F9" w:rsidR="00F634F9">
      <w:r>
        <w:separator/>
      </w:r>
    </w:p>
  </w:footnote>
  <w:footnote w:id="0" w:type="continuationSeparator">
    <w:p w:rsidRDefault="00F634F9" w:rsidR="00F634F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F71BD"/>
    <w:multiLevelType w:val="hybridMultilevel"/>
    <w:tmpl w:val="68284990"/>
    <w:lvl w:tplc="0409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2D35157"/>
    <w:multiLevelType w:val="hybridMultilevel"/>
    <w:tmpl w:val="71A2C580"/>
    <w:lvl w:tplc="2C949BDE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66558A"/>
    <w:multiLevelType w:val="hybridMultilevel"/>
    <w:tmpl w:val="0852B23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220EEC"/>
    <w:multiLevelType w:val="hybridMultilevel"/>
    <w:tmpl w:val="3F0ACD1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507241"/>
    <w:multiLevelType w:val="hybridMultilevel"/>
    <w:tmpl w:val="63D083CA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489747F"/>
    <w:multiLevelType w:val="hybridMultilevel"/>
    <w:tmpl w:val="1696CAF6"/>
    <w:lvl w:tplc="BE9C0332" w:ilvl="0">
      <w:start w:val="1"/>
      <w:numFmt w:val="upperRoman"/>
      <w:lvlText w:val="%1."/>
      <w:lvlJc w:val="left"/>
      <w:pPr>
        <w:ind w:hanging="720" w:left="142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9">
    <w:nsid w:val="4B0B1906"/>
    <w:multiLevelType w:val="hybridMultilevel"/>
    <w:tmpl w:val="982AF090"/>
    <w:lvl w:tplc="833AD69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8C306DD"/>
    <w:multiLevelType w:val="hybridMultilevel"/>
    <w:tmpl w:val="967C7F5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926767"/>
    <w:multiLevelType w:val="hybridMultilevel"/>
    <w:tmpl w:val="2C2281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AE1FFE"/>
    <w:multiLevelType w:val="hybridMultilevel"/>
    <w:tmpl w:val="17AA3910"/>
    <w:lvl w:tplc="B8C87D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5"/>
  </w:num>
  <w:num w:numId="5">
    <w:abstractNumId w:val="11"/>
  </w:num>
  <w:num w:numId="6">
    <w:abstractNumId w:val="2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4"/>
  </w:num>
  <w:num w:numId="12">
    <w:abstractNumId w:val="0"/>
  </w:num>
  <w:num w:numId="13">
    <w:abstractNumId w:val="3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23"/>
    <w:rsid w:val="0001466A"/>
    <w:rsid w:val="00043A18"/>
    <w:rsid w:val="0006474A"/>
    <w:rsid w:val="0007742F"/>
    <w:rsid w:val="00095CB3"/>
    <w:rsid w:val="000A3836"/>
    <w:rsid w:val="000B6A9A"/>
    <w:rsid w:val="000F4427"/>
    <w:rsid w:val="00115CEB"/>
    <w:rsid w:val="00142326"/>
    <w:rsid w:val="001456D4"/>
    <w:rsid w:val="001512E8"/>
    <w:rsid w:val="00157CA7"/>
    <w:rsid w:val="001622F0"/>
    <w:rsid w:val="0019041C"/>
    <w:rsid w:val="001A6CA8"/>
    <w:rsid w:val="001D322D"/>
    <w:rsid w:val="001E4FFD"/>
    <w:rsid w:val="001E51BA"/>
    <w:rsid w:val="00200A71"/>
    <w:rsid w:val="002105A2"/>
    <w:rsid w:val="00221904"/>
    <w:rsid w:val="002308DB"/>
    <w:rsid w:val="002355F8"/>
    <w:rsid w:val="0025507A"/>
    <w:rsid w:val="002716E0"/>
    <w:rsid w:val="00272F75"/>
    <w:rsid w:val="003133D8"/>
    <w:rsid w:val="00314B85"/>
    <w:rsid w:val="00331971"/>
    <w:rsid w:val="00355F23"/>
    <w:rsid w:val="0038295A"/>
    <w:rsid w:val="003863CA"/>
    <w:rsid w:val="003B6668"/>
    <w:rsid w:val="003D454F"/>
    <w:rsid w:val="003E31DD"/>
    <w:rsid w:val="003E5311"/>
    <w:rsid w:val="003F08CD"/>
    <w:rsid w:val="003F4BD0"/>
    <w:rsid w:val="00400B51"/>
    <w:rsid w:val="004167E0"/>
    <w:rsid w:val="00457CBE"/>
    <w:rsid w:val="00457FDA"/>
    <w:rsid w:val="004704BF"/>
    <w:rsid w:val="004A53B2"/>
    <w:rsid w:val="004C5BB5"/>
    <w:rsid w:val="00524B8A"/>
    <w:rsid w:val="00531901"/>
    <w:rsid w:val="00532163"/>
    <w:rsid w:val="00535BE6"/>
    <w:rsid w:val="00545F07"/>
    <w:rsid w:val="00580853"/>
    <w:rsid w:val="00592B62"/>
    <w:rsid w:val="00592C53"/>
    <w:rsid w:val="005A50BE"/>
    <w:rsid w:val="005B06B4"/>
    <w:rsid w:val="005C5A27"/>
    <w:rsid w:val="00624D5A"/>
    <w:rsid w:val="00636B58"/>
    <w:rsid w:val="006566C9"/>
    <w:rsid w:val="00662488"/>
    <w:rsid w:val="00684ADE"/>
    <w:rsid w:val="006A2AD8"/>
    <w:rsid w:val="006B0EE7"/>
    <w:rsid w:val="006B3E3F"/>
    <w:rsid w:val="006B6292"/>
    <w:rsid w:val="00701367"/>
    <w:rsid w:val="007031AE"/>
    <w:rsid w:val="00733D5C"/>
    <w:rsid w:val="007367BD"/>
    <w:rsid w:val="007450E8"/>
    <w:rsid w:val="0077118E"/>
    <w:rsid w:val="0079330B"/>
    <w:rsid w:val="007A0512"/>
    <w:rsid w:val="007A5D34"/>
    <w:rsid w:val="007D30A3"/>
    <w:rsid w:val="007F5E7E"/>
    <w:rsid w:val="007F7AB3"/>
    <w:rsid w:val="008026F3"/>
    <w:rsid w:val="00802F49"/>
    <w:rsid w:val="00833B0C"/>
    <w:rsid w:val="00837F1A"/>
    <w:rsid w:val="00855A73"/>
    <w:rsid w:val="0086572C"/>
    <w:rsid w:val="00872D2F"/>
    <w:rsid w:val="008732D9"/>
    <w:rsid w:val="00876476"/>
    <w:rsid w:val="008D1B6A"/>
    <w:rsid w:val="00907BA7"/>
    <w:rsid w:val="009111B3"/>
    <w:rsid w:val="00922B74"/>
    <w:rsid w:val="009316B5"/>
    <w:rsid w:val="00942CBD"/>
    <w:rsid w:val="00945F8F"/>
    <w:rsid w:val="00967622"/>
    <w:rsid w:val="009A7028"/>
    <w:rsid w:val="009B0871"/>
    <w:rsid w:val="009D5F56"/>
    <w:rsid w:val="00A34065"/>
    <w:rsid w:val="00A530B0"/>
    <w:rsid w:val="00A55629"/>
    <w:rsid w:val="00A61C2C"/>
    <w:rsid w:val="00A8125C"/>
    <w:rsid w:val="00A829C4"/>
    <w:rsid w:val="00A91BC1"/>
    <w:rsid w:val="00A91FD1"/>
    <w:rsid w:val="00A940C9"/>
    <w:rsid w:val="00AF2FBF"/>
    <w:rsid w:val="00B01E75"/>
    <w:rsid w:val="00B11AB6"/>
    <w:rsid w:val="00B24A63"/>
    <w:rsid w:val="00B34D80"/>
    <w:rsid w:val="00B43634"/>
    <w:rsid w:val="00B50743"/>
    <w:rsid w:val="00B60F66"/>
    <w:rsid w:val="00B6543D"/>
    <w:rsid w:val="00B72B7B"/>
    <w:rsid w:val="00BA0DCF"/>
    <w:rsid w:val="00BE106E"/>
    <w:rsid w:val="00C22808"/>
    <w:rsid w:val="00C434E7"/>
    <w:rsid w:val="00C529AA"/>
    <w:rsid w:val="00CA562C"/>
    <w:rsid w:val="00CE2423"/>
    <w:rsid w:val="00D07950"/>
    <w:rsid w:val="00D146C8"/>
    <w:rsid w:val="00D14B3F"/>
    <w:rsid w:val="00D247E6"/>
    <w:rsid w:val="00D321AC"/>
    <w:rsid w:val="00D7534F"/>
    <w:rsid w:val="00DA7A71"/>
    <w:rsid w:val="00DC4FAF"/>
    <w:rsid w:val="00DE43D3"/>
    <w:rsid w:val="00DF43C3"/>
    <w:rsid w:val="00E37F23"/>
    <w:rsid w:val="00E525DF"/>
    <w:rsid w:val="00E806E0"/>
    <w:rsid w:val="00EB5BEF"/>
    <w:rsid w:val="00EC6417"/>
    <w:rsid w:val="00EE3A05"/>
    <w:rsid w:val="00EE6443"/>
    <w:rsid w:val="00EF2581"/>
    <w:rsid w:val="00EF71A0"/>
    <w:rsid w:val="00F16796"/>
    <w:rsid w:val="00F257F9"/>
    <w:rsid w:val="00F465CF"/>
    <w:rsid w:val="00F634F9"/>
    <w:rsid w:val="00F7180A"/>
    <w:rsid w:val="00F75AE6"/>
    <w:rsid w:val="00FA4365"/>
    <w:rsid w:val="00FB13B6"/>
    <w:rsid w:val="00F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2423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rsid w:val="0038295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customStyle="true" w:styleId="Odlomakpopisa1" w:type="paragraph">
    <w:name w:val="Odlomak popisa1"/>
    <w:basedOn w:val="Normal"/>
    <w:rsid w:val="00457FDA"/>
    <w:pPr>
      <w:spacing w:lineRule="auto" w:line="276" w:after="200"/>
      <w:ind w:left="720"/>
    </w:pPr>
    <w:rPr>
      <w:rFonts w:cs="Calibri" w:eastAsia="SimSun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4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FAF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FAF"/>
    <w:rPr>
      <w:rFonts w:hAnsi="Calibri" w:ascii="Calibri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FAF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FAF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2423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rsid w:val="0038295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customStyle="1" w:styleId="Odlomakpopisa1" w:type="paragraph">
    <w:name w:val="Odlomak popisa1"/>
    <w:basedOn w:val="Normal"/>
    <w:rsid w:val="00457FDA"/>
    <w:pPr>
      <w:spacing w:after="200" w:line="276" w:lineRule="auto"/>
      <w:ind w:left="72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4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FAF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FAF"/>
    <w:rPr>
      <w:rFonts w:ascii="Calibri" w:hAnsi="Calibri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FAF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FAF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3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81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18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2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29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774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27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179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6</properties:Pages>
  <properties:Words>2102</properties:Words>
  <properties:Characters>12642</properties:Characters>
  <properties:Lines>356</properties:Lines>
  <properties:Paragraphs>161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FORGAČ d</vt:lpstr>
    </vt:vector>
  </properties:TitlesOfParts>
  <properties:LinksUpToDate>false</properties:LinksUpToDate>
  <properties:CharactersWithSpaces>15081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2018-04-25T11:29:00Z</dcterms:created>
  <dc:creator>nada</dc:creator>
  <cp:lastModifiedBy>Sonja Pilić</cp:lastModifiedBy>
  <cp:lastPrinted>2018-04-25T08:18:00Z</cp:lastPrinted>
  <dcterms:modified xmlns:xsi="http://www.w3.org/2001/XMLSchema-instance" xsi:type="dcterms:W3CDTF">2018-04-26T06:35:00Z</dcterms:modified>
  <cp:revision>3</cp:revision>
  <dc:title>Stečajna masa FORGAČ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St-777/2017-32 / Podnesak - Izvješće stečajnog upravitelja (Stečajna masa FORGAČ d.o.o. - Izvješće za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