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2c67" w14:paraId="3092c67" w:rsidRDefault="00E00330" w:rsidP="00E00330" w:rsidR="00E00330" w:rsidRPr="00E00330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E00330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E00330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00330" w:rsidP="00E00330" w:rsidR="00E00330" w:rsidRPr="00E0033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E00330" w:rsidP="00E00330" w:rsidR="00E00330" w:rsidRPr="00E0033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>Trgovački sud u Zagrebu</w:t>
      </w:r>
    </w:p>
    <w:p w:rsidRDefault="00E00330" w:rsidP="00E00330" w:rsidR="00E00330" w:rsidRPr="00E0033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>Zagreb</w:t>
      </w:r>
      <w:r w:rsidR="007B7CA7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7B7CA7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7B7CA7">
        <w:rPr>
          <w:rFonts w:cs="Times New Roman" w:eastAsia="Times New Roman"/>
          <w:sz w:val="22"/>
          <w:lang w:eastAsia="hr-HR"/>
        </w:rPr>
        <w:t xml:space="preserve"> 2/II, desno (p.p. 432</w:t>
      </w:r>
      <w:r w:rsidRPr="00E00330">
        <w:rPr>
          <w:rFonts w:cs="Times New Roman" w:eastAsia="Times New Roman"/>
          <w:sz w:val="22"/>
          <w:lang w:eastAsia="hr-HR"/>
        </w:rPr>
        <w:t>)</w:t>
      </w:r>
      <w:r w:rsidRPr="00E00330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6.St- 8259/2015</w:t>
      </w:r>
    </w:p>
    <w:p w:rsidRDefault="00E00330" w:rsidP="00E00330" w:rsidR="00E00330" w:rsidRPr="00E00330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E00330" w:rsidP="00E00330" w:rsidR="00E00330" w:rsidRPr="00E00330">
      <w:pPr>
        <w:jc w:val="center"/>
        <w:rPr>
          <w:rFonts w:cs="Times New Roman" w:eastAsia="Times New Roman"/>
          <w:sz w:val="22"/>
          <w:lang w:eastAsia="hr-HR"/>
        </w:rPr>
      </w:pPr>
    </w:p>
    <w:p w:rsidRDefault="00E00330" w:rsidP="00E00330" w:rsidR="00E00330" w:rsidRPr="00E00330">
      <w:pPr>
        <w:jc w:val="center"/>
        <w:rPr>
          <w:rFonts w:cs="Times New Roman" w:eastAsia="Times New Roman"/>
          <w:sz w:val="22"/>
          <w:lang w:eastAsia="hr-HR"/>
        </w:rPr>
      </w:pPr>
    </w:p>
    <w:p w:rsidRDefault="00E00330" w:rsidP="00E00330" w:rsidR="00E00330" w:rsidRPr="00E00330">
      <w:pPr>
        <w:jc w:val="center"/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E00330" w:rsidP="00E00330" w:rsidR="00E00330" w:rsidRPr="00E00330">
      <w:pPr>
        <w:jc w:val="both"/>
        <w:rPr>
          <w:rFonts w:cs="Times New Roman" w:eastAsia="Times New Roman"/>
          <w:sz w:val="22"/>
          <w:lang w:eastAsia="hr-HR"/>
        </w:rPr>
      </w:pPr>
    </w:p>
    <w:p w:rsidRDefault="00E00330" w:rsidP="00E00330" w:rsidR="00E00330" w:rsidRPr="00E00330">
      <w:pPr>
        <w:jc w:val="center"/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>R J E Š E N J E</w:t>
      </w:r>
    </w:p>
    <w:p w:rsidRDefault="00E00330" w:rsidP="00E00330" w:rsidR="00E00330" w:rsidRPr="00E00330">
      <w:pPr>
        <w:jc w:val="center"/>
        <w:rPr>
          <w:rFonts w:cs="Times New Roman" w:eastAsia="Times New Roman"/>
          <w:sz w:val="22"/>
          <w:lang w:eastAsia="hr-HR"/>
        </w:rPr>
      </w:pPr>
    </w:p>
    <w:p w:rsidRDefault="00E00330" w:rsidP="00E00330" w:rsidR="00E00330" w:rsidRPr="00E00330">
      <w:pPr>
        <w:jc w:val="both"/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 Podružnica Zagreb za pokretanjem  skraćenog stečajnog postupka nad dužnikom </w:t>
      </w:r>
      <w:r w:rsidRPr="00E00330">
        <w:rPr>
          <w:sz w:val="22"/>
        </w:rPr>
        <w:t>KLIK INTERIJERI d.o.o. za trgovinu i usluge, Velika Gorica, Kolodvorska 55, OIB: 69518097143,</w:t>
      </w:r>
      <w:r w:rsidRPr="00E00330">
        <w:rPr>
          <w:rFonts w:cs="Times New Roman" w:eastAsia="Times New Roman"/>
          <w:sz w:val="22"/>
          <w:lang w:eastAsia="hr-HR"/>
        </w:rPr>
        <w:t xml:space="preserve"> dana 23.02.2016.god.</w:t>
      </w:r>
    </w:p>
    <w:p w:rsidRDefault="00E00330" w:rsidP="00E00330" w:rsidR="00E00330" w:rsidRPr="00E00330">
      <w:pPr>
        <w:jc w:val="both"/>
        <w:rPr>
          <w:rFonts w:cs="Times New Roman" w:eastAsia="Times New Roman"/>
          <w:sz w:val="22"/>
          <w:lang w:eastAsia="hr-HR"/>
        </w:rPr>
      </w:pPr>
    </w:p>
    <w:p w:rsidRDefault="00E00330" w:rsidP="00E00330" w:rsidR="00E00330" w:rsidRPr="00E00330">
      <w:pPr>
        <w:jc w:val="center"/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>r i j e š i o    je</w:t>
      </w:r>
    </w:p>
    <w:p w:rsidRDefault="00E00330" w:rsidP="00E00330" w:rsidR="00E00330" w:rsidRPr="00E00330">
      <w:pPr>
        <w:jc w:val="center"/>
        <w:rPr>
          <w:rFonts w:cs="Times New Roman" w:eastAsia="Times New Roman"/>
          <w:sz w:val="22"/>
          <w:lang w:eastAsia="hr-HR"/>
        </w:rPr>
      </w:pPr>
    </w:p>
    <w:p w:rsidRDefault="00E00330" w:rsidP="00E00330" w:rsidR="00E00330" w:rsidRPr="00E0033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E00330">
        <w:rPr>
          <w:sz w:val="22"/>
        </w:rPr>
        <w:t>KLIK INTERIJERI d.o.o. za trgovinu i usluge, Velika Gorica, Kolodvorska 55, OIB: 69518097143</w:t>
      </w:r>
      <w:r w:rsidRPr="00E00330">
        <w:rPr>
          <w:rFonts w:cs="Times New Roman" w:eastAsia="Times New Roman"/>
          <w:sz w:val="22"/>
          <w:lang w:eastAsia="hr-HR"/>
        </w:rPr>
        <w:t xml:space="preserve">  </w:t>
      </w:r>
    </w:p>
    <w:p w:rsidRDefault="00E00330" w:rsidP="00E00330" w:rsidR="00E00330" w:rsidRPr="00E00330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E00330" w:rsidP="00E00330" w:rsidR="00E00330" w:rsidRPr="00E00330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>Obrazloženje</w:t>
      </w:r>
    </w:p>
    <w:p w:rsidRDefault="00E00330" w:rsidP="00E00330" w:rsidR="00E00330" w:rsidRPr="00E00330">
      <w:pPr>
        <w:jc w:val="both"/>
        <w:rPr>
          <w:rFonts w:cs="Times New Roman" w:eastAsia="Times New Roman"/>
          <w:sz w:val="22"/>
          <w:lang w:eastAsia="hr-HR"/>
        </w:rPr>
      </w:pPr>
    </w:p>
    <w:p w:rsidRDefault="00E00330" w:rsidP="00E00330" w:rsidR="00E00330" w:rsidRPr="00E00330">
      <w:pPr>
        <w:jc w:val="both"/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00330" w:rsidP="00E00330" w:rsidR="00E00330" w:rsidRPr="00E00330">
      <w:pPr>
        <w:jc w:val="both"/>
        <w:rPr>
          <w:rFonts w:cs="Times New Roman" w:eastAsia="Times New Roman"/>
          <w:sz w:val="22"/>
          <w:lang w:eastAsia="hr-HR"/>
        </w:rPr>
      </w:pPr>
    </w:p>
    <w:p w:rsidRDefault="00E00330" w:rsidP="00E00330" w:rsidR="00E00330" w:rsidRPr="00E00330">
      <w:pPr>
        <w:jc w:val="both"/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E00330">
        <w:rPr>
          <w:sz w:val="22"/>
        </w:rPr>
        <w:t xml:space="preserve">2.658,91 </w:t>
      </w:r>
      <w:r w:rsidRPr="00E00330">
        <w:rPr>
          <w:rFonts w:cs="Times New Roman" w:eastAsia="Times New Roman"/>
          <w:sz w:val="22"/>
          <w:lang w:eastAsia="hr-HR"/>
        </w:rPr>
        <w:t xml:space="preserve">kuna na dan 01.09.2015.          </w:t>
      </w:r>
    </w:p>
    <w:p w:rsidRDefault="00E00330" w:rsidP="00E00330" w:rsidR="00E00330" w:rsidRPr="00E00330">
      <w:pPr>
        <w:jc w:val="both"/>
        <w:rPr>
          <w:rFonts w:cs="Times New Roman" w:eastAsia="Times New Roman"/>
          <w:sz w:val="22"/>
          <w:lang w:eastAsia="hr-HR"/>
        </w:rPr>
      </w:pPr>
    </w:p>
    <w:p w:rsidRDefault="00E00330" w:rsidP="00E00330" w:rsidR="00E00330" w:rsidRPr="00E00330">
      <w:pPr>
        <w:jc w:val="both"/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E00330" w:rsidP="00E00330" w:rsidR="00E00330" w:rsidRPr="00E00330">
      <w:pPr>
        <w:jc w:val="both"/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ab/>
      </w:r>
    </w:p>
    <w:p w:rsidRDefault="00E00330" w:rsidP="00E00330" w:rsidR="00E00330" w:rsidRPr="00E0033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00330">
        <w:rPr>
          <w:rFonts w:cs="Times New Roman" w:eastAsia="Times New Roman"/>
          <w:sz w:val="22"/>
          <w:lang w:eastAsia="hr-HR"/>
        </w:rPr>
        <w:t>čl</w:t>
      </w:r>
      <w:proofErr w:type="spellEnd"/>
      <w:r w:rsidRPr="00E00330">
        <w:rPr>
          <w:rFonts w:cs="Times New Roman" w:eastAsia="Times New Roman"/>
          <w:sz w:val="22"/>
          <w:lang w:eastAsia="hr-HR"/>
        </w:rPr>
        <w:t xml:space="preserve"> 428. SZ.</w:t>
      </w:r>
    </w:p>
    <w:p w:rsidRDefault="00E00330" w:rsidP="00E00330" w:rsidR="00E00330" w:rsidRPr="00E00330">
      <w:pPr>
        <w:jc w:val="center"/>
        <w:rPr>
          <w:rFonts w:cs="Times New Roman" w:eastAsia="Times New Roman"/>
          <w:sz w:val="22"/>
          <w:lang w:eastAsia="hr-HR"/>
        </w:rPr>
      </w:pPr>
    </w:p>
    <w:p w:rsidRDefault="00E00330" w:rsidP="00E00330" w:rsidR="00E00330" w:rsidRPr="00E00330">
      <w:pPr>
        <w:jc w:val="center"/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>U Zagrebu, 23.02. 2016. godine</w:t>
      </w:r>
    </w:p>
    <w:p w:rsidRDefault="00E00330" w:rsidP="00E00330" w:rsidR="00E00330" w:rsidRPr="00E00330">
      <w:pPr>
        <w:jc w:val="center"/>
        <w:rPr>
          <w:rFonts w:cs="Times New Roman" w:eastAsia="Times New Roman"/>
          <w:sz w:val="22"/>
          <w:lang w:eastAsia="hr-HR"/>
        </w:rPr>
      </w:pPr>
    </w:p>
    <w:p w:rsidRDefault="00E00330" w:rsidP="00E00330" w:rsidR="00E00330" w:rsidRPr="00E00330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E00330" w:rsidP="00E00330" w:rsidR="00E00330" w:rsidRPr="00E00330">
      <w:pPr>
        <w:jc w:val="center"/>
        <w:rPr>
          <w:rFonts w:cs="Times New Roman" w:eastAsia="Times New Roman"/>
          <w:sz w:val="22"/>
          <w:lang w:eastAsia="hr-HR"/>
        </w:rPr>
      </w:pPr>
      <w:r w:rsidRPr="00E00330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7B7CA7">
        <w:rPr>
          <w:rFonts w:cs="Times New Roman" w:eastAsia="Times New Roman"/>
          <w:sz w:val="22"/>
          <w:lang w:eastAsia="hr-HR"/>
        </w:rPr>
        <w:t>,v.r.</w:t>
      </w:r>
      <w:bookmarkStart w:name="_GoBack" w:id="0"/>
      <w:bookmarkEnd w:id="0"/>
    </w:p>
    <w:p w:rsidRDefault="00E00330" w:rsidP="00E00330" w:rsidR="00E00330">
      <w:pPr>
        <w:jc w:val="center"/>
        <w:rPr>
          <w:rFonts w:cs="Times New Roman" w:eastAsia="Times New Roman"/>
          <w:sz w:val="22"/>
          <w:lang w:eastAsia="hr-HR"/>
        </w:rPr>
      </w:pPr>
    </w:p>
    <w:p w:rsidRDefault="00E00330" w:rsidP="00E00330" w:rsidR="00E00330">
      <w:pPr>
        <w:jc w:val="center"/>
        <w:rPr>
          <w:rFonts w:cs="Times New Roman" w:eastAsia="Times New Roman"/>
          <w:sz w:val="22"/>
          <w:lang w:eastAsia="hr-HR"/>
        </w:rPr>
      </w:pPr>
    </w:p>
    <w:p w:rsidRDefault="00E00330" w:rsidP="00E00330" w:rsidR="00E00330" w:rsidRPr="00E00330">
      <w:pPr>
        <w:jc w:val="center"/>
        <w:rPr>
          <w:rFonts w:cs="Times New Roman" w:eastAsia="Times New Roman"/>
          <w:sz w:val="22"/>
          <w:lang w:eastAsia="hr-HR"/>
        </w:rPr>
      </w:pPr>
    </w:p>
    <w:p w:rsidRDefault="00E00330" w:rsidP="00E00330" w:rsidR="00E00330" w:rsidRPr="00E00330">
      <w:pPr>
        <w:jc w:val="center"/>
        <w:rPr>
          <w:rFonts w:cs="Times New Roman" w:eastAsia="Times New Roman"/>
          <w:sz w:val="22"/>
          <w:lang w:eastAsia="hr-HR"/>
        </w:rPr>
      </w:pPr>
    </w:p>
    <w:p w:rsidRDefault="00E00330" w:rsidP="00E00330" w:rsidR="00E00330" w:rsidRPr="00E00330">
      <w:pPr>
        <w:jc w:val="both"/>
        <w:rPr>
          <w:rFonts w:cs="Times New Roman" w:eastAsia="Times New Roman"/>
          <w:i/>
          <w:sz w:val="22"/>
          <w:lang w:eastAsia="hr-HR"/>
        </w:rPr>
      </w:pPr>
      <w:r w:rsidRPr="00E00330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E00330" w:rsidP="00E00330" w:rsidR="00E00330" w:rsidRPr="00E00330">
      <w:pPr>
        <w:jc w:val="both"/>
        <w:rPr>
          <w:rFonts w:cs="Times New Roman" w:eastAsia="Times New Roman"/>
          <w:i/>
          <w:sz w:val="22"/>
          <w:lang w:eastAsia="hr-HR"/>
        </w:rPr>
      </w:pPr>
      <w:r w:rsidRPr="00E00330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E00330" w:rsidP="00E00330" w:rsidR="00E00330" w:rsidRPr="00E0033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E00330" w:rsidP="00E00330" w:rsidR="00E00330" w:rsidRPr="00E0033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7B7CA7" w:rsidP="009A2924" w:rsidR="007B7CA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7B7CA7" w:rsidP="009A2924" w:rsidR="007B7CA7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7B7CA7" w:rsidP="004320E8" w:rsidR="007B7CA7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E00330" w:rsidP="00E00330" w:rsidR="00E00330" w:rsidRPr="00E00330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E00330" w:rsidP="00E00330" w:rsidR="00E00330" w:rsidRPr="00E00330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E00330" w:rsidP="00E00330" w:rsidR="00E00330" w:rsidRPr="00E00330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E00330">
      <w:pPr>
        <w:rPr>
          <w:sz w:val="22"/>
        </w:rPr>
      </w:pPr>
    </w:p>
    <w:sectPr w:rsidR="00B82301" w:rsidRPr="00E003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0330"/>
    <w:rsid w:val="00632BBA"/>
    <w:rsid w:val="007B7CA7"/>
    <w:rsid w:val="0090271C"/>
    <w:rsid w:val="00B82301"/>
    <w:rsid w:val="00E00330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03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3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27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271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271C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271C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271C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7B7CA7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B7CA7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03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3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27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271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271C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271C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271C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7B7CA7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B7CA7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St-8259/2015-2</izvorni_sadrzaj>
    <derivirana_varijabla naziv="DomainObject.Oznaka_1">St-8259/2015-2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8259</izvorni_sadrzaj>
    <derivirana_varijabla naziv="DomainObject.Predmet.Broj_1">8259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St-8259/2015</izvorni_sadrzaj>
    <derivirana_varijabla naziv="DomainObject.Predmet.OznakaBroj_1">St-8259/2015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KLIK INTERIJERI d.o.o.</izvorni_sadrzaj>
    <derivirana_varijabla naziv="DomainObject.Predmet.ProtustrankaFormated_1">  KLIK INTERIJERI d.o.o.</derivirana_varijabla>
  </DomainObject.Predmet.ProtustrankaFormated>
  <DomainObject.Predmet.ProtustrankaFormatedOIB>
    <izvorni_sadrzaj>  KLIK INTERIJERI d.o.o., OIB 69518097143</izvorni_sadrzaj>
    <derivirana_varijabla naziv="DomainObject.Predmet.ProtustrankaFormatedOIB_1">  KLIK INTERIJERI d.o.o., OIB 69518097143</derivirana_varijabla>
  </DomainObject.Predmet.ProtustrankaFormatedOIB>
  <DomainObject.Predmet.ProtustrankaFormatedWithAdress>
    <izvorni_sadrzaj> KLIK INTERIJERI d.o.o., Kolodvorska 55, 10410 Velika Gorica</izvorni_sadrzaj>
    <derivirana_varijabla naziv="DomainObject.Predmet.ProtustrankaFormatedWithAdress_1"> KLIK INTERIJERI d.o.o., Kolodvorska 55, 10410 Velika Gorica</derivirana_varijabla>
  </DomainObject.Predmet.ProtustrankaFormatedWithAdress>
  <DomainObject.Predmet.ProtustrankaFormatedWithAdressOIB>
    <izvorni_sadrzaj> KLIK INTERIJERI d.o.o., OIB 69518097143, Kolodvorska 55, 10410 Velika Gorica</izvorni_sadrzaj>
    <derivirana_varijabla naziv="DomainObject.Predmet.ProtustrankaFormatedWithAdressOIB_1"> KLIK INTERIJERI d.o.o., OIB 69518097143, Kolodvorska 55, 10410 Velika Gorica</derivirana_varijabla>
  </DomainObject.Predmet.ProtustrankaFormatedWithAdressOIB>
  <DomainObject.Predmet.ProtustrankaWithAdress>
    <izvorni_sadrzaj>KLIK INTERIJERI d.o.o. Kolodvorska 55, 10410 Velika Gorica</izvorni_sadrzaj>
    <derivirana_varijabla naziv="DomainObject.Predmet.ProtustrankaWithAdress_1">KLIK INTERIJERI d.o.o. Kolodvorska 55, 10410 Velika Gorica</derivirana_varijabla>
  </DomainObject.Predmet.ProtustrankaWithAdress>
  <DomainObject.Predmet.ProtustrankaWithAdressOIB>
    <izvorni_sadrzaj>KLIK INTERIJERI d.o.o., OIB 69518097143, Kolodvorska 55, 10410 Velika Gorica</izvorni_sadrzaj>
    <derivirana_varijabla naziv="DomainObject.Predmet.ProtustrankaWithAdressOIB_1">KLIK INTERIJERI d.o.o., OIB 69518097143, Kolodvorska 55, 10410 Velika Gorica</derivirana_varijabla>
  </DomainObject.Predmet.ProtustrankaWithAdressOIB>
  <DomainObject.Predmet.ProtustrankaNazivFormated>
    <izvorni_sadrzaj>KLIK INTERIJERI d.o.o.</izvorni_sadrzaj>
    <derivirana_varijabla naziv="DomainObject.Predmet.ProtustrankaNazivFormated_1">KLIK INTERIJERI d.o.o.</derivirana_varijabla>
  </DomainObject.Predmet.ProtustrankaNazivFormated>
  <DomainObject.Predmet.ProtustrankaNazivFormatedOIB>
    <izvorni_sadrzaj>KLIK INTERIJERI d.o.o., OIB 69518097143</izvorni_sadrzaj>
    <derivirana_varijabla naziv="DomainObject.Predmet.ProtustrankaNazivFormatedOIB_1">KLIK INTERIJERI d.o.o., OIB 69518097143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KLIK INTERIJERI d.o.o.</item>
    </izvorni_sadrzaj>
    <derivirana_varijabla naziv="DomainObject.Predmet.ProtuStrankaListFormated_1">
      <item>KLIK INTERIJERI d.o.o.</item>
    </derivirana_varijabla>
  </DomainObject.Predmet.ProtuStrankaListFormated>
  <DomainObject.Predmet.ProtuStrankaListFormatedOIB>
    <izvorni_sadrzaj>
      <item>KLIK INTERIJERI d.o.o., OIB 69518097143</item>
    </izvorni_sadrzaj>
    <derivirana_varijabla naziv="DomainObject.Predmet.ProtuStrankaListFormatedOIB_1">
      <item>KLIK INTERIJERI d.o.o., OIB 69518097143</item>
    </derivirana_varijabla>
  </DomainObject.Predmet.ProtuStrankaListFormatedOIB>
  <DomainObject.Predmet.ProtuStrankaListFormatedWithAdress>
    <izvorni_sadrzaj>
      <item>KLIK INTERIJERI d.o.o., Kolodvorska 55, 10410 Velika Gorica</item>
    </izvorni_sadrzaj>
    <derivirana_varijabla naziv="DomainObject.Predmet.ProtuStrankaListFormatedWithAdress_1">
      <item>KLIK INTERIJERI d.o.o., Kolodvorska 55, 10410 Velika Gorica</item>
    </derivirana_varijabla>
  </DomainObject.Predmet.ProtuStrankaListFormatedWithAdress>
  <DomainObject.Predmet.ProtuStrankaListFormatedWithAdressOIB>
    <izvorni_sadrzaj>
      <item>KLIK INTERIJERI d.o.o., OIB 69518097143, Kolodvorska 55, 10410 Velika Gorica</item>
    </izvorni_sadrzaj>
    <derivirana_varijabla naziv="DomainObject.Predmet.ProtuStrankaListFormatedWithAdressOIB_1">
      <item>KLIK INTERIJERI d.o.o., OIB 69518097143, Kolodvorska 55, 10410 Velika Gorica</item>
    </derivirana_varijabla>
  </DomainObject.Predmet.ProtuStrankaListFormatedWithAdressOIB>
  <DomainObject.Predmet.ProtuStrankaListNazivFormated>
    <izvorni_sadrzaj>
      <item>KLIK INTERIJERI d.o.o.</item>
    </izvorni_sadrzaj>
    <derivirana_varijabla naziv="DomainObject.Predmet.ProtuStrankaListNazivFormated_1">
      <item>KLIK INTERIJERI d.o.o.</item>
    </derivirana_varijabla>
  </DomainObject.Predmet.ProtuStrankaListNazivFormated>
  <DomainObject.Predmet.ProtuStrankaListNazivFormatedOIB>
    <izvorni_sadrzaj>
      <item>KLIK INTERIJERI d.o.o., OIB 69518097143</item>
    </izvorni_sadrzaj>
    <derivirana_varijabla naziv="DomainObject.Predmet.ProtuStrankaListNazivFormatedOIB_1">
      <item>KLIK INTERIJERI d.o.o., OIB 69518097143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St-8259/2015-2</izvorni_sadrzaj>
    <derivirana_varijabla naziv="DomainObject.PoslovniBrojDokumenta_1">St-8259/2015-2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KLIK INTERIJERI d.o.o.</izvorni_sadrzaj>
    <derivirana_varijabla naziv="DomainObject.Predmet.ProtustrankaIDrugi_1">KLIK INTERIJERI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KLIK INTERIJERI d.o.o., OIB 69518097143, Kolodvorska 55, 10410 Velika Gorica</izvorni_sadrzaj>
    <derivirana_varijabla naziv="DomainObject.Predmet.ProtustrankaIDrugiAdressOIB_1">KLIK INTERIJERI d.o.o., OIB 69518097143, Kolodvorska 55,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KLIK INTERIJERI d.o.o.</item>
    </izvorni_sadrzaj>
    <derivirana_varijabla naziv="DomainObject.Predmet.SudioniciListNaziv_1">
      <item>FINA Regionalni centar Zagreb</item>
      <item>KLIK INTERIJERI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KLIK INTERIJERI d.o.o., OIB 69518097143, Kolodvorska 55,10410 Velika Gorica</item>
    </izvorni_sadrzaj>
    <derivirana_varijabla naziv="DomainObject.Predmet.SudioniciListAdressOIB_1">
      <item>FINA Regionalni centar Zagreb, OIB 85821130368, Trg svibanjskih žrtava 1995. br 1,10000 Zagreb</item>
      <item>KLIK INTERIJERI d.o.o., OIB 69518097143, Kolodvorska 55,10410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69518097143</item>
    </izvorni_sadrzaj>
    <derivirana_varijabla naziv="DomainObject.Predmet.SudioniciListNazivOIB_1">
      <item>, OIB 85821130368</item>
      <item>, OIB 69518097143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1899</properties:Characters>
  <properties:Lines>62</properties:Lines>
  <properties:Paragraphs>20</properties:Paragraphs>
  <properties:TotalTime>3</properties:TotalTime>
  <properties:ScaleCrop>false</properties:ScaleCrop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2016-02-23T11:23:00Z</dcterms:created>
  <dc:creator>dvorana100</dc:creator>
  <cp:lastModifiedBy>Rebecca Boričević</cp:lastModifiedBy>
  <cp:lastPrinted>2016-08-24T05:22:00Z</cp:lastPrinted>
  <dcterms:modified xmlns:xsi="http://www.w3.org/2001/XMLSchema-instance" xsi:type="dcterms:W3CDTF">2016-08-24T05:22:00Z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St-8259/2015-2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