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09bf" w14:paraId="eed09bf" w:rsidRDefault="00101D10" w:rsidP="00101D10" w:rsidR="00101D10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101D10" w:rsidP="00101D10" w:rsidR="00101D1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101D10" w:rsidP="00101D10" w:rsidR="00101D10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01D10" w:rsidP="00101D10" w:rsidR="00101D10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101D10" w:rsidP="00101D10" w:rsidR="00101D10">
      <w:pPr>
        <w:rPr>
          <w:rFonts w:cs="Times New Roman"/>
        </w:rPr>
      </w:pP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F.A.I.T. KOŽIĆ d.o.o., OIB: 74812698137 sa sjedištem u Breznički Hum 3, 42225 Breznički Hum, 28. lipnja 2017</w:t>
      </w:r>
      <w:r>
        <w:rPr>
          <w:rFonts w:cs="Times New Roman"/>
        </w:rPr>
        <w:t>.</w:t>
      </w:r>
      <w:r>
        <w:rPr>
          <w:rFonts w:cs="Times New Roman"/>
        </w:rPr>
        <w:t>,</w:t>
      </w: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101D10" w:rsidP="00101D10" w:rsidR="00101D10">
      <w:pPr>
        <w:spacing w:after="0"/>
        <w:jc w:val="center"/>
        <w:rPr>
          <w:rFonts w:cs="Times New Roman"/>
        </w:rPr>
      </w:pPr>
    </w:p>
    <w:p w:rsidRDefault="00101D10" w:rsidP="00101D10" w:rsidR="00101D10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F.A.I.T. KOŽIĆ d.o.o., OIB: 74812698137 sa sjedištem u Breznički Hum 3, 42225 Breznički Hum.</w:t>
      </w:r>
    </w:p>
    <w:p w:rsidRDefault="00101D10" w:rsidP="00101D10" w:rsidR="00101D10">
      <w:pPr>
        <w:pStyle w:val="Odlomakpopisa"/>
        <w:ind w:left="1080"/>
        <w:rPr>
          <w:rFonts w:cs="Times New Roman"/>
        </w:rPr>
      </w:pPr>
    </w:p>
    <w:p w:rsidRDefault="00101D10" w:rsidP="00101D10" w:rsidR="00101D10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Zagreb, OIB: 22088644509.</w:t>
      </w:r>
    </w:p>
    <w:p w:rsidRDefault="00101D10" w:rsidP="00101D10" w:rsidR="00101D10">
      <w:pPr>
        <w:pStyle w:val="Odlomakpopisa"/>
        <w:ind w:left="1080"/>
        <w:rPr>
          <w:rFonts w:cs="Times New Roman"/>
        </w:rPr>
      </w:pPr>
    </w:p>
    <w:p w:rsidRDefault="00101D10" w:rsidP="00101D10" w:rsidR="00101D10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101D10" w:rsidP="00101D10" w:rsidR="00101D10">
      <w:pPr>
        <w:pStyle w:val="Odlomakpopisa"/>
        <w:ind w:left="1080"/>
        <w:rPr>
          <w:rFonts w:cs="Times New Roman"/>
        </w:rPr>
      </w:pPr>
    </w:p>
    <w:p w:rsidRDefault="00101D10" w:rsidP="00101D10" w:rsidR="00101D10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101D10" w:rsidP="00101D10" w:rsidR="00101D10">
      <w:pPr>
        <w:jc w:val="both"/>
        <w:rPr>
          <w:rFonts w:cs="Times New Roman"/>
        </w:rPr>
      </w:pP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21. studenog</w:t>
      </w:r>
      <w:r>
        <w:rPr>
          <w:rFonts w:cs="Times New Roman"/>
        </w:rPr>
        <w:t xml:space="preserve"> 2016. prijedlog za otvaranje stečajnog postupka nad ovim dužnikom navevš</w:t>
      </w:r>
      <w:r>
        <w:rPr>
          <w:rFonts w:cs="Times New Roman"/>
        </w:rPr>
        <w:t>i u prijedlogu da je dužnik na 17. studenog 2016</w:t>
      </w:r>
      <w:r>
        <w:rPr>
          <w:rFonts w:cs="Times New Roman"/>
        </w:rPr>
        <w:t>. u Očevidniku redoslijeda osnova za plaćanje imao evidentirane neizvršene osnove za plaćanje u neprekinuto</w:t>
      </w:r>
      <w:r>
        <w:rPr>
          <w:rFonts w:cs="Times New Roman"/>
        </w:rPr>
        <w:t>m razdoblju od 120 dana u iznosu od 17.589,18</w:t>
      </w:r>
      <w:r>
        <w:rPr>
          <w:rFonts w:cs="Times New Roman"/>
        </w:rPr>
        <w:t xml:space="preserve"> kn.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29. ožujka 2017</w:t>
      </w:r>
      <w:r>
        <w:rPr>
          <w:rFonts w:cs="Times New Roman"/>
        </w:rPr>
        <w:t>. na koje</w:t>
      </w:r>
      <w:r>
        <w:rPr>
          <w:rFonts w:cs="Times New Roman"/>
        </w:rPr>
        <w:t xml:space="preserve"> nije pristupio nitko za dužnika, a koji je uredno pozvan putem e-Oglasne ploče suda, a nije ni dostavio ovome sudu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imovine.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</w:p>
    <w:p w:rsidRDefault="00101D10" w:rsidP="00101D10" w:rsidR="00101D10">
      <w:pPr>
        <w:ind w:firstLine="708"/>
        <w:jc w:val="both"/>
        <w:rPr>
          <w:rFonts w:cs="Times New Roman"/>
        </w:rPr>
      </w:pPr>
    </w:p>
    <w:p w:rsidRDefault="00101D10" w:rsidP="00101D10" w:rsidR="00101D10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>
        <w:rPr>
          <w:rFonts w:cs="Times New Roman"/>
        </w:rPr>
        <w:t>akon toga sud je rješenjem od 7. lipnja 2017., poslovni broj St-1126/16-11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101D10" w:rsidP="00101D10" w:rsidR="00101D10">
      <w:pPr>
        <w:ind w:firstLine="708"/>
        <w:jc w:val="both"/>
        <w:rPr>
          <w:rFonts w:cs="Times New Roman"/>
        </w:rPr>
      </w:pP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>U Varaždin, 28. lipnja 2017</w:t>
      </w:r>
      <w:r>
        <w:rPr>
          <w:rFonts w:cs="Times New Roman"/>
        </w:rPr>
        <w:t>.</w:t>
      </w:r>
    </w:p>
    <w:p w:rsidRDefault="00101D10" w:rsidP="00101D10" w:rsidR="00101D1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667DD" w:rsidP="00F667DD" w:rsidR="00F667DD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101D10" w:rsidP="00F667DD" w:rsidR="00101D10">
      <w:pPr>
        <w:ind w:firstLine="708" w:left="4956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>Ksenija Flack-Makitan</w:t>
      </w:r>
      <w:r w:rsidR="00F667DD">
        <w:rPr>
          <w:rFonts w:cs="Times New Roman"/>
        </w:rPr>
        <w:t>, v.r.</w:t>
      </w:r>
    </w:p>
    <w:p w:rsidRDefault="00101D10" w:rsidP="00101D10" w:rsidR="00101D10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101D10" w:rsidP="00101D10" w:rsidR="00101D10">
      <w:pPr>
        <w:rPr>
          <w:rFonts w:cs="Times New Roman"/>
        </w:rPr>
      </w:pPr>
      <w:r>
        <w:rPr>
          <w:rFonts w:cs="Times New Roman"/>
        </w:rPr>
        <w:t xml:space="preserve">                       </w:t>
      </w:r>
    </w:p>
    <w:p w:rsidRDefault="00101D10" w:rsidP="00101D10" w:rsidR="00101D10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101D10" w:rsidP="00101D10" w:rsidR="00101D10">
      <w:pPr>
        <w:spacing w:after="0"/>
        <w:jc w:val="both"/>
      </w:pPr>
      <w:r>
        <w:t>UPUTA O PRAVNOM LIJEKU:</w:t>
      </w:r>
    </w:p>
    <w:p w:rsidRDefault="00101D10" w:rsidP="00101D10" w:rsidR="00101D1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01D10" w:rsidP="00101D10" w:rsidR="00101D10">
      <w:pPr>
        <w:spacing w:after="0"/>
        <w:jc w:val="both"/>
        <w:rPr>
          <w:rFonts w:cs="Times New Roman"/>
        </w:rPr>
      </w:pPr>
    </w:p>
    <w:p w:rsidRDefault="00101D10" w:rsidP="00101D10" w:rsidR="00101D1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BE0978" w:rsidP="00101D10" w:rsidR="00101D1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</w:t>
      </w:r>
      <w:r w:rsidR="00101D10">
        <w:rPr>
          <w:rFonts w:cs="Times New Roman"/>
        </w:rPr>
        <w:t>, Financijska agencija, Regionalni centar Zagreb, Podružnica Varaždin, A. Cesarca 2,</w:t>
      </w:r>
    </w:p>
    <w:p w:rsidRDefault="00BE0978" w:rsidP="00101D10" w:rsidR="00101D1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</w:t>
      </w:r>
      <w:r w:rsidR="00101D10">
        <w:rPr>
          <w:rFonts w:cs="Times New Roman"/>
        </w:rPr>
        <w:t xml:space="preserve"> F.A.I.T. KOŽIĆ d.o.o., Breznički Hum 3, 42225 Breznički Hum</w:t>
      </w:r>
    </w:p>
    <w:p w:rsidRDefault="00BE0978" w:rsidP="00101D10" w:rsidR="00101D1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Direktor dužnika, Ivan Kožić, Breznički Hum 3, Breznički Hum 3</w:t>
      </w:r>
    </w:p>
    <w:p w:rsidRDefault="00101D10" w:rsidP="00101D10" w:rsidR="00101D10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</w:t>
      </w:r>
    </w:p>
    <w:p w:rsidRDefault="00101D10" w:rsidP="00101D10" w:rsidR="00101D10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101D10" w:rsidP="00101D10" w:rsidR="00101D10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</w:t>
      </w:r>
      <w:r>
        <w:rPr>
          <w:rFonts w:cs="Times New Roman"/>
        </w:rPr>
        <w:t xml:space="preserve"> odmah i nakon pravomoćnosti</w:t>
      </w:r>
    </w:p>
    <w:p w:rsidRDefault="00BE0978" w:rsidP="004F27AE" w:rsidR="00AE649C" w:rsidRPr="00101D10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</w:t>
      </w:r>
      <w:r w:rsidR="00101D10">
        <w:rPr>
          <w:rFonts w:cs="Times New Roman"/>
        </w:rPr>
        <w:t>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101D10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2" w:rsidP="00537B78" w:rsidR="00486AF2">
      <w:r>
        <w:separator/>
      </w:r>
    </w:p>
  </w:endnote>
  <w:endnote w:id="0" w:type="continuationSeparator">
    <w:p w:rsidRDefault="00486AF2" w:rsidP="00537B78" w:rsidR="00486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2" w:rsidP="00537B78" w:rsidR="00486AF2">
      <w:r>
        <w:separator/>
      </w:r>
    </w:p>
  </w:footnote>
  <w:footnote w:id="0" w:type="continuationSeparator">
    <w:p w:rsidRDefault="00486AF2" w:rsidP="00537B78" w:rsidR="00486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D10" w:rsidR="008333A9">
    <w:pPr>
      <w:pStyle w:val="Zaglavlje"/>
    </w:pPr>
    <w:r>
      <w:rPr>
        <w:rStyle w:val="PozadinaSvijetloCrvena"/>
        <w:shd w:fill="auto" w:color="auto" w:val="clear"/>
      </w:rPr>
      <w:t>Poslovni broj: 5 St-1126/16-12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1D10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AF2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978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7DD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52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St-1126/2016-12</izvorni_sadrzaj>
    <derivirana_varijabla naziv="DomainObject.Oznaka_1">St-1126/2016-12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F.A.I.T. KOŽIĆ d.o.o. za proizvodnju i usluge</izvorni_sadrzaj>
    <derivirana_varijabla naziv="DomainObject.Predmet.ProtustrankaFormated_1">  F.A.I.T. KOŽIĆ d.o.o. za proizvodnju i usluge</derivirana_varijabla>
  </DomainObject.Predmet.ProtustrankaFormated>
  <DomainObject.Predmet.ProtustrankaFormatedOIB>
    <izvorni_sadrzaj>  F.A.I.T. KOŽIĆ d.o.o. za proizvodnju i usluge, OIB 74812698137</izvorni_sadrzaj>
    <derivirana_varijabla naziv="DomainObject.Predmet.ProtustrankaFormatedOIB_1">  F.A.I.T. KOŽIĆ d.o.o. za proizvodnju i usluge, OIB 74812698137</derivirana_varijabla>
  </DomainObject.Predmet.ProtustrankaFormatedOIB>
  <DomainObject.Predmet.ProtustrankaFormatedWithAdress>
    <izvorni_sadrzaj> F.A.I.T. KOŽIĆ d.o.o. za proizvodnju i usluge, Breznički Hum 3, 42225 Hum Breznički</izvorni_sadrzaj>
    <derivirana_varijabla naziv="DomainObject.Predmet.ProtustrankaFormatedWithAdress_1"> F.A.I.T. KOŽIĆ d.o.o. za proizvodnju i usluge, Breznički Hum 3, 42225 Hum Breznički</derivirana_varijabla>
  </DomainObject.Predmet.ProtustrankaFormatedWithAdress>
  <DomainObject.Predmet.ProtustrankaFormatedWithAdressOIB>
    <izvorni_sadrzaj> F.A.I.T. KOŽIĆ d.o.o. za proizvodnju i usluge, OIB 74812698137, Breznički Hum 3, 42225 Hum Breznički</izvorni_sadrzaj>
    <derivirana_varijabla naziv="DomainObject.Predmet.ProtustrankaFormatedWithAdressOIB_1"> F.A.I.T. KOŽIĆ d.o.o. za proizvodnju i usluge, OIB 74812698137, Breznički Hum 3, 42225 Hum Breznički</derivirana_varijabla>
  </DomainObject.Predmet.ProtustrankaFormatedWithAdressOIB>
  <DomainObject.Predmet.ProtustrankaWithAdress>
    <izvorni_sadrzaj>F.A.I.T. KOŽIĆ d.o.o. za proizvodnju i usluge Breznički Hum 3, 42225 Hum Breznički</izvorni_sadrzaj>
    <derivirana_varijabla naziv="DomainObject.Predmet.ProtustrankaWithAdress_1">F.A.I.T. KOŽIĆ d.o.o. za proizvodnju i usluge Breznički Hum 3, 42225 Hum Breznički</derivirana_varijabla>
  </DomainObject.Predmet.ProtustrankaWithAdress>
  <DomainObject.Predmet.ProtustrankaWithAdressOIB>
    <izvorni_sadrzaj>F.A.I.T. KOŽIĆ d.o.o. za proizvodnju i usluge, OIB 74812698137, Breznički Hum 3, 42225 Hum Breznički</izvorni_sadrzaj>
    <derivirana_varijabla naziv="DomainObject.Predmet.ProtustrankaWithAdressOIB_1">F.A.I.T. KOŽIĆ d.o.o. za proizvodnju i usluge, OIB 74812698137, Breznički Hum 3, 42225 Hum Breznički</derivirana_varijabla>
  </DomainObject.Predmet.ProtustrankaWithAdressOIB>
  <DomainObject.Predmet.ProtustrankaNazivFormated>
    <izvorni_sadrzaj>F.A.I.T. KOŽIĆ d.o.o. za proizvodnju i usluge</izvorni_sadrzaj>
    <derivirana_varijabla naziv="DomainObject.Predmet.ProtustrankaNazivFormated_1">F.A.I.T. KOŽIĆ d.o.o. za proizvodnju i usluge</derivirana_varijabla>
  </DomainObject.Predmet.ProtustrankaNazivFormated>
  <DomainObject.Predmet.ProtustrankaNazivFormatedOIB>
    <izvorni_sadrzaj>F.A.I.T. KOŽIĆ d.o.o. za proizvodnju i usluge, OIB 74812698137</izvorni_sadrzaj>
    <derivirana_varijabla naziv="DomainObject.Predmet.ProtustrankaNazivFormatedOIB_1">F.A.I.T. KOŽIĆ d.o.o. za proizvodnju i usluge, OIB 74812698137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17589.18</izvorni_sadrzaj>
    <derivirana_varijabla naziv="DomainObject.Predmet.TrenutnaVrijednost_1">17589.18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F.A.I.T. KOŽIĆ d.o.o. za proizvodnju i usluge</item>
    </izvorni_sadrzaj>
    <derivirana_varijabla naziv="DomainObject.Predmet.ProtuStrankaListFormated_1">
      <item>F.A.I.T. KOŽIĆ d.o.o. za proizvodnju i usluge</item>
    </derivirana_varijabla>
  </DomainObject.Predmet.ProtuStrankaListFormated>
  <DomainObject.Predmet.ProtuStrankaListFormatedOIB>
    <izvorni_sadrzaj>
      <item>F.A.I.T. KOŽIĆ d.o.o. za proizvodnju i usluge, OIB 74812698137</item>
    </izvorni_sadrzaj>
    <derivirana_varijabla naziv="DomainObject.Predmet.ProtuStrankaListFormatedOIB_1">
      <item>F.A.I.T. KOŽIĆ d.o.o. za proizvodnju i usluge, OIB 74812698137</item>
    </derivirana_varijabla>
  </DomainObject.Predmet.ProtuStrankaListFormatedOIB>
  <DomainObject.Predmet.ProtuStrankaListFormatedWithAdress>
    <izvorni_sadrzaj>
      <item>F.A.I.T. KOŽIĆ d.o.o. za proizvodnju i usluge, Breznički Hum 3, 42225 Hum Breznički</item>
    </izvorni_sadrzaj>
    <derivirana_varijabla naziv="DomainObject.Predmet.ProtuStrankaListFormatedWithAdress_1">
      <item>F.A.I.T. KOŽIĆ d.o.o. za proizvodnju i usluge, Breznički Hum 3, 42225 Hum Breznički</item>
    </derivirana_varijabla>
  </DomainObject.Predmet.ProtuStrankaListFormatedWithAdress>
  <DomainObject.Predmet.ProtuStrankaListFormatedWithAdressOIB>
    <izvorni_sadrzaj>
      <item>F.A.I.T. KOŽIĆ d.o.o. za proizvodnju i usluge, OIB 74812698137, Breznički Hum 3, 42225 Hum Breznički</item>
    </izvorni_sadrzaj>
    <derivirana_varijabla naziv="DomainObject.Predmet.ProtuStrankaListFormatedWithAdressOIB_1">
      <item>F.A.I.T. KOŽIĆ d.o.o. za proizvodnju i usluge, OIB 74812698137, Breznički Hum 3, 42225 Hum Breznički</item>
    </derivirana_varijabla>
  </DomainObject.Predmet.ProtuStrankaListFormatedWithAdressOIB>
  <DomainObject.Predmet.ProtuStrankaListNazivFormated>
    <izvorni_sadrzaj>
      <item>F.A.I.T. KOŽIĆ d.o.o. za proizvodnju i usluge</item>
    </izvorni_sadrzaj>
    <derivirana_varijabla naziv="DomainObject.Predmet.ProtuStrankaListNazivFormated_1">
      <item>F.A.I.T. KOŽIĆ d.o.o. za proizvodnju i usluge</item>
    </derivirana_varijabla>
  </DomainObject.Predmet.ProtuStrankaListNazivFormated>
  <DomainObject.Predmet.ProtuStrankaListNazivFormatedOIB>
    <izvorni_sadrzaj>
      <item>F.A.I.T. KOŽIĆ d.o.o. za proizvodnju i usluge, OIB 74812698137</item>
    </izvorni_sadrzaj>
    <derivirana_varijabla naziv="DomainObject.Predmet.ProtuStrankaListNazivFormatedOIB_1">
      <item>F.A.I.T. KOŽIĆ d.o.o. za proizvodnju i usluge, OIB 74812698137</item>
    </derivirana_varijabla>
  </DomainObject.Predmet.ProtuStrankaListNazivFormatedOIB>
  <DomainObject.Predmet.OstaliListFormated>
    <izvorni_sadrzaj>
      <item>Sudski registar</item>
      <item>e-oglasna pošta</item>
      <item>IVAN KOŽIĆ</item>
    </izvorni_sadrzaj>
    <derivirana_varijabla naziv="DomainObject.Predmet.OstaliListFormated_1">
      <item>Sudski registar</item>
      <item>e-oglasna pošta</item>
      <item>IVAN KOŽIĆ</item>
    </derivirana_varijabla>
  </DomainObject.Predmet.OstaliListFormated>
  <DomainObject.Predmet.OstaliListFormatedOIB>
    <izvorni_sadrzaj>
      <item>Sudski registar</item>
      <item>e-oglasna pošta</item>
      <item>IVAN KOŽIĆ, OIB 53198546230</item>
    </izvorni_sadrzaj>
    <derivirana_varijabla naziv="DomainObject.Predmet.OstaliListFormatedOIB_1">
      <item>Sudski registar</item>
      <item>e-oglasna pošta</item>
      <item>IVAN KOŽIĆ, OIB 53198546230</item>
    </derivirana_varijabla>
  </DomainObject.Predmet.OstaliListFormatedOIB>
  <DomainObject.Predmet.OstaliListFormatedWithAdress>
    <izvorni_sadrzaj>
      <item>Sudski registar</item>
      <item>e-oglasna pošta</item>
      <item>IVAN KOŽIĆ</item>
    </izvorni_sadrzaj>
    <derivirana_varijabla naziv="DomainObject.Predmet.OstaliListFormatedWithAdress_1">
      <item>Sudski registar</item>
      <item>e-oglasna pošta</item>
      <item>IVAN KOŽIĆ</item>
    </derivirana_varijabla>
  </DomainObject.Predmet.OstaliListFormatedWithAdress>
  <DomainObject.Predmet.OstaliListFormatedWithAdressOIB>
    <izvorni_sadrzaj>
      <item>Sudski registar</item>
      <item>e-oglasna pošta</item>
      <item>IVAN KOŽIĆ, OIB 53198546230</item>
    </izvorni_sadrzaj>
    <derivirana_varijabla naziv="DomainObject.Predmet.OstaliListFormatedWithAdressOIB_1">
      <item>Sudski registar</item>
      <item>e-oglasna pošta</item>
      <item>IVAN KOŽIĆ, OIB 53198546230</item>
    </derivirana_varijabla>
  </DomainObject.Predmet.OstaliListFormatedWithAdressOIB>
  <DomainObject.Predmet.OstaliListNazivFormated>
    <izvorni_sadrzaj>
      <item>Sudski registar</item>
      <item>e-oglasna pošta</item>
      <item>IVAN KOŽIĆ</item>
    </izvorni_sadrzaj>
    <derivirana_varijabla naziv="DomainObject.Predmet.OstaliListNazivFormated_1">
      <item>Sudski registar</item>
      <item>e-oglasna pošta</item>
      <item>IVAN KOŽIĆ</item>
    </derivirana_varijabla>
  </DomainObject.Predmet.OstaliListNazivFormated>
  <DomainObject.Predmet.OstaliListNazivFormatedOIB>
    <izvorni_sadrzaj>
      <item>Sudski registar</item>
      <item>e-oglasna pošta</item>
      <item>IVAN KOŽIĆ, OIB 53198546230</item>
    </izvorni_sadrzaj>
    <derivirana_varijabla naziv="DomainObject.Predmet.OstaliListNazivFormatedOIB_1">
      <item>Sudski registar</item>
      <item>e-oglasna pošta</item>
      <item>IVAN KOŽIĆ, OIB 53198546230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St-1126/2016-12</izvorni_sadrzaj>
    <derivirana_varijabla naziv="DomainObject.PoslovniBrojDokumenta_1">St-1126/2016-12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F.A.I.T. KOŽIĆ d.o.o. za proizvodnju i usluge</izvorni_sadrzaj>
    <derivirana_varijabla naziv="DomainObject.Predmet.ProtustrankaIDrugi_1">F.A.I.T. KOŽIĆ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F.A.I.T. KOŽIĆ d.o.o. za proizvodnju i usluge, OIB 74812698137, Breznički Hum 3, 42225 Hum Breznički</izvorni_sadrzaj>
    <derivirana_varijabla naziv="DomainObject.Predmet.ProtustrankaIDrugiAdressOIB_1">F.A.I.T. KOŽIĆ d.o.o. za proizvodnju i usluge, OIB 74812698137, Breznički Hum 3, 42225 Hum Breznički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F.A.I.T. KOŽIĆ d.o.o. za proizvodnju i usluge</item>
      <item>Sudski registar</item>
      <item>e-oglasna pošta</item>
      <item>IVAN KOŽIĆ</item>
    </izvorni_sadrzaj>
    <derivirana_varijabla naziv="DomainObject.Predmet.SudioniciListNaziv_1">
      <item>Financijska agencija</item>
      <item>F.A.I.T. KOŽIĆ d.o.o. za proizvodnju i usluge</item>
      <item>Sudski registar</item>
      <item>e-oglasna pošta</item>
      <item>IVAN KOŽIĆ</item>
    </derivirana_varijabla>
  </DomainObject.Predmet.SudioniciListNaziv>
  <DomainObject.Predmet.SudioniciListAdressOIB>
    <izvorni_sadrzaj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izvorni_sadrzaj>
    <derivirana_varijabla naziv="DomainObject.Predmet.SudioniciListAdressOIB_1">
      <item>Financijska agencija, OIB 85821130368, Ulica grada Vukovara 70,10000 Zagreb</item>
      <item>F.A.I.T. KOŽIĆ d.o.o. za proizvodnju i usluge, OIB 74812698137, Breznički Hum 3,42225 Hum Breznički</item>
      <item>Sudski registar</item>
      <item>e-oglasna pošta</item>
      <item>IVAN KOŽIĆ, OIB 53198546230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8E2C6-4EA9-4C6B-8694-24DEA8F1E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2731</properties:Characters>
  <properties:Lines>71</properties:Lines>
  <properties:Paragraphs>29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2017-06-28T11:25:00Z</cp:lastPrinted>
  <dcterms:modified xmlns:xsi="http://www.w3.org/2001/XMLSchema-instance" xsi:type="dcterms:W3CDTF">2017-06-28T11:25:00Z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St-1126/2016-12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