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36dc" w14:paraId="e7136dc" w:rsidRDefault="006C6CE1" w:rsidP="00632F9C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986D9A">
        <w:rPr>
          <w:rFonts w:cs="Times New Roman" w:eastAsia="Times New Roman"/>
          <w:szCs w:val="24"/>
          <w:lang w:eastAsia="hr-HR"/>
        </w:rPr>
        <w:t>MATIJA SUBANOVIĆ</w:t>
      </w:r>
      <w:r w:rsidR="00632F9C">
        <w:rPr>
          <w:rFonts w:cs="Times New Roman" w:eastAsia="Times New Roman"/>
          <w:szCs w:val="24"/>
          <w:lang w:eastAsia="hr-HR"/>
        </w:rPr>
        <w:t xml:space="preserve"> </w:t>
      </w:r>
      <w:r w:rsidR="00A905EE">
        <w:rPr>
          <w:rFonts w:cs="Times New Roman" w:eastAsia="Times New Roman"/>
          <w:szCs w:val="24"/>
          <w:lang w:eastAsia="hr-HR"/>
        </w:rPr>
        <w:t>j</w:t>
      </w:r>
      <w:r w:rsidR="00B10461">
        <w:rPr>
          <w:rFonts w:cs="Times New Roman" w:eastAsia="Times New Roman"/>
          <w:szCs w:val="24"/>
          <w:lang w:eastAsia="hr-HR"/>
        </w:rPr>
        <w:t xml:space="preserve">. d. o. o. </w:t>
      </w:r>
      <w:r w:rsidR="00986D9A">
        <w:rPr>
          <w:rFonts w:cs="Times New Roman" w:eastAsia="Times New Roman"/>
          <w:szCs w:val="24"/>
          <w:lang w:eastAsia="hr-HR"/>
        </w:rPr>
        <w:t>Ližnjan</w:t>
      </w:r>
      <w:r w:rsidR="00B10461">
        <w:rPr>
          <w:rFonts w:cs="Times New Roman" w:eastAsia="Times New Roman"/>
          <w:szCs w:val="24"/>
          <w:lang w:eastAsia="hr-HR"/>
        </w:rPr>
        <w:t xml:space="preserve">, </w:t>
      </w:r>
      <w:r w:rsidR="00986D9A">
        <w:rPr>
          <w:rFonts w:cs="Times New Roman" w:eastAsia="Times New Roman"/>
          <w:szCs w:val="24"/>
          <w:lang w:eastAsia="hr-HR"/>
        </w:rPr>
        <w:t>Put za Puntice 11</w:t>
      </w:r>
      <w:r w:rsidR="000C014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OIB </w:t>
      </w:r>
      <w:r w:rsidR="00986D9A">
        <w:rPr>
          <w:rFonts w:cs="Times New Roman" w:eastAsia="Times New Roman"/>
          <w:szCs w:val="24"/>
          <w:lang w:eastAsia="hr-HR"/>
        </w:rPr>
        <w:t>10949284988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951929" w:rsidRPr="00951929">
        <w:rPr>
          <w:rFonts w:cs="Times New Roman" w:eastAsia="Times New Roman"/>
          <w:szCs w:val="24"/>
          <w:lang w:eastAsia="hr-HR"/>
        </w:rPr>
        <w:t>130060533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3C139B">
        <w:rPr>
          <w:rFonts w:cs="Times New Roman" w:eastAsia="Times New Roman"/>
          <w:szCs w:val="24"/>
          <w:lang w:eastAsia="hr-HR"/>
        </w:rPr>
        <w:t>30</w:t>
      </w:r>
      <w:r w:rsidR="000C0148">
        <w:rPr>
          <w:rFonts w:cs="Times New Roman" w:eastAsia="Times New Roman"/>
          <w:szCs w:val="24"/>
          <w:lang w:eastAsia="hr-HR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951929">
        <w:rPr>
          <w:rFonts w:cs="Times New Roman" w:eastAsia="Times New Roman"/>
          <w:szCs w:val="24"/>
          <w:lang w:eastAsia="hr-HR"/>
        </w:rPr>
        <w:t xml:space="preserve">MATIJA SUBANOVIĆ j. d. o. o. Ližnjan, Put za Puntice 11, OIB 10949284988, MBS </w:t>
      </w:r>
      <w:r w:rsidR="00951929" w:rsidRPr="00951929">
        <w:rPr>
          <w:rFonts w:cs="Times New Roman" w:eastAsia="Times New Roman"/>
          <w:szCs w:val="24"/>
          <w:lang w:eastAsia="hr-HR"/>
        </w:rPr>
        <w:t>130060533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3C657E">
        <w:rPr>
          <w:rFonts w:cs="Times New Roman" w:eastAsia="Times New Roman"/>
          <w:szCs w:val="24"/>
          <w:lang w:eastAsia="hr-HR"/>
        </w:rPr>
        <w:t>24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215070">
        <w:rPr>
          <w:rFonts w:cs="Times New Roman" w:eastAsia="Times New Roman"/>
          <w:szCs w:val="24"/>
          <w:lang w:eastAsia="hr-HR"/>
        </w:rPr>
        <w:t>srpnja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E833AC">
        <w:rPr>
          <w:szCs w:val="24"/>
        </w:rPr>
        <w:t>24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294534">
        <w:rPr>
          <w:rFonts w:cs="Times New Roman" w:eastAsia="Times New Roman"/>
          <w:szCs w:val="24"/>
          <w:lang w:eastAsia="hr-HR"/>
        </w:rPr>
        <w:t>srpnja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951929">
        <w:rPr>
          <w:szCs w:val="24"/>
        </w:rPr>
        <w:t>23.117,11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6222AB">
        <w:rPr>
          <w:rFonts w:cs="Times New Roman" w:eastAsia="Times New Roman"/>
          <w:szCs w:val="24"/>
          <w:lang w:eastAsia="hr-HR"/>
        </w:rPr>
        <w:t>278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6222AB">
        <w:rPr>
          <w:rFonts w:cs="Times New Roman" w:eastAsia="Times New Roman"/>
          <w:szCs w:val="24"/>
          <w:lang w:eastAsia="hr-HR"/>
        </w:rPr>
        <w:t>278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C139B">
        <w:rPr>
          <w:szCs w:val="24"/>
        </w:rPr>
        <w:t>30</w:t>
      </w:r>
      <w:r>
        <w:rPr>
          <w:szCs w:val="24"/>
        </w:rPr>
        <w:t xml:space="preserve">. </w:t>
      </w:r>
      <w:r w:rsidR="000A0A2C">
        <w:rPr>
          <w:rFonts w:cs="Times New Roman" w:eastAsia="Times New Roman"/>
          <w:szCs w:val="24"/>
          <w:lang w:eastAsia="hr-HR"/>
        </w:rPr>
        <w:t>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847A6F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986D9A">
      <w:t>278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A0A2C"/>
    <w:rsid w:val="000B38EF"/>
    <w:rsid w:val="000C0148"/>
    <w:rsid w:val="000E7331"/>
    <w:rsid w:val="0011120B"/>
    <w:rsid w:val="0013620C"/>
    <w:rsid w:val="00142EF0"/>
    <w:rsid w:val="001457D9"/>
    <w:rsid w:val="00150A27"/>
    <w:rsid w:val="001647FF"/>
    <w:rsid w:val="001956FD"/>
    <w:rsid w:val="00214288"/>
    <w:rsid w:val="00215070"/>
    <w:rsid w:val="002521B4"/>
    <w:rsid w:val="00264121"/>
    <w:rsid w:val="00294534"/>
    <w:rsid w:val="002A163D"/>
    <w:rsid w:val="002E2147"/>
    <w:rsid w:val="0030002A"/>
    <w:rsid w:val="003C139B"/>
    <w:rsid w:val="003C657E"/>
    <w:rsid w:val="00410B17"/>
    <w:rsid w:val="00590A49"/>
    <w:rsid w:val="005937DE"/>
    <w:rsid w:val="005C0129"/>
    <w:rsid w:val="006171E9"/>
    <w:rsid w:val="006222AB"/>
    <w:rsid w:val="00625144"/>
    <w:rsid w:val="00632F9C"/>
    <w:rsid w:val="00663A14"/>
    <w:rsid w:val="006B26BC"/>
    <w:rsid w:val="006C6CE1"/>
    <w:rsid w:val="00700448"/>
    <w:rsid w:val="0073627D"/>
    <w:rsid w:val="0076631E"/>
    <w:rsid w:val="00847A6F"/>
    <w:rsid w:val="00853B51"/>
    <w:rsid w:val="008B68FB"/>
    <w:rsid w:val="008D53C8"/>
    <w:rsid w:val="00910D08"/>
    <w:rsid w:val="00926E92"/>
    <w:rsid w:val="00951929"/>
    <w:rsid w:val="009676C7"/>
    <w:rsid w:val="00986D9A"/>
    <w:rsid w:val="00A905EE"/>
    <w:rsid w:val="00B10461"/>
    <w:rsid w:val="00B86642"/>
    <w:rsid w:val="00BF2741"/>
    <w:rsid w:val="00C136C9"/>
    <w:rsid w:val="00C15607"/>
    <w:rsid w:val="00C16443"/>
    <w:rsid w:val="00C67B16"/>
    <w:rsid w:val="00CC3FAA"/>
    <w:rsid w:val="00D238EC"/>
    <w:rsid w:val="00D25E66"/>
    <w:rsid w:val="00D36959"/>
    <w:rsid w:val="00D471C7"/>
    <w:rsid w:val="00D660E4"/>
    <w:rsid w:val="00D710C8"/>
    <w:rsid w:val="00DA0ABF"/>
    <w:rsid w:val="00DA1E95"/>
    <w:rsid w:val="00DE03C8"/>
    <w:rsid w:val="00DF454C"/>
    <w:rsid w:val="00E04E80"/>
    <w:rsid w:val="00E300B1"/>
    <w:rsid w:val="00E40ACD"/>
    <w:rsid w:val="00E52D77"/>
    <w:rsid w:val="00E56563"/>
    <w:rsid w:val="00E726AA"/>
    <w:rsid w:val="00E833AC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7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A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A6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A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A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7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A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A6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A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A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 SUBANOVIĆ j.d.o.o. LIŽNJAN</izvorni_sadrzaj>
    <derivirana_varijabla naziv="DomainObject.Predmet.ProtustrankaFormated_1">  MATIJA SUBANOVIĆ j.d.o.o. LIŽNJAN</derivirana_varijabla>
  </DomainObject.Predmet.ProtustrankaFormated>
  <DomainObject.Predmet.ProtustrankaFormatedOIB>
    <izvorni_sadrzaj>  MATIJA SUBANOVIĆ j.d.o.o. LIŽNJAN, OIB 10949284988</izvorni_sadrzaj>
    <derivirana_varijabla naziv="DomainObject.Predmet.ProtustrankaFormatedOIB_1">  MATIJA SUBANOVIĆ j.d.o.o. LIŽNJAN, OIB 10949284988</derivirana_varijabla>
  </DomainObject.Predmet.ProtustrankaFormatedOIB>
  <DomainObject.Predmet.ProtustrankaFormatedWithAdress>
    <izvorni_sadrzaj> MATIJA SUBANOVIĆ j.d.o.o. LIŽNJAN, Put za Puntice 11, 52204 Ližnjan</izvorni_sadrzaj>
    <derivirana_varijabla naziv="DomainObject.Predmet.ProtustrankaFormatedWithAdress_1"> MATIJA SUBANOVIĆ j.d.o.o. LIŽNJAN, Put za Puntice 11, 52204 Ližnjan</derivirana_varijabla>
  </DomainObject.Predmet.ProtustrankaFormatedWithAdress>
  <DomainObject.Predmet.ProtustrankaFormatedWithAdressOIB>
    <izvorni_sadrzaj> MATIJA SUBANOVIĆ j.d.o.o. LIŽNJAN, OIB 10949284988, Put za Puntice 11, 52204 Ližnjan</izvorni_sadrzaj>
    <derivirana_varijabla naziv="DomainObject.Predmet.ProtustrankaFormatedWithAdressOIB_1"> MATIJA SUBANOVIĆ j.d.o.o. LIŽNJAN, OIB 10949284988, Put za Puntice 11, 52204 Ližnjan</derivirana_varijabla>
  </DomainObject.Predmet.ProtustrankaFormatedWithAdressOIB>
  <DomainObject.Predmet.ProtustrankaWithAdress>
    <izvorni_sadrzaj>MATIJA SUBANOVIĆ j.d.o.o. LIŽNJAN Put za Puntice 11, 52204 Ližnjan</izvorni_sadrzaj>
    <derivirana_varijabla naziv="DomainObject.Predmet.ProtustrankaWithAdress_1">MATIJA SUBANOVIĆ j.d.o.o. LIŽNJAN Put za Puntice 11, 52204 Ližnjan</derivirana_varijabla>
  </DomainObject.Predmet.ProtustrankaWithAdress>
  <DomainObject.Predmet.ProtustrankaWithAdressOIB>
    <izvorni_sadrzaj>MATIJA SUBANOVIĆ j.d.o.o. LIŽNJAN, OIB 10949284988, Put za Puntice 11, 52204 Ližnjan</izvorni_sadrzaj>
    <derivirana_varijabla naziv="DomainObject.Predmet.ProtustrankaWithAdressOIB_1">MATIJA SUBANOVIĆ j.d.o.o. LIŽNJAN, OIB 10949284988, Put za Puntice 11, 52204 Ližnjan</derivirana_varijabla>
  </DomainObject.Predmet.ProtustrankaWithAdressOIB>
  <DomainObject.Predmet.ProtustrankaNazivFormated>
    <izvorni_sadrzaj>MATIJA SUBANOVIĆ j.d.o.o. LIŽNJAN</izvorni_sadrzaj>
    <derivirana_varijabla naziv="DomainObject.Predmet.ProtustrankaNazivFormated_1">MATIJA SUBANOVIĆ j.d.o.o. LIŽNJAN</derivirana_varijabla>
  </DomainObject.Predmet.ProtustrankaNazivFormated>
  <DomainObject.Predmet.ProtustrankaNazivFormatedOIB>
    <izvorni_sadrzaj>MATIJA SUBANOVIĆ j.d.o.o. LIŽNJAN, OIB 10949284988</izvorni_sadrzaj>
    <derivirana_varijabla naziv="DomainObject.Predmet.ProtustrankaNazivFormatedOIB_1">MATIJA SUBANOVIĆ j.d.o.o. LIŽNJAN, OIB 10949284988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23117.11</izvorni_sadrzaj>
    <derivirana_varijabla naziv="DomainObject.Predmet.TrenutnaVrijednost_1">23117.11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MATIJA SUBANOVIĆ j.d.o.o. LIŽNJAN</item>
    </izvorni_sadrzaj>
    <derivirana_varijabla naziv="DomainObject.Predmet.ProtuStrankaListFormated_1">
      <item>MATIJA SUBANOVIĆ j.d.o.o. LIŽNJAN</item>
    </derivirana_varijabla>
  </DomainObject.Predmet.ProtuStrankaListFormated>
  <DomainObject.Predmet.ProtuStrankaListFormatedOIB>
    <izvorni_sadrzaj>
      <item>MATIJA SUBANOVIĆ j.d.o.o. LIŽNJAN, OIB 10949284988</item>
    </izvorni_sadrzaj>
    <derivirana_varijabla naziv="DomainObject.Predmet.ProtuStrankaListFormatedOIB_1">
      <item>MATIJA SUBANOVIĆ j.d.o.o. LIŽNJAN, OIB 10949284988</item>
    </derivirana_varijabla>
  </DomainObject.Predmet.ProtuStrankaListFormatedOIB>
  <DomainObject.Predmet.ProtuStrankaListFormatedWithAdress>
    <izvorni_sadrzaj>
      <item>MATIJA SUBANOVIĆ j.d.o.o. LIŽNJAN, Put za Puntice 11, 52204 Ližnjan</item>
    </izvorni_sadrzaj>
    <derivirana_varijabla naziv="DomainObject.Predmet.ProtuStrankaListFormatedWithAdress_1">
      <item>MATIJA SUBANOVIĆ j.d.o.o. LIŽNJAN, Put za Puntice 11, 52204 Ližnjan</item>
    </derivirana_varijabla>
  </DomainObject.Predmet.ProtuStrankaListFormatedWithAdress>
  <DomainObject.Predmet.ProtuStrankaListFormatedWithAdressOIB>
    <izvorni_sadrzaj>
      <item>MATIJA SUBANOVIĆ j.d.o.o. LIŽNJAN, OIB 10949284988, Put za Puntice 11, 52204 Ližnjan</item>
    </izvorni_sadrzaj>
    <derivirana_varijabla naziv="DomainObject.Predmet.ProtuStrankaListFormatedWithAdressOIB_1">
      <item>MATIJA SUBANOVIĆ j.d.o.o. LIŽNJAN, OIB 10949284988, Put za Puntice 11, 52204 Ližnjan</item>
    </derivirana_varijabla>
  </DomainObject.Predmet.ProtuStrankaListFormatedWithAdressOIB>
  <DomainObject.Predmet.ProtuStrankaListNazivFormated>
    <izvorni_sadrzaj>
      <item>MATIJA SUBANOVIĆ j.d.o.o. LIŽNJAN</item>
    </izvorni_sadrzaj>
    <derivirana_varijabla naziv="DomainObject.Predmet.ProtuStrankaListNazivFormated_1">
      <item>MATIJA SUBANOVIĆ j.d.o.o. LIŽNJAN</item>
    </derivirana_varijabla>
  </DomainObject.Predmet.ProtuStrankaListNazivFormated>
  <DomainObject.Predmet.ProtuStrankaListNazivFormatedOIB>
    <izvorni_sadrzaj>
      <item>MATIJA SUBANOVIĆ j.d.o.o. LIŽNJAN, OIB 10949284988</item>
    </izvorni_sadrzaj>
    <derivirana_varijabla naziv="DomainObject.Predmet.ProtuStrankaListNazivFormatedOIB_1">
      <item>MATIJA SUBANOVIĆ j.d.o.o. LIŽNJAN, OIB 10949284988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MATIJA SUBANOVIĆ j.d.o.o. LIŽNJAN</izvorni_sadrzaj>
    <derivirana_varijabla naziv="DomainObject.Predmet.ProtustrankaIDrugi_1">MATIJA SUBANOVIĆ j.d.o.o. LIŽNJAN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MATIJA SUBANOVIĆ j.d.o.o. LIŽNJAN, OIB 10949284988, Put za Puntice 11, 52204 Ližnjan</izvorni_sadrzaj>
    <derivirana_varijabla naziv="DomainObject.Predmet.ProtustrankaIDrugiAdressOIB_1">MATIJA SUBANOVIĆ j.d.o.o. LIŽNJAN, OIB 10949284988, Put za Puntice 11,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MATIJA SUBANOVIĆ j.d.o.o. LIŽNJAN</item>
    </izvorni_sadrzaj>
    <derivirana_varijabla naziv="DomainObject.Predmet.SudioniciListNaziv_1">
      <item>FINANCIJSKA AGENCIJA, RC RIJEKA, PODRUŽNICA PULA, PULA</item>
      <item>MATIJA SUBANOVIĆ j.d.o.o. LIŽNJAN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MATIJA SUBANOVIĆ j.d.o.o. LIŽNJAN, OIB 10949284988, Put za Puntice 11,52204 Ližnjan</item>
    </izvorni_sadrzaj>
    <derivirana_varijabla naziv="DomainObject.Predmet.SudioniciListAdressOIB_1">
      <item>FINANCIJSKA AGENCIJA, RC RIJEKA, PODRUŽNICA PULA, PULA, OIB 85821130368, F.KURELCA 8,51000 Rijeka</item>
      <item>MATIJA SUBANOVIĆ j.d.o.o. LIŽNJAN, OIB 10949284988, Put za Puntice 11,52204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10949284988</item>
    </izvorni_sadrzaj>
    <derivirana_varijabla naziv="DomainObject.Predmet.SudioniciListNazivOIB_1">
      <item>, OIB 85821130368</item>
      <item>, OIB 10949284988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2682</properties:Characters>
  <properties:Lines>51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2018-08-08T07:04:00Z</dcterms:created>
  <dc:creator>Ana Jeromela</dc:creator>
  <cp:lastModifiedBy>Ana Jeromela</cp:lastModifiedBy>
  <cp:lastPrinted>2018-08-30T11:55:00Z</cp:lastPrinted>
  <dcterms:modified xmlns:xsi="http://www.w3.org/2001/XMLSchema-instance" xsi:type="dcterms:W3CDTF">2018-08-30T11:55:00Z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278-17 MATIJA SUBANOVIĆ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