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ff53" w14:paraId="81aff53" w:rsidRDefault="00003AF4" w:rsidR="00003AF4" w:rsidRPr="00F056CD">
      <w:pPr>
        <w15:collapsed w:val="false"/>
      </w:pPr>
      <w:bookmarkStart w:name="_GoBack" w:id="0"/>
      <w:bookmarkEnd w:id="0"/>
    </w:p>
    <w:p w:rsidRDefault="00003AF4" w:rsidR="00003AF4" w:rsidRPr="00F056CD"/>
    <w:p w:rsidRDefault="00F23A73" w:rsidR="00003AF4" w:rsidRPr="00F056CD"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925" w:rsidR="00483925" w:rsidRPr="00F056CD"/>
    <w:p w:rsidRDefault="009132D1" w:rsidR="004F6DEF" w:rsidRPr="00F056CD">
      <w:r w:rsidRPr="00F056CD">
        <w:t xml:space="preserve">       </w:t>
      </w:r>
      <w:r w:rsidR="00AE7155" w:rsidRPr="00F056CD">
        <w:t>R</w:t>
      </w:r>
      <w:r w:rsidRPr="00F056CD">
        <w:t>epublika Hrvatska</w:t>
      </w:r>
    </w:p>
    <w:p w:rsidRDefault="00AE7155" w:rsidR="00FD258F" w:rsidRPr="00F056CD">
      <w:r w:rsidRPr="00F056CD">
        <w:t xml:space="preserve">TRGOVAČKI SUD U ZAGREBU </w:t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</w:p>
    <w:p w:rsidRDefault="009132D1" w:rsidR="00483925" w:rsidRPr="00F056CD">
      <w:r w:rsidRPr="00F056CD">
        <w:t xml:space="preserve">      </w:t>
      </w:r>
      <w:r w:rsidR="00483925" w:rsidRPr="00F056CD">
        <w:t xml:space="preserve">Zagreb, </w:t>
      </w:r>
      <w:proofErr w:type="spellStart"/>
      <w:r w:rsidR="00483925" w:rsidRPr="00F056CD">
        <w:t>Amruševa</w:t>
      </w:r>
      <w:proofErr w:type="spellEnd"/>
      <w:r w:rsidR="00483925" w:rsidRPr="00F056CD">
        <w:t xml:space="preserve"> 2/II</w:t>
      </w:r>
    </w:p>
    <w:p w:rsidRDefault="00483925" w:rsidP="00FD258F" w:rsidR="00AE7155">
      <w:pPr>
        <w:jc w:val="right"/>
      </w:pPr>
      <w:proofErr w:type="spellStart"/>
      <w:r w:rsidRPr="00F056CD">
        <w:t>20</w:t>
      </w:r>
      <w:proofErr w:type="spellEnd"/>
      <w:r w:rsidR="008C4F9A" w:rsidRPr="00F056CD">
        <w:t xml:space="preserve"> </w:t>
      </w:r>
      <w:r w:rsidR="00AE7155" w:rsidRPr="00F056CD">
        <w:t>St-</w:t>
      </w:r>
      <w:proofErr w:type="spellStart"/>
      <w:r w:rsidR="0012127A">
        <w:t>194</w:t>
      </w:r>
      <w:proofErr w:type="spellEnd"/>
      <w:r w:rsidR="00F056CD" w:rsidRPr="00F056CD">
        <w:t>/</w:t>
      </w:r>
      <w:proofErr w:type="spellStart"/>
      <w:r w:rsidR="00F056CD" w:rsidRPr="00F056CD">
        <w:t>14</w:t>
      </w:r>
      <w:proofErr w:type="spellEnd"/>
    </w:p>
    <w:p w:rsidRDefault="00F056CD" w:rsidP="00FD258F" w:rsidR="00F056CD">
      <w:pPr>
        <w:jc w:val="right"/>
      </w:pPr>
    </w:p>
    <w:p w:rsidRDefault="00F056CD" w:rsidP="00F056CD" w:rsidR="00F056CD" w:rsidRPr="00F056CD">
      <w:pPr>
        <w:jc w:val="center"/>
      </w:pPr>
      <w:r>
        <w:t>R E P U B L I K A H R V A T S K A</w:t>
      </w:r>
    </w:p>
    <w:p w:rsidRDefault="00AE7155" w:rsidR="00AE7155" w:rsidRPr="00F056CD"/>
    <w:p w:rsidRDefault="00C21422" w:rsidP="001A2AE3" w:rsidR="00AE7155" w:rsidRPr="00F056CD">
      <w:pPr>
        <w:jc w:val="center"/>
      </w:pPr>
      <w:r w:rsidRPr="00F056CD">
        <w:t>Z A K L J U Č A K</w:t>
      </w:r>
    </w:p>
    <w:p w:rsidRDefault="00AE7155" w:rsidR="00AE7155" w:rsidRPr="00F056CD"/>
    <w:p w:rsidRDefault="00AE7155" w:rsidP="00885D9C" w:rsidR="00C83EA6" w:rsidRPr="00F056CD">
      <w:pPr>
        <w:jc w:val="both"/>
      </w:pPr>
      <w:r w:rsidRPr="00F056CD">
        <w:tab/>
        <w:t>TRGOVAČKI SUD U ZAGREBU</w:t>
      </w:r>
      <w:r w:rsidR="0006357A" w:rsidRPr="00F056CD">
        <w:t>,</w:t>
      </w:r>
      <w:r w:rsidRPr="00F056CD">
        <w:t xml:space="preserve"> po sucu</w:t>
      </w:r>
      <w:r w:rsidR="00483925" w:rsidRPr="00F056CD">
        <w:t xml:space="preserve"> pojedincu</w:t>
      </w:r>
      <w:r w:rsidRPr="00F056CD">
        <w:t xml:space="preserve"> Luciji Butigan, u stečajnom postupku nad stečajnim dužnikom</w:t>
      </w:r>
      <w:r w:rsidR="00F96481" w:rsidRPr="00F056CD">
        <w:t xml:space="preserve"> </w:t>
      </w:r>
      <w:r w:rsidR="0012127A" w:rsidRPr="00FC2610">
        <w:t xml:space="preserve">PRIGORKA-STANOGRADNJA dioničko društvo za graditeljstvo i trgovinu, Sesvete (Grad Zagreb), Trg L. Matačića </w:t>
      </w:r>
      <w:proofErr w:type="spellStart"/>
      <w:r w:rsidR="0012127A" w:rsidRPr="00FC2610">
        <w:t>10</w:t>
      </w:r>
      <w:proofErr w:type="spellEnd"/>
      <w:r w:rsidR="0012127A" w:rsidRPr="00FC2610">
        <w:t xml:space="preserve">, </w:t>
      </w:r>
      <w:proofErr w:type="spellStart"/>
      <w:r w:rsidR="0012127A" w:rsidRPr="00FC2610">
        <w:t>OIB</w:t>
      </w:r>
      <w:proofErr w:type="spellEnd"/>
      <w:r w:rsidR="0012127A" w:rsidRPr="00FC2610">
        <w:t xml:space="preserve">: </w:t>
      </w:r>
      <w:proofErr w:type="spellStart"/>
      <w:r w:rsidR="0012127A" w:rsidRPr="00FC2610">
        <w:t>64679766569</w:t>
      </w:r>
      <w:proofErr w:type="spellEnd"/>
      <w:r w:rsidR="0012127A">
        <w:t>.</w:t>
      </w:r>
    </w:p>
    <w:p w:rsidRDefault="00AE7155" w:rsidR="00AE7155" w:rsidRPr="00F056CD"/>
    <w:p w:rsidRDefault="00C21422" w:rsidP="00AE7155" w:rsidR="00AE7155" w:rsidRPr="00F056CD">
      <w:pPr>
        <w:jc w:val="center"/>
      </w:pPr>
      <w:r w:rsidRPr="00F056CD">
        <w:t>z a k l j u č i o    j e</w:t>
      </w:r>
    </w:p>
    <w:p w:rsidRDefault="00AE7155" w:rsidR="00AE7155"/>
    <w:p w:rsidRDefault="00AE7155" w:rsidP="00885D9C" w:rsidR="00AE7155" w:rsidRPr="00F056CD">
      <w:pPr>
        <w:jc w:val="both"/>
      </w:pPr>
      <w:r w:rsidRPr="00F056CD">
        <w:tab/>
        <w:t>Popis predmeta stečajne mase, popis vjerovnika, pregled imovine i obveza, te tablice s prijavama za stečajnog dužnik</w:t>
      </w:r>
      <w:r w:rsidR="006C32B2" w:rsidRPr="00F056CD">
        <w:t>a</w:t>
      </w:r>
      <w:r w:rsidR="00F96481" w:rsidRPr="00F056CD">
        <w:t xml:space="preserve"> </w:t>
      </w:r>
      <w:r w:rsidR="0012127A" w:rsidRPr="00FC2610">
        <w:t>PRIGORKA-STANOGRADNJA dioničko društvo za graditeljstvo i trgovinu, Sesvete (Grad Za</w:t>
      </w:r>
      <w:r w:rsidR="0012127A">
        <w:t xml:space="preserve">greb), Trg L. Matačića </w:t>
      </w:r>
      <w:proofErr w:type="spellStart"/>
      <w:r w:rsidR="0012127A">
        <w:t>10</w:t>
      </w:r>
      <w:proofErr w:type="spellEnd"/>
      <w:r w:rsidR="0012127A">
        <w:t xml:space="preserve">, </w:t>
      </w:r>
      <w:proofErr w:type="spellStart"/>
      <w:r w:rsidR="0012127A">
        <w:t>OIB</w:t>
      </w:r>
      <w:proofErr w:type="spellEnd"/>
      <w:r w:rsidR="0012127A">
        <w:t>:</w:t>
      </w:r>
      <w:proofErr w:type="spellStart"/>
      <w:r w:rsidR="0012127A" w:rsidRPr="00FC2610">
        <w:t>64679766569</w:t>
      </w:r>
      <w:proofErr w:type="spellEnd"/>
      <w:r w:rsidR="00F056CD">
        <w:t>,</w:t>
      </w:r>
      <w:r w:rsidR="00ED5247" w:rsidRPr="00F056CD">
        <w:t xml:space="preserve"> </w:t>
      </w:r>
      <w:r w:rsidR="00885D9C" w:rsidRPr="00F056CD">
        <w:t>nalaz</w:t>
      </w:r>
      <w:r w:rsidRPr="00F056CD">
        <w:t>e se izložene u sobi stečajnog suca br.</w:t>
      </w:r>
      <w:r w:rsidR="00A007A8" w:rsidRPr="00F056CD">
        <w:t xml:space="preserve"> </w:t>
      </w:r>
      <w:r w:rsidR="00934D03" w:rsidRPr="00F056CD">
        <w:t>91</w:t>
      </w:r>
      <w:r w:rsidRPr="00F056CD">
        <w:t>/II</w:t>
      </w:r>
      <w:r w:rsidR="00F96481" w:rsidRPr="00F056CD">
        <w:t xml:space="preserve"> (</w:t>
      </w:r>
      <w:r w:rsidR="00934D03" w:rsidRPr="00F056CD">
        <w:t>ulična</w:t>
      </w:r>
      <w:r w:rsidR="00F96481" w:rsidRPr="00F056CD">
        <w:t xml:space="preserve"> zgrada)</w:t>
      </w:r>
      <w:r w:rsidR="00C814D9" w:rsidRPr="00F056CD">
        <w:t>, na temelju odredbe članka 153. Stečajnog zakona.</w:t>
      </w:r>
    </w:p>
    <w:p w:rsidRDefault="00AE7155" w:rsidR="00AE7155" w:rsidRPr="00F056CD"/>
    <w:p w:rsidRDefault="00C83EA6" w:rsidR="00C83EA6" w:rsidRPr="00F056CD"/>
    <w:p w:rsidRDefault="00AE7155" w:rsidR="00AE7155" w:rsidRPr="00F056CD"/>
    <w:p w:rsidRDefault="0012127A" w:rsidP="00AE7155" w:rsidR="00AE7155">
      <w:pPr>
        <w:jc w:val="center"/>
      </w:pPr>
      <w:r>
        <w:t xml:space="preserve">U Zagrebu, </w:t>
      </w:r>
      <w:proofErr w:type="spellStart"/>
      <w:r>
        <w:t>23</w:t>
      </w:r>
      <w:proofErr w:type="spellEnd"/>
      <w:r w:rsidR="00F056CD">
        <w:t xml:space="preserve">. </w:t>
      </w:r>
      <w:r>
        <w:t xml:space="preserve">veljače </w:t>
      </w:r>
      <w:proofErr w:type="spellStart"/>
      <w:r>
        <w:t>2016</w:t>
      </w:r>
      <w:proofErr w:type="spellEnd"/>
      <w:r w:rsidR="00F056CD">
        <w:t>.</w:t>
      </w:r>
    </w:p>
    <w:p w:rsidRDefault="00170F06" w:rsidP="00AE7155" w:rsidR="00170F06" w:rsidRPr="00F056CD">
      <w:pPr>
        <w:jc w:val="center"/>
      </w:pPr>
    </w:p>
    <w:p w:rsidRDefault="009D376B" w:rsidP="00AE7155" w:rsidR="009D376B" w:rsidRPr="00F056CD">
      <w:pPr>
        <w:jc w:val="center"/>
      </w:pPr>
    </w:p>
    <w:p w:rsidRDefault="00AE7155" w:rsidR="00AE7155" w:rsidRPr="00F056CD"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  <w:t xml:space="preserve">     </w:t>
      </w:r>
      <w:r w:rsidR="00483925" w:rsidRPr="00F056CD">
        <w:t xml:space="preserve">     </w:t>
      </w:r>
      <w:r w:rsidR="00DF14CD">
        <w:t xml:space="preserve">    </w:t>
      </w:r>
      <w:r w:rsidRPr="00F056CD">
        <w:t>S</w:t>
      </w:r>
      <w:r w:rsidR="00483925" w:rsidRPr="00F056CD">
        <w:t xml:space="preserve"> </w:t>
      </w:r>
      <w:r w:rsidRPr="00F056CD">
        <w:t>U</w:t>
      </w:r>
      <w:r w:rsidR="00483925" w:rsidRPr="00F056CD">
        <w:t xml:space="preserve"> </w:t>
      </w:r>
      <w:r w:rsidRPr="00F056CD">
        <w:t>D</w:t>
      </w:r>
      <w:r w:rsidR="00483925" w:rsidRPr="00F056CD">
        <w:t xml:space="preserve"> </w:t>
      </w:r>
      <w:r w:rsidRPr="00F056CD">
        <w:t>A</w:t>
      </w:r>
      <w:r w:rsidR="00483925" w:rsidRPr="00F056CD">
        <w:t xml:space="preserve"> </w:t>
      </w:r>
      <w:r w:rsidRPr="00F056CD">
        <w:t>C:</w:t>
      </w:r>
    </w:p>
    <w:p w:rsidRDefault="00AE7155" w:rsidR="00AE7155" w:rsidRPr="00F056CD"/>
    <w:p w:rsidRDefault="00AE7155" w:rsidR="00AE7155"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  <w:t xml:space="preserve">     LUCIJA BUTIGAN</w:t>
      </w:r>
      <w:r w:rsidR="00BE3991">
        <w:t>, v.r.</w:t>
      </w:r>
    </w:p>
    <w:p w:rsidRDefault="00F056CD" w:rsidR="00F056CD"/>
    <w:p w:rsidRDefault="00F056CD" w:rsidR="00F056CD" w:rsidRPr="00F056CD"/>
    <w:p w:rsidRDefault="00F056CD" w:rsidR="00F056CD"/>
    <w:p w:rsidRDefault="00F056CD" w:rsidR="00F056CD"/>
    <w:p w:rsidRDefault="00955565" w:rsidR="00AE7155" w:rsidRPr="00F056CD">
      <w:pPr>
        <w:rPr>
          <w:u w:val="single"/>
        </w:rPr>
      </w:pPr>
      <w:r w:rsidRPr="00F056CD">
        <w:rPr>
          <w:u w:val="single"/>
        </w:rPr>
        <w:t>UPUTA</w:t>
      </w:r>
      <w:r w:rsidR="00AE7155" w:rsidRPr="00F056CD">
        <w:rPr>
          <w:u w:val="single"/>
        </w:rPr>
        <w:t xml:space="preserve"> O PRAVNOM LIJEKU:</w:t>
      </w:r>
    </w:p>
    <w:p w:rsidRDefault="00AE7155" w:rsidR="00AE7155" w:rsidRPr="00F056CD">
      <w:r w:rsidRPr="00F056CD">
        <w:t xml:space="preserve">Protiv ovog </w:t>
      </w:r>
      <w:r w:rsidR="00C300D9" w:rsidRPr="00F056CD">
        <w:t>zaključka nije dozvoljena žalba (čl</w:t>
      </w:r>
      <w:r w:rsidR="00A340BA" w:rsidRPr="00F056CD">
        <w:t>anak</w:t>
      </w:r>
      <w:r w:rsidR="00C300D9" w:rsidRPr="00F056CD">
        <w:t xml:space="preserve"> 11. </w:t>
      </w:r>
      <w:r w:rsidR="007155A9" w:rsidRPr="00F056CD">
        <w:t>st</w:t>
      </w:r>
      <w:r w:rsidR="00A340BA" w:rsidRPr="00F056CD">
        <w:t>avak</w:t>
      </w:r>
      <w:r w:rsidR="00C300D9" w:rsidRPr="00F056CD">
        <w:t xml:space="preserve"> 9. </w:t>
      </w:r>
      <w:r w:rsidR="005D6807" w:rsidRPr="00F056CD">
        <w:t>SZ-a</w:t>
      </w:r>
      <w:r w:rsidR="00C300D9" w:rsidRPr="00F056CD">
        <w:t>).</w:t>
      </w:r>
    </w:p>
    <w:p w:rsidRDefault="00933D23" w:rsidR="00933D23" w:rsidRPr="00F056CD"/>
    <w:p w:rsidRDefault="00DF14CD" w:rsidP="00BE3991" w:rsidR="00BE3991" w:rsidRPr="006866B6">
      <w:pPr>
        <w:ind w:left="4332"/>
      </w:pPr>
      <w:r>
        <w:t xml:space="preserve">     </w:t>
      </w:r>
      <w:r w:rsidR="00BE3991" w:rsidRPr="006866B6">
        <w:t xml:space="preserve">Za točnost </w:t>
      </w:r>
      <w:proofErr w:type="spellStart"/>
      <w:r w:rsidR="00BE3991" w:rsidRPr="006866B6">
        <w:t>otpravka</w:t>
      </w:r>
      <w:proofErr w:type="spellEnd"/>
      <w:r w:rsidR="00BE3991" w:rsidRPr="006866B6">
        <w:t>-ovlašteni službenik:</w:t>
      </w:r>
    </w:p>
    <w:p w:rsidRDefault="00BE3991" w:rsidR="00BE3991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  <w:t xml:space="preserve">                  </w:t>
      </w:r>
      <w:r w:rsidR="00DF14CD">
        <w:t xml:space="preserve">       </w:t>
      </w:r>
      <w:r w:rsidRPr="006866B6">
        <w:t>(Valentina Kranjčić)</w:t>
      </w:r>
    </w:p>
    <w:p w:rsidRDefault="006906EA" w:rsidP="00BE3991" w:rsidR="006906EA">
      <w:r w:rsidRPr="00F056CD">
        <w:t xml:space="preserve">     </w:t>
      </w:r>
    </w:p>
    <w:p w:rsidRDefault="00F056CD" w:rsidP="00F056CD" w:rsidR="00F056CD" w:rsidRPr="00DF14CD">
      <w:pPr>
        <w:ind w:left="4320"/>
        <w:rPr>
          <w:color w:val="FFFFFF"/>
        </w:rPr>
      </w:pPr>
    </w:p>
    <w:p w:rsidRDefault="00933D23" w:rsidR="00933D23" w:rsidRPr="00DF14CD">
      <w:pPr>
        <w:rPr>
          <w:color w:val="FFFFFF"/>
        </w:rPr>
      </w:pPr>
      <w:r w:rsidRPr="00DF14CD">
        <w:rPr>
          <w:color w:val="FFFFFF"/>
        </w:rPr>
        <w:t>DNA:</w:t>
      </w:r>
    </w:p>
    <w:p w:rsidRDefault="00F056CD" w:rsidP="00933D23" w:rsidR="00933D23" w:rsidRPr="00DF14CD">
      <w:pPr>
        <w:numPr>
          <w:ilvl w:val="0"/>
          <w:numId w:val="1"/>
        </w:numPr>
        <w:rPr>
          <w:color w:val="FFFFFF"/>
        </w:rPr>
      </w:pPr>
      <w:r w:rsidRPr="00DF14CD">
        <w:rPr>
          <w:color w:val="FFFFFF"/>
        </w:rPr>
        <w:t>e-</w:t>
      </w:r>
      <w:r w:rsidR="00933D23" w:rsidRPr="00DF14CD">
        <w:rPr>
          <w:color w:val="FFFFFF"/>
        </w:rPr>
        <w:t>oglasna ploča suda</w:t>
      </w:r>
    </w:p>
    <w:sectPr w:rsidSect="006B358B" w:rsidR="00933D23" w:rsidRPr="00DF14CD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6357A"/>
    <w:rsid w:val="00063BF3"/>
    <w:rsid w:val="00071D3C"/>
    <w:rsid w:val="000827DA"/>
    <w:rsid w:val="00093532"/>
    <w:rsid w:val="00094376"/>
    <w:rsid w:val="000A2A1E"/>
    <w:rsid w:val="000A5394"/>
    <w:rsid w:val="000E727D"/>
    <w:rsid w:val="000F09A6"/>
    <w:rsid w:val="001111B5"/>
    <w:rsid w:val="00113F48"/>
    <w:rsid w:val="0012127A"/>
    <w:rsid w:val="00131498"/>
    <w:rsid w:val="001632BC"/>
    <w:rsid w:val="00170F06"/>
    <w:rsid w:val="001736F7"/>
    <w:rsid w:val="00174FA3"/>
    <w:rsid w:val="00175347"/>
    <w:rsid w:val="001A2AE3"/>
    <w:rsid w:val="001B1B61"/>
    <w:rsid w:val="001D6C68"/>
    <w:rsid w:val="001D6E76"/>
    <w:rsid w:val="001D7DFE"/>
    <w:rsid w:val="001E054B"/>
    <w:rsid w:val="00205761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70333"/>
    <w:rsid w:val="0037538D"/>
    <w:rsid w:val="003B04A8"/>
    <w:rsid w:val="003C6D33"/>
    <w:rsid w:val="003D3DBF"/>
    <w:rsid w:val="003E0E7C"/>
    <w:rsid w:val="003E229D"/>
    <w:rsid w:val="003F08C7"/>
    <w:rsid w:val="003F1628"/>
    <w:rsid w:val="0040390A"/>
    <w:rsid w:val="004062CA"/>
    <w:rsid w:val="004074ED"/>
    <w:rsid w:val="0044316F"/>
    <w:rsid w:val="00445D3C"/>
    <w:rsid w:val="004464D6"/>
    <w:rsid w:val="00483925"/>
    <w:rsid w:val="00487FD0"/>
    <w:rsid w:val="00492CD3"/>
    <w:rsid w:val="004B7C4C"/>
    <w:rsid w:val="004D39E6"/>
    <w:rsid w:val="004E4630"/>
    <w:rsid w:val="004F4B14"/>
    <w:rsid w:val="004F6DEF"/>
    <w:rsid w:val="005224A6"/>
    <w:rsid w:val="0053136B"/>
    <w:rsid w:val="00566544"/>
    <w:rsid w:val="00566D41"/>
    <w:rsid w:val="00577BE9"/>
    <w:rsid w:val="005C643E"/>
    <w:rsid w:val="005D06D9"/>
    <w:rsid w:val="005D6807"/>
    <w:rsid w:val="00617D89"/>
    <w:rsid w:val="00624ABC"/>
    <w:rsid w:val="006528E5"/>
    <w:rsid w:val="00673CF6"/>
    <w:rsid w:val="0068777B"/>
    <w:rsid w:val="006906EA"/>
    <w:rsid w:val="006A3EC8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A4135"/>
    <w:rsid w:val="007A446E"/>
    <w:rsid w:val="007D25AD"/>
    <w:rsid w:val="007D2CB1"/>
    <w:rsid w:val="00806212"/>
    <w:rsid w:val="008112D1"/>
    <w:rsid w:val="00831FDA"/>
    <w:rsid w:val="00840FFE"/>
    <w:rsid w:val="0085550F"/>
    <w:rsid w:val="0087050A"/>
    <w:rsid w:val="00885D9C"/>
    <w:rsid w:val="008A1ED5"/>
    <w:rsid w:val="008A4D85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C280F"/>
    <w:rsid w:val="009D376B"/>
    <w:rsid w:val="009F10CA"/>
    <w:rsid w:val="009F2DDC"/>
    <w:rsid w:val="00A007A8"/>
    <w:rsid w:val="00A112C3"/>
    <w:rsid w:val="00A33BF9"/>
    <w:rsid w:val="00A340BA"/>
    <w:rsid w:val="00A36124"/>
    <w:rsid w:val="00A508BD"/>
    <w:rsid w:val="00A60894"/>
    <w:rsid w:val="00A75411"/>
    <w:rsid w:val="00A8743E"/>
    <w:rsid w:val="00A92FC4"/>
    <w:rsid w:val="00AA021A"/>
    <w:rsid w:val="00AA3D79"/>
    <w:rsid w:val="00AD0D5C"/>
    <w:rsid w:val="00AD15ED"/>
    <w:rsid w:val="00AD19B9"/>
    <w:rsid w:val="00AD2A8B"/>
    <w:rsid w:val="00AE0717"/>
    <w:rsid w:val="00AE7155"/>
    <w:rsid w:val="00AF6A33"/>
    <w:rsid w:val="00B071AC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E3991"/>
    <w:rsid w:val="00BF4A82"/>
    <w:rsid w:val="00BF52BC"/>
    <w:rsid w:val="00BF677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7810"/>
    <w:rsid w:val="00CA74CA"/>
    <w:rsid w:val="00CB548F"/>
    <w:rsid w:val="00CB6102"/>
    <w:rsid w:val="00CB723E"/>
    <w:rsid w:val="00CD6641"/>
    <w:rsid w:val="00CD6FB3"/>
    <w:rsid w:val="00CE6FC0"/>
    <w:rsid w:val="00D15E08"/>
    <w:rsid w:val="00D26499"/>
    <w:rsid w:val="00D306A1"/>
    <w:rsid w:val="00D35425"/>
    <w:rsid w:val="00D529FE"/>
    <w:rsid w:val="00D60D0D"/>
    <w:rsid w:val="00D77059"/>
    <w:rsid w:val="00D9249D"/>
    <w:rsid w:val="00D96E0B"/>
    <w:rsid w:val="00DE3E56"/>
    <w:rsid w:val="00DF14CD"/>
    <w:rsid w:val="00E1360F"/>
    <w:rsid w:val="00E30657"/>
    <w:rsid w:val="00E30B41"/>
    <w:rsid w:val="00E315F8"/>
    <w:rsid w:val="00E3430C"/>
    <w:rsid w:val="00E34E1A"/>
    <w:rsid w:val="00E6373B"/>
    <w:rsid w:val="00E65BEC"/>
    <w:rsid w:val="00EC37D4"/>
    <w:rsid w:val="00ED3932"/>
    <w:rsid w:val="00ED4BAB"/>
    <w:rsid w:val="00ED5247"/>
    <w:rsid w:val="00EF2FC0"/>
    <w:rsid w:val="00F056CD"/>
    <w:rsid w:val="00F22300"/>
    <w:rsid w:val="00F22E83"/>
    <w:rsid w:val="00F23A73"/>
    <w:rsid w:val="00F25DD4"/>
    <w:rsid w:val="00F26B4A"/>
    <w:rsid w:val="00F44930"/>
    <w:rsid w:val="00F47C4D"/>
    <w:rsid w:val="00F9579A"/>
    <w:rsid w:val="00F96481"/>
    <w:rsid w:val="00FA222F"/>
    <w:rsid w:val="00FC2AD8"/>
    <w:rsid w:val="00FC7A17"/>
    <w:rsid w:val="00FD258F"/>
    <w:rsid w:val="00FD3624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PAVIČIĆ; MIRO TADIĆ; VOJKO NIKIĆ</izvorni_sadrzaj>
    <derivirana_varijabla naziv="DomainObject.Predmet.StrankaFormatedOIB_1">  FINA ZAGREB, OIB 85821130368; VODOOPSKRBA I ODVODNJA D.O.O.; DORICA PAVIČIĆ; MIRO TADIĆ; VOJKO NIKIĆ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PAVIČIĆ; MIRO TADIĆ; VOJKO NIKIĆ</izvorni_sadrzaj>
    <derivirana_varijabla naziv="DomainObject.Predmet.StrankaFormatedWithAdressOIB_1"> FINA ZAGREB, OIB 85821130368, Ul. grada Vukovara 70, 10000 Zagreb; VODOOPSKRBA I ODVODNJA D.O.O.; DORICA PAVIČIĆ; MIRO TADIĆ; VOJKO NIKIĆ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PAVIČIĆ,MIRO TADIĆ,VOJKO NIKIĆ</izvorni_sadrzaj>
    <derivirana_varijabla naziv="DomainObject.Predmet.StrankaWithAdressOIB_1">FINA ZAGREB, OIB 85821130368, Ul. grada Vukovara 70,10000 Zagreb,VODOOPSKRBA I ODVODNJA D.O.O.,DORICA PAVIČIĆ,MIRO TADIĆ,VOJKO NIKIĆ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PAVIČIĆ,MIRO TADIĆ,VOJKO NIKIĆ</izvorni_sadrzaj>
    <derivirana_varijabla naziv="DomainObject.Predmet.StrankaNazivFormatedOIB_1">FINA ZAGREB, OIB 85821130368,VODOOPSKRBA I ODVODNJA D.O.O.,DORICA PAVIČIĆ,MIRO TADIĆ,VOJKO NIKIĆ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FormatedOIB_1">
      <item>FINA ZAGREB, OIB 85821130368</item>
      <item>VODOOPSKRBA I ODVODNJA D.O.O.</item>
      <item>DORICA PAVIČIĆ</item>
      <item>MIRO TADIĆ</item>
      <item>VOJKO NIKIĆ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</item>
      <item>MIRO TADIĆ</item>
      <item>VOJKO NIKIĆ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NazivFormatedOIB_1">
      <item>FINA ZAGREB, OIB 85821130368</item>
      <item>VODOOPSKRBA I ODVODNJA D.O.O.</item>
      <item>DORICA PAVIČIĆ</item>
      <item>MIRO TADIĆ</item>
      <item>VOJKO NIKIĆ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izvorni_sadrzaj>
    <derivirana_varijabla naziv="DomainObject.Predmet.OstaliListFormated_1">
      <item>RATIMIR SVIBEN punomoćnik sudionika u postupku PRIGORKA-STANOGRADNJA d.d.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derivirana_varijabla>
  </DomainObject.Predmet.OstaliListFormated>
  <DomainObject.Predmet.OstaliListFormatedOIB>
    <izvorni_sadrzaj>
      <item>RATIMIR SVIBEN punomoćnik sudionika u postupku PRIGORKA-STANOGRADNJA d.d.</item>
      <item>Marinko Paić, OIB 55654806007</item>
      <item>TIM IZOLACIJE društvo s ograničenom odgovornošću za trgovinu i usluge, OIB 05730998540</item>
      <item>RHM-SOFT d.o.o. za trgovinu i računovodstvene usluge, OIB 80647954298</item>
      <item>ŽUPANIJSKO DRŽAVNO ODVJETNIŠTVO U ZAGREBU</item>
      <item>ZAGREBAČKI HOLDING, PODRUŽNICA ČISTOĆA, OIB 85584865987</item>
      <item>Ministarstvo financija RH, Porezna uprava, OIB 18683136487</item>
      <item>Branko Janković, vl obrta Usluge građevinskom mehanizacijom</item>
      <item>VODOOPSKRBA I ODVODNJA d.o.o., OIB 83416546499</item>
      <item>SAVA-PROMET d.o.o. za prozvodnju, trgovinu i pružanje usluga, OIB 85980238029</item>
      <item>Ivan Spajić, vl. obrta Elektroinstalaterska i elektromehanička radnja</item>
      <item>SANDRA ĐURIN</item>
    </izvorni_sadrzaj>
    <derivirana_varijabla naziv="DomainObject.Predmet.OstaliListFormatedOIB_1">
      <item>RATIMIR SVIBEN punomoćnik sudionika u postupku PRIGORKA-STANOGRADNJA d.d.</item>
      <item>Marinko Paić, OIB 55654806007</item>
      <item>TIM IZOLACIJE društvo s ograničenom odgovornošću za trgovinu i usluge, OIB 05730998540</item>
      <item>RHM-SOFT d.o.o. za trgovinu i računovodstvene usluge, OIB 80647954298</item>
      <item>ŽUPANIJSKO DRŽAVNO ODVJETNIŠTVO U ZAGREBU</item>
      <item>ZAGREBAČKI HOLDING, PODRUŽNICA ČISTOĆA, OIB 85584865987</item>
      <item>Ministarstvo financija RH, Porezna uprava, OIB 18683136487</item>
      <item>Branko Janković, vl obrta Usluge građevinskom mehanizacijom</item>
      <item>VODOOPSKRBA I ODVODNJA d.o.o., OIB 83416546499</item>
      <item>SAVA-PROMET d.o.o. za prozvodnju, trgovinu i pružanje usluga, OIB 85980238029</item>
      <item>Ivan Spajić, vl. obrta Elektroinstalaterska i elektromehanička radnja</item>
      <item>SANDRA ĐURIN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Marinko Paić, VI. Požarinje 6, 10000 Zagreb</item>
      <item>TIM IZOLACIJE društvo s ograničenom odgovornošću za trgovinu i usluge, Bleiweisova 21, 10000 Zagreb</item>
      <item>RHM-SOFT d.o.o. za trgovinu i računovodstvene usluge, Dalmatinska 12, 10000 Zagreb</item>
      <item>ŽUPANIJSKO DRŽAVNO ODVJETNIŠTVO U ZAGREBU, Savska c. 41, 10000 Zagreb</item>
      <item>ZAGREBAČKI HOLDING, PODRUŽNICA ČISTOĆA, RADNIČKA 82, 10000 Zagreb</item>
      <item>Ministarstvo financija RH, Porezna uprava, Av. Dubrovnik 32, 10000 Zagreb</item>
      <item>Branko Janković, vl obrta Usluge građevinskom mehanizacijom, Trg L. Matačića 10, 10360 Sesvete</item>
      <item>VODOOPSKRBA I ODVODNJA d.o.o., Folnegovićeva 1, 10000 Zagreb</item>
      <item>SAVA-PROMET d.o.o. za prozvodnju, trgovinu i pružanje usluga, Industrijska cesta 36, 10360 Sesvete</item>
      <item>Ivan Spajić, vl. obrta Elektroinstalaterska i elektromehanička radnja, Osječka 2, 10370 Dugo Selo</item>
      <item>SANDRA ĐURIN, LJ. GAJA 4, 35400 Nova Gradiška</item>
    </izvorni_sadrzaj>
    <derivirana_varijabla naziv="DomainObject.Predmet.OstaliListFormatedWithAdress_1">
      <item>RATIMIR SVIBEN, A. Kovačića 10, 49250 Zlatar punomoćnik sudionika u postupku PRIGORKA-STANOGRADNJA d.d.</item>
      <item>Marinko Paić, VI. Požarinje 6, 10000 Zagreb</item>
      <item>TIM IZOLACIJE društvo s ograničenom odgovornošću za trgovinu i usluge, Bleiweisova 21, 10000 Zagreb</item>
      <item>RHM-SOFT d.o.o. za trgovinu i računovodstvene usluge, Dalmatinska 12, 10000 Zagreb</item>
      <item>ŽUPANIJSKO DRŽAVNO ODVJETNIŠTVO U ZAGREBU, Savska c. 41, 10000 Zagreb</item>
      <item>ZAGREBAČKI HOLDING, PODRUŽNICA ČISTOĆA, RADNIČKA 82, 10000 Zagreb</item>
      <item>Ministarstvo financija RH, Porezna uprava, Av. Dubrovnik 32, 10000 Zagreb</item>
      <item>Branko Janković, vl obrta Usluge građevinskom mehanizacijom, Trg L. Matačića 10, 10360 Sesvete</item>
      <item>VODOOPSKRBA I ODVODNJA d.o.o., Folnegovićeva 1, 10000 Zagreb</item>
      <item>SAVA-PROMET d.o.o. za prozvodnju, trgovinu i pružanje usluga, Industrijska cesta 36, 10360 Sesvete</item>
      <item>Ivan Spajić, vl. obrta Elektroinstalaterska i elektromehanička radnja, Osječka 2, 10370 Dugo Selo</item>
      <item>SANDRA ĐURIN, LJ. GAJA 4, 35400 Nova Gradiška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Marinko Paić, OIB 55654806007, VI. Požarinje 6, 10000 Zagreb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ŽUPANIJSKO DRŽAVNO ODVJETNIŠTVO U ZAGREBU, Savska c. 41, 10000 Zagreb</item>
      <item>ZAGREBAČKI HOLDING, PODRUŽNICA ČISTOĆA, OIB 85584865987, RADNIČKA 82, 10000 Zagreb</item>
      <item>Ministarstvo financija RH, Porezna uprava, OIB 18683136487, Av. Dubrovnik 32, 10000 Zagreb</item>
      <item>Branko Janković, vl obrta Usluge građevinskom mehanizacijom, Trg L. Matačića 10, 10360 Sesvete</item>
      <item>VODOOPSKRBA I ODVODNJA d.o.o., OIB 83416546499, Folnegovićeva 1, 10000 Zagreb</item>
      <item>SAVA-PROMET d.o.o. za prozvodnju, trgovinu i pružanje usluga, OIB 85980238029, Industrijska cesta 36, 10360 Sesvete</item>
      <item>Ivan Spajić, vl. obrta Elektroinstalaterska i elektromehanička radnja, Osječka 2, 10370 Dugo Selo</item>
      <item>SANDRA ĐURIN, LJ. GAJA 4, 35400 Nova Gradiška</item>
    </izvorni_sadrzaj>
    <derivirana_varijabla naziv="DomainObject.Predmet.OstaliListFormatedWithAdressOIB_1">
      <item>RATIMIR SVIBEN, A. Kovačića 10, 49250 Zlatar punomoćnik sudionika u postupku PRIGORKA-STANOGRADNJA d.d.</item>
      <item>Marinko Paić, OIB 55654806007, VI. Požarinje 6, 10000 Zagreb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ŽUPANIJSKO DRŽAVNO ODVJETNIŠTVO U ZAGREBU, Savska c. 41, 10000 Zagreb</item>
      <item>ZAGREBAČKI HOLDING, PODRUŽNICA ČISTOĆA, OIB 85584865987, RADNIČKA 82, 10000 Zagreb</item>
      <item>Ministarstvo financija RH, Porezna uprava, OIB 18683136487, Av. Dubrovnik 32, 10000 Zagreb</item>
      <item>Branko Janković, vl obrta Usluge građevinskom mehanizacijom, Trg L. Matačića 10, 10360 Sesvete</item>
      <item>VODOOPSKRBA I ODVODNJA d.o.o., OIB 83416546499, Folnegovićeva 1, 10000 Zagreb</item>
      <item>SAVA-PROMET d.o.o. za prozvodnju, trgovinu i pružanje usluga, OIB 85980238029, Industrijska cesta 36, 10360 Sesvete</item>
      <item>Ivan Spajić, vl. obrta Elektroinstalaterska i elektromehanička radnja, Osječka 2, 10370 Dugo Selo</item>
      <item>SANDRA ĐURIN, LJ. GAJA 4, 35400 Nova Gradiška</item>
    </derivirana_varijabla>
  </DomainObject.Predmet.OstaliListFormatedWithAdressOIB>
  <DomainObject.Predmet.OstaliListNazivFormated>
    <izvorni_sadrzaj>
      <item>RATIMIR SVIBEN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izvorni_sadrzaj>
    <derivirana_varijabla naziv="DomainObject.Predmet.OstaliListNazivFormated_1">
      <item>RATIMIR SVIBEN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derivirana_varijabla>
  </DomainObject.Predmet.OstaliListNazivFormated>
  <DomainObject.Predmet.OstaliListNazivFormatedOIB>
    <izvorni_sadrzaj>
      <item>RATIMIR SVIBEN</item>
      <item>Marinko Paić, OIB 55654806007</item>
      <item>TIM IZOLACIJE društvo s ograničenom odgovornošću za trgovinu i usluge, OIB 05730998540</item>
      <item>RHM-SOFT d.o.o. za trgovinu i računovodstvene usluge, OIB 80647954298</item>
      <item>ŽUPANIJSKO DRŽAVNO ODVJETNIŠTVO U ZAGREBU</item>
      <item>ZAGREBAČKI HOLDING, PODRUŽNICA ČISTOĆA, OIB 85584865987</item>
      <item>Ministarstvo financija RH, Porezna uprava, OIB 18683136487</item>
      <item>Branko Janković, vl obrta Usluge građevinskom mehanizacijom</item>
      <item>VODOOPSKRBA I ODVODNJA d.o.o., OIB 83416546499</item>
      <item>SAVA-PROMET d.o.o. za prozvodnju, trgovinu i pružanje usluga, OIB 85980238029</item>
      <item>Ivan Spajić, vl. obrta Elektroinstalaterska i elektromehanička radnja</item>
      <item>SANDRA ĐURIN</item>
    </izvorni_sadrzaj>
    <derivirana_varijabla naziv="DomainObject.Predmet.OstaliListNazivFormatedOIB_1">
      <item>RATIMIR SVIBEN</item>
      <item>Marinko Paić, OIB 55654806007</item>
      <item>TIM IZOLACIJE društvo s ograničenom odgovornošću za trgovinu i usluge, OIB 05730998540</item>
      <item>RHM-SOFT d.o.o. za trgovinu i računovodstvene usluge, OIB 80647954298</item>
      <item>ŽUPANIJSKO DRŽAVNO ODVJETNIŠTVO U ZAGREBU</item>
      <item>ZAGREBAČKI HOLDING, PODRUŽNICA ČISTOĆA, OIB 85584865987</item>
      <item>Ministarstvo financija RH, Porezna uprava, OIB 18683136487</item>
      <item>Branko Janković, vl obrta Usluge građevinskom mehanizacijom</item>
      <item>VODOOPSKRBA I ODVODNJA d.o.o., OIB 83416546499</item>
      <item>SAVA-PROMET d.o.o. za prozvodnju, trgovinu i pružanje usluga, OIB 85980238029</item>
      <item>Ivan Spajić, vl. obrta Elektroinstalaterska i elektromehanička radnja</item>
      <item>SANDRA ĐURIN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FINA ZAGREB</item>
      <item>VODOOPSKRBA I ODVODNJA D.O.O.</item>
      <item>DORICA PAVIČIĆ</item>
      <item>MIRO TADIĆ</item>
      <item>VOJKO NIKIĆ</item>
      <item>RATIMIR SVIBEN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izvorni_sadrzaj>
    <derivirana_varijabla naziv="DomainObject.Predmet.SudioniciListNaziv_1">
      <item>PRIGORKA-STANOGRADNJA d.d.</item>
      <item>FINA ZAGREB</item>
      <item>VODOOPSKRBA I ODVODNJA D.O.O.</item>
      <item>DORICA PAVIČIĆ</item>
      <item>MIRO TADIĆ</item>
      <item>VOJKO NIKIĆ</item>
      <item>RATIMIR SVIBEN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derivirana_varijabla>
  </DomainObject.Predmet.SudioniciListNaziv>
  <DomainObject.Predmet.SudioniciListAdressOIB>
    <izvorni_sadrzaj>
      <item>PRIGORKA-STANOGRADNJA d.d., OIB 64679766569, Trg L. Matačića 10,10360 Sesvete</item>
      <item>FINA ZAGREB, OIB 85821130368, Ul. grada Vukovara 70,10000 Zagreb</item>
      <item>VODOOPSKRBA I ODVODNJA D.O.O.</item>
      <item>DORICA PAVIČIĆ</item>
      <item>MIRO TADIĆ</item>
      <item>VOJKO NIKIĆ</item>
      <item>RATIMIR SVIBEN, A. Kovačića 10,49250 Zlatar</item>
      <item>Marinko Paić, OIB 55654806007, VI. Požarinje 6,10000 Zagreb</item>
      <item>TIM IZOLACIJE društvo s ograničenom odgovornošću za trgovinu i usluge, OIB 05730998540, Bleiweisova 21,10000 Zagreb</item>
      <item>RHM-SOFT d.o.o. za trgovinu i računovodstvene usluge, OIB 80647954298, Dalmatinska 12,10000 Zagreb</item>
      <item>ŽUPANIJSKO DRŽAVNO ODVJETNIŠTVO U ZAGREBU, Savska c. 41,10000 Zagreb</item>
      <item>ZAGREBAČKI HOLDING, PODRUŽNICA ČISTOĆA, OIB 85584865987, RADNIČKA 82,10000 Zagreb</item>
      <item>Ministarstvo financija RH, Porezna uprava, OIB 18683136487, Av. Dubrovnik 32,10000 Zagreb</item>
      <item>Branko Janković, vl obrta Usluge građevinskom mehanizacijom, Trg L. Matačića 10,10360 Sesvete</item>
      <item>VODOOPSKRBA I ODVODNJA d.o.o., OIB 83416546499, Folnegovićeva 1,10000 Zagreb</item>
      <item>SAVA-PROMET d.o.o. za prozvodnju, trgovinu i pružanje usluga, OIB 85980238029, Industrijska cesta 36,10360 Sesvete</item>
      <item>Ivan Spajić, vl. obrta Elektroinstalaterska i elektromehanička radnja, Osječka 2,10370 Dugo Selo</item>
      <item>SANDRA ĐURIN, LJ. GAJA 4,35400 Nova Gradiška</item>
    </izvorni_sadrzaj>
    <derivirana_varijabla naziv="DomainObject.Predmet.SudioniciListAdressOIB_1">
      <item>PRIGORKA-STANOGRADNJA d.d., OIB 64679766569, Trg L. Matačića 10,10360 Sesvete</item>
      <item>FINA ZAGREB, OIB 85821130368, Ul. grada Vukovara 70,10000 Zagreb</item>
      <item>VODOOPSKRBA I ODVODNJA D.O.O.</item>
      <item>DORICA PAVIČIĆ</item>
      <item>MIRO TADIĆ</item>
      <item>VOJKO NIKIĆ</item>
      <item>RATIMIR SVIBEN, A. Kovačića 10,49250 Zlatar</item>
      <item>Marinko Paić, OIB 55654806007, VI. Požarinje 6,10000 Zagreb</item>
      <item>TIM IZOLACIJE društvo s ograničenom odgovornošću za trgovinu i usluge, OIB 05730998540, Bleiweisova 21,10000 Zagreb</item>
      <item>RHM-SOFT d.o.o. za trgovinu i računovodstvene usluge, OIB 80647954298, Dalmatinska 12,10000 Zagreb</item>
      <item>ŽUPANIJSKO DRŽAVNO ODVJETNIŠTVO U ZAGREBU, Savska c. 41,10000 Zagreb</item>
      <item>ZAGREBAČKI HOLDING, PODRUŽNICA ČISTOĆA, OIB 85584865987, RADNIČKA 82,10000 Zagreb</item>
      <item>Ministarstvo financija RH, Porezna uprava, OIB 18683136487, Av. Dubrovnik 32,10000 Zagreb</item>
      <item>Branko Janković, vl obrta Usluge građevinskom mehanizacijom, Trg L. Matačića 10,10360 Sesvete</item>
      <item>VODOOPSKRBA I ODVODNJA d.o.o., OIB 83416546499, Folnegovićeva 1,10000 Zagreb</item>
      <item>SAVA-PROMET d.o.o. za prozvodnju, trgovinu i pružanje usluga, OIB 85980238029, Industrijska cesta 36,10360 Sesvete</item>
      <item>Ivan Spajić, vl. obrta Elektroinstalaterska i elektromehanička radnja, Osječka 2,10370 Dugo Selo</item>
      <item>SANDRA ĐURIN, LJ. GAJA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85821130368</item>
      <item>, OIB null</item>
      <item>, OIB null</item>
      <item>, OIB null</item>
      <item>, OIB null</item>
      <item>, OIB null</item>
      <item>, OIB 55654806007</item>
      <item>, OIB 05730998540</item>
      <item>, OIB 80647954298</item>
      <item>, OIB null</item>
      <item>, OIB 85584865987</item>
      <item>, OIB 18683136487</item>
      <item>, OIB null</item>
      <item>, OIB 83416546499</item>
      <item>, OIB 85980238029</item>
      <item>, OIB null</item>
      <item>, OIB null</item>
    </izvorni_sadrzaj>
    <derivirana_varijabla naziv="DomainObject.Predmet.SudioniciListNazivOIB_1">
      <item>, OIB 64679766569</item>
      <item>, OIB 85821130368</item>
      <item>, OIB null</item>
      <item>, OIB null</item>
      <item>, OIB null</item>
      <item>, OIB null</item>
      <item>, OIB null</item>
      <item>, OIB 55654806007</item>
      <item>, OIB 05730998540</item>
      <item>, OIB 80647954298</item>
      <item>, OIB null</item>
      <item>, OIB 85584865987</item>
      <item>, OIB 18683136487</item>
      <item>, OIB null</item>
      <item>, OIB 83416546499</item>
      <item>, OIB 85980238029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828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2016-02-23T13:16:00Z</dcterms:created>
  <dc:creator>butiganl</dc:creator>
  <cp:lastModifiedBy>Valentina Kranjčić</cp:lastModifiedBy>
  <cp:lastPrinted>2016-02-23T13:17:00Z</cp:lastPrinted>
  <dcterms:modified xmlns:xsi="http://www.w3.org/2001/XMLSchema-instance" xsi:type="dcterms:W3CDTF">2016-02-23T13:19:00Z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