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e854" w14:paraId="beae854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3804DF">
        <w:t>26</w:t>
      </w:r>
      <w:r w:rsidRPr="000767E9">
        <w:t xml:space="preserve">. </w:t>
      </w:r>
      <w:r w:rsidR="003804DF">
        <w:t>svibnja</w:t>
      </w:r>
      <w:r w:rsidRPr="000767E9">
        <w:t xml:space="preserve"> 201</w:t>
      </w:r>
      <w:r w:rsidR="00CF12ED">
        <w:t>7</w:t>
      </w:r>
      <w:r w:rsidR="00B36B17">
        <w:t>. 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Pr="00B36B17">
        <w:rPr>
          <w:rFonts w:cs="Times New Roman" w:hAnsi="Times New Roman" w:ascii="Times New Roman"/>
          <w:sz w:val="24"/>
        </w:rPr>
        <w:t>o</w:t>
      </w:r>
      <w:r w:rsidR="006D4DB7" w:rsidRPr="00B36B17">
        <w:rPr>
          <w:rFonts w:cs="Times New Roman" w:hAnsi="Times New Roman" w:ascii="Times New Roman"/>
          <w:sz w:val="24"/>
        </w:rPr>
        <w:t xml:space="preserve">dređuje se </w:t>
      </w:r>
      <w:r w:rsidR="003804DF">
        <w:rPr>
          <w:rFonts w:cs="Times New Roman" w:hAnsi="Times New Roman" w:ascii="Times New Roman"/>
          <w:b/>
          <w:sz w:val="24"/>
          <w:u w:val="single"/>
        </w:rPr>
        <w:t>peto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OV-9869/2009 dana 25.11.2009. uknjižuje se pravo zaloga na nekretninama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upisanima u A radi osiguranja tražbine u iznosu od EUR =200.000,00 kunske protuvrijednosti, sa ugovorenim kamatama, zateznim kamatama, naknadama i ostalim 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9C51B7" w:rsidP="00963B6E" w:rsidR="008A16A9">
      <w:pPr>
        <w:ind w:firstLine="709" w:left="709"/>
        <w:jc w:val="both"/>
      </w:pPr>
      <w:r>
        <w:t>Ovo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3E3C0A" w:rsidP="00963B6E" w:rsidR="003E3C0A">
      <w:pPr>
        <w:ind w:firstLine="709" w:left="709"/>
        <w:jc w:val="both"/>
      </w:pPr>
    </w:p>
    <w:p w:rsidRDefault="005C5348" w:rsidP="008A16A9" w:rsidR="00963B6E" w:rsidRPr="005C5348">
      <w:pPr>
        <w:ind w:firstLine="709" w:left="709"/>
        <w:jc w:val="center"/>
      </w:pPr>
      <w:r w:rsidRPr="005C5348">
        <w:rPr>
          <w:b/>
          <w:u w:val="single"/>
        </w:rPr>
        <w:t>6</w:t>
      </w:r>
      <w:r w:rsidR="007D3A28" w:rsidRPr="005C5348">
        <w:rPr>
          <w:b/>
          <w:u w:val="single"/>
        </w:rPr>
        <w:t xml:space="preserve">. </w:t>
      </w:r>
      <w:r w:rsidRPr="005C5348">
        <w:rPr>
          <w:b/>
          <w:u w:val="single"/>
        </w:rPr>
        <w:t>srpnja</w:t>
      </w:r>
      <w:r w:rsidR="00FC1EDB" w:rsidRPr="005C5348">
        <w:rPr>
          <w:b/>
          <w:u w:val="single"/>
        </w:rPr>
        <w:t xml:space="preserve"> </w:t>
      </w:r>
      <w:r w:rsidR="00F5077A" w:rsidRPr="005C5348">
        <w:rPr>
          <w:b/>
          <w:u w:val="single"/>
        </w:rPr>
        <w:t>2017</w:t>
      </w:r>
      <w:r w:rsidR="007D3A28" w:rsidRPr="005C5348">
        <w:rPr>
          <w:b/>
          <w:u w:val="single"/>
        </w:rPr>
        <w:t xml:space="preserve">. godine u </w:t>
      </w:r>
      <w:r w:rsidRPr="005C5348">
        <w:rPr>
          <w:b/>
          <w:u w:val="single"/>
        </w:rPr>
        <w:t>10</w:t>
      </w:r>
      <w:r w:rsidR="008A16A9" w:rsidRPr="005C5348">
        <w:rPr>
          <w:b/>
          <w:u w:val="single"/>
        </w:rPr>
        <w:t>,</w:t>
      </w:r>
      <w:r w:rsidRPr="005C5348">
        <w:rPr>
          <w:b/>
          <w:u w:val="single"/>
        </w:rPr>
        <w:t>30</w:t>
      </w:r>
      <w:r w:rsidR="007D3A28" w:rsidRPr="005C5348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3804DF" w:rsidR="007D3A28" w:rsidRPr="000767E9">
      <w:pPr>
        <w:pStyle w:val="Odlomakpopisa"/>
        <w:ind w:left="709"/>
        <w:jc w:val="both"/>
      </w:pPr>
      <w:r w:rsidRPr="000767E9">
        <w:t xml:space="preserve">Rok od objave zaključka o prodaji nekretnina na </w:t>
      </w:r>
      <w:r w:rsidR="009C51B7">
        <w:t>e-</w:t>
      </w:r>
      <w:r w:rsidRPr="000767E9">
        <w:t>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0E63CD" w:rsidRPr="003000A4">
      <w:pPr>
        <w:numPr>
          <w:ilvl w:val="0"/>
          <w:numId w:val="27"/>
        </w:numPr>
        <w:ind w:hanging="426" w:left="426"/>
        <w:jc w:val="both"/>
      </w:pPr>
      <w:r w:rsidRPr="003000A4">
        <w:t>Nekretnina</w:t>
      </w:r>
      <w:r w:rsidR="00391F73" w:rsidRPr="003000A4">
        <w:t xml:space="preserve"> iz točke I</w:t>
      </w:r>
      <w:r w:rsidR="003E4C90" w:rsidRPr="003000A4">
        <w:t>)</w:t>
      </w:r>
      <w:r w:rsidR="00391F73" w:rsidRPr="003000A4">
        <w:t xml:space="preserve"> ovog zaključka prodavat će se na </w:t>
      </w:r>
      <w:r w:rsidR="00642F36" w:rsidRPr="00642F36">
        <w:t>ovom</w:t>
      </w:r>
      <w:r w:rsidR="00391F73" w:rsidRPr="00642F36">
        <w:t xml:space="preserve"> ročištu za</w:t>
      </w:r>
      <w:r w:rsidR="00391F73" w:rsidRPr="003000A4">
        <w:t xml:space="preserve"> javnu dražbu po početnoj cijeni </w:t>
      </w:r>
      <w:r w:rsidR="003000A4" w:rsidRPr="005C5348">
        <w:t xml:space="preserve">od </w:t>
      </w:r>
      <w:r w:rsidR="005C5348" w:rsidRPr="005C5348">
        <w:rPr>
          <w:b/>
          <w:u w:val="single"/>
        </w:rPr>
        <w:t>659.0</w:t>
      </w:r>
      <w:r w:rsidR="003000A4" w:rsidRPr="005C5348">
        <w:rPr>
          <w:b/>
          <w:u w:val="single"/>
        </w:rPr>
        <w:t xml:space="preserve">00,00 kn </w:t>
      </w:r>
      <w:r w:rsidR="003000A4" w:rsidRPr="005C5348">
        <w:t xml:space="preserve">i ispod </w:t>
      </w:r>
      <w:r w:rsidR="003000A4" w:rsidRPr="003000A4">
        <w:t>te cijene ne može</w:t>
      </w:r>
      <w:r w:rsidR="00391F73" w:rsidRPr="003000A4">
        <w:t xml:space="preserve"> se prodati na ovom ročištu</w:t>
      </w:r>
      <w:r w:rsidR="003000A4" w:rsidRPr="003000A4">
        <w:t>.</w:t>
      </w:r>
    </w:p>
    <w:p w:rsidRDefault="003000A4" w:rsidP="003000A4" w:rsidR="003000A4" w:rsidRPr="000767E9">
      <w:pPr>
        <w:ind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 xml:space="preserve">jamčevinu u iznosu od </w:t>
      </w:r>
      <w:r w:rsidRPr="00821CEC">
        <w:rPr>
          <w:b/>
          <w:u w:val="single"/>
        </w:rPr>
        <w:t>10 % utvrđene vr</w:t>
      </w:r>
      <w:r w:rsidR="00B36B17" w:rsidRPr="00821CEC">
        <w:rPr>
          <w:b/>
          <w:u w:val="single"/>
        </w:rPr>
        <w:t>ijednosti</w:t>
      </w:r>
      <w:r w:rsidR="00B36B17">
        <w:t xml:space="preserve">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t>Punomoćnici ponuditelja mogu sudjelovati na dražbi samo uz ovjerenu specijalnu punomoć.</w:t>
      </w:r>
    </w:p>
    <w:p w:rsidRDefault="003C54D5" w:rsidP="00B36B17" w:rsidR="00FB5ACB" w:rsidRPr="000767E9">
      <w:pPr>
        <w:ind w:hanging="426" w:left="426"/>
        <w:jc w:val="both"/>
      </w:pPr>
      <w:r w:rsidRPr="000767E9">
        <w:lastRenderedPageBreak/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="009C51B7">
        <w:t>roku od 15</w:t>
      </w:r>
      <w:r w:rsidRPr="000767E9">
        <w:t xml:space="preserve"> dana od </w:t>
      </w:r>
      <w:r w:rsidR="009C51B7">
        <w:t>pravomoćnosti rješenja o dosudi</w:t>
      </w:r>
      <w:r w:rsidRPr="000767E9">
        <w:t>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391F73" w:rsidP="003000A4" w:rsidR="00391F73" w:rsidRPr="000767E9">
      <w:pPr>
        <w:jc w:val="both"/>
      </w:pPr>
      <w:r w:rsidRPr="000767E9">
        <w:tab/>
      </w:r>
      <w:r w:rsidR="003000A4">
        <w:t xml:space="preserve">Kako na dosadašnjim ročištima nije bilo zainteresiranih kupaca, to je odlučeno kao u izreci ovog zaključka </w:t>
      </w:r>
      <w:r w:rsidR="006D50D3">
        <w:t xml:space="preserve">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391F73" w:rsidP="006E5C7E" w:rsidR="0020558A" w:rsidRPr="000767E9">
      <w:pPr>
        <w:jc w:val="both"/>
      </w:pPr>
      <w:r w:rsidRPr="000767E9"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3804DF">
        <w:t>26</w:t>
      </w:r>
      <w:r w:rsidR="00F5077A">
        <w:t xml:space="preserve">. </w:t>
      </w:r>
      <w:r w:rsidR="003804DF">
        <w:t>svibnja</w:t>
      </w:r>
      <w:r w:rsidR="00052891" w:rsidRPr="000767E9">
        <w:t xml:space="preserve"> 201</w:t>
      </w:r>
      <w:r w:rsidR="00870279">
        <w:t>7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821CEC">
        <w:t>,v.r.</w:t>
      </w:r>
    </w:p>
    <w:p w:rsidRDefault="003000A4" w:rsidP="008415F5" w:rsidR="003000A4">
      <w:pPr>
        <w:jc w:val="both"/>
        <w:rPr>
          <w:i/>
        </w:rPr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lastRenderedPageBreak/>
        <w:t>UPUTA O PRAVNOM LIJEKU:</w:t>
      </w:r>
    </w:p>
    <w:p w:rsidRDefault="00DD1ABE" w:rsidP="008415F5" w:rsidR="00821CEC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</w:p>
    <w:p w:rsidRDefault="00821CEC" w:rsidP="008415F5" w:rsidR="00821CEC">
      <w:pPr>
        <w:jc w:val="both"/>
      </w:pPr>
    </w:p>
    <w:p w:rsidRDefault="00821CEC" w:rsidP="00324504" w:rsidR="00821CEC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821CEC" w:rsidP="00324504" w:rsidR="00821CEC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DD1ABE" w:rsidP="008415F5" w:rsidR="007960BC" w:rsidRPr="000767E9">
      <w:pPr>
        <w:jc w:val="both"/>
      </w:pP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6E5C7E" w:rsidP="006E5C7E" w:rsidR="006E5C7E" w:rsidRPr="0031710F">
      <w:pPr>
        <w:pStyle w:val="Odlomakpopisa"/>
        <w:ind w:right="-144" w:left="426"/>
        <w:contextualSpacing/>
        <w:jc w:val="both"/>
      </w:pP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762468" w:rsidP="008415F5" w:rsidR="00762468" w:rsidRPr="000767E9">
      <w:pPr>
        <w:jc w:val="both"/>
      </w:pPr>
    </w:p>
    <w:p w:rsidRDefault="00622282" w:rsidP="008415F5" w:rsidR="00622282" w:rsidRPr="000767E9">
      <w:pPr>
        <w:jc w:val="both"/>
      </w:pPr>
    </w:p>
    <w:sectPr w:rsidSect="00052891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CEC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F5077A">
      <w:t>Poslovni broj: 47. St-542/15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61F93" w:rsidR="00B61F93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Poslovni broj: 47. St-542/15-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6E92"/>
    <w:rsid w:val="000C747F"/>
    <w:rsid w:val="000E292E"/>
    <w:rsid w:val="000E63CD"/>
    <w:rsid w:val="000F21CE"/>
    <w:rsid w:val="0010733C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00A4"/>
    <w:rsid w:val="00303C1B"/>
    <w:rsid w:val="00312148"/>
    <w:rsid w:val="003252B5"/>
    <w:rsid w:val="0033713F"/>
    <w:rsid w:val="00361D36"/>
    <w:rsid w:val="00374088"/>
    <w:rsid w:val="00374D53"/>
    <w:rsid w:val="003804DF"/>
    <w:rsid w:val="003844F1"/>
    <w:rsid w:val="00391F73"/>
    <w:rsid w:val="00397CFA"/>
    <w:rsid w:val="003A5392"/>
    <w:rsid w:val="003B2001"/>
    <w:rsid w:val="003B3028"/>
    <w:rsid w:val="003C54D5"/>
    <w:rsid w:val="003D68CD"/>
    <w:rsid w:val="003E3C0A"/>
    <w:rsid w:val="003E4C90"/>
    <w:rsid w:val="00407FB1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A5453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5348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2F36"/>
    <w:rsid w:val="00644428"/>
    <w:rsid w:val="00685199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21CEC"/>
    <w:rsid w:val="00836C85"/>
    <w:rsid w:val="00841210"/>
    <w:rsid w:val="008415F5"/>
    <w:rsid w:val="00870279"/>
    <w:rsid w:val="0088070C"/>
    <w:rsid w:val="00882E6B"/>
    <w:rsid w:val="008841B3"/>
    <w:rsid w:val="008A16A9"/>
    <w:rsid w:val="008A387F"/>
    <w:rsid w:val="008A67F9"/>
    <w:rsid w:val="008B7A19"/>
    <w:rsid w:val="008D514A"/>
    <w:rsid w:val="008F4849"/>
    <w:rsid w:val="00914709"/>
    <w:rsid w:val="00937706"/>
    <w:rsid w:val="00947AC0"/>
    <w:rsid w:val="009515ED"/>
    <w:rsid w:val="009516D7"/>
    <w:rsid w:val="00963B6E"/>
    <w:rsid w:val="00981FF3"/>
    <w:rsid w:val="0098650A"/>
    <w:rsid w:val="009902BD"/>
    <w:rsid w:val="009C3B39"/>
    <w:rsid w:val="009C3F4F"/>
    <w:rsid w:val="009C51B7"/>
    <w:rsid w:val="009E0375"/>
    <w:rsid w:val="009E4279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12ED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35DA4"/>
    <w:rsid w:val="00F5077A"/>
    <w:rsid w:val="00F57473"/>
    <w:rsid w:val="00F63357"/>
    <w:rsid w:val="00F66CE5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C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C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C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C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1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C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C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C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C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 jd</izvorni_sadrzaj>
    <derivirana_varijabla naziv="DomainObject.Primjedba_1">5 jd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1101</properties:Words>
  <properties:Characters>6113</properties:Characters>
  <properties:Lines>161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2017-05-26T09:28:00Z</dcterms:created>
  <dc:creator>BISERKA CALIC</dc:creator>
  <cp:lastModifiedBy>Monika Grbac</cp:lastModifiedBy>
  <cp:lastPrinted>2017-05-26T12:00:00Z</cp:lastPrinted>
  <dcterms:modified xmlns:xsi="http://www.w3.org/2001/XMLSchema-instance" xsi:type="dcterms:W3CDTF">2017-05-26T12:00:00Z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