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d5ba" w14:paraId="ef5d5ba" w:rsidRDefault="00AE649C" w:rsidP="00B1787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B17874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874">
        <w:t>REPUBLIKA HRVATSKA</w:t>
      </w:r>
    </w:p>
    <w:p w:rsidRDefault="00B17874" w:rsidP="00B17874" w:rsidR="00B17874" w:rsidRPr="00B76F3C">
      <w:pPr>
        <w:pStyle w:val="SudNaziv"/>
      </w:pPr>
      <w:r>
        <w:t>TRGOVAČKI SUD U VARAŽDINU</w:t>
      </w:r>
    </w:p>
    <w:p w:rsidRDefault="00B17874" w:rsidP="00B17874" w:rsidR="00B17874">
      <w:pPr>
        <w:spacing w:after="0"/>
        <w:jc w:val="both"/>
      </w:pPr>
      <w:r>
        <w:rPr>
          <w:bCs/>
        </w:rPr>
        <w:t xml:space="preserve"> </w:t>
      </w:r>
    </w:p>
    <w:p w:rsidRDefault="00B17874" w:rsidP="00B17874" w:rsidR="00B17874">
      <w:pPr>
        <w:spacing w:after="0"/>
        <w:rPr>
          <w:rFonts w:cs="Times New Roman"/>
        </w:rPr>
      </w:pPr>
    </w:p>
    <w:p w:rsidRDefault="00B17874" w:rsidP="00B17874" w:rsidR="00B1787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17874" w:rsidP="00B17874" w:rsidR="00B17874">
      <w:pPr>
        <w:spacing w:after="0"/>
        <w:jc w:val="center"/>
        <w:rPr>
          <w:rFonts w:cs="Times New Roman"/>
        </w:rPr>
      </w:pPr>
    </w:p>
    <w:p w:rsidRDefault="00B17874" w:rsidP="00B17874" w:rsidR="00B1787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17874" w:rsidP="00B17874" w:rsidR="00B17874">
      <w:pPr>
        <w:spacing w:after="0"/>
        <w:rPr>
          <w:rFonts w:cs="Times New Roman"/>
        </w:rPr>
      </w:pPr>
    </w:p>
    <w:p w:rsidRDefault="00B17874" w:rsidP="00B17874" w:rsidR="00B178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u stečajnom predmetu povodom prijedloga predlagatelja Financijske agencije, Regionalni centar Zagreb, Podružnica Varaždin, za otvaranje stečajnog postupka nad dužnikom NILAN DIZAJN j.d.o.o. Borovljani 19/A, Borovljani, 48  324 Koprivnički </w:t>
      </w:r>
      <w:proofErr w:type="spellStart"/>
      <w:r>
        <w:rPr>
          <w:rFonts w:cs="Times New Roman"/>
        </w:rPr>
        <w:t>Bregi</w:t>
      </w:r>
      <w:proofErr w:type="spellEnd"/>
      <w:r>
        <w:rPr>
          <w:rFonts w:cs="Times New Roman"/>
        </w:rPr>
        <w:t>, OIB: 18493507804</w:t>
      </w:r>
      <w:r>
        <w:t>, 24. siječnja 2017</w:t>
      </w:r>
      <w:r>
        <w:rPr>
          <w:rFonts w:cs="Times New Roman"/>
        </w:rPr>
        <w:t>.</w:t>
      </w:r>
    </w:p>
    <w:p w:rsidRDefault="00B17874" w:rsidP="00B17874" w:rsidR="00B1787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B17874" w:rsidP="00B17874" w:rsidR="00B17874">
      <w:pPr>
        <w:spacing w:after="0"/>
        <w:jc w:val="both"/>
        <w:rPr>
          <w:rFonts w:cs="Mangal"/>
        </w:rPr>
      </w:pPr>
    </w:p>
    <w:p w:rsidRDefault="00B17874" w:rsidP="00B17874" w:rsidR="00B17874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B17874" w:rsidP="00B17874" w:rsidR="00B17874">
      <w:pPr>
        <w:spacing w:after="0"/>
        <w:jc w:val="center"/>
        <w:rPr>
          <w:b/>
        </w:rPr>
      </w:pPr>
      <w:r>
        <w:rPr>
          <w:b/>
        </w:rPr>
        <w:t>21. ožujka 2017. u 08,30 sati.</w:t>
      </w:r>
    </w:p>
    <w:p w:rsidRDefault="00B17874" w:rsidP="00B17874" w:rsidR="00B17874">
      <w:pPr>
        <w:spacing w:after="0"/>
        <w:jc w:val="center"/>
      </w:pPr>
    </w:p>
    <w:p w:rsidRDefault="00B17874" w:rsidP="00B17874" w:rsidR="00B17874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B17874" w:rsidP="00B17874" w:rsidR="00B17874">
      <w:pPr>
        <w:spacing w:after="0"/>
        <w:ind w:firstLine="720"/>
        <w:jc w:val="both"/>
      </w:pPr>
    </w:p>
    <w:p w:rsidRDefault="00B17874" w:rsidP="00B17874" w:rsidR="00B17874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 xml:space="preserve">, Danijel </w:t>
      </w:r>
      <w:proofErr w:type="spellStart"/>
      <w:r>
        <w:t>Balaško</w:t>
      </w:r>
      <w:proofErr w:type="spellEnd"/>
      <w:r>
        <w:t xml:space="preserve">, Borovljani, Borovljani 19/a, 48 324 Koprivnički </w:t>
      </w:r>
      <w:proofErr w:type="spellStart"/>
      <w:r>
        <w:t>Bregi</w:t>
      </w:r>
      <w:proofErr w:type="spellEnd"/>
      <w:r>
        <w:t>,</w:t>
      </w:r>
    </w:p>
    <w:p w:rsidRDefault="00B17874" w:rsidP="00B17874" w:rsidR="00B17874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 </w:t>
      </w:r>
      <w:r>
        <w:rPr>
          <w:rFonts w:cs="Times New Roman"/>
        </w:rPr>
        <w:t xml:space="preserve">NILAN DIZAJN j.d.o.o. Borovljani 19/A, Borovljani, 48  324 Koprivnički </w:t>
      </w:r>
      <w:proofErr w:type="spellStart"/>
      <w:r>
        <w:rPr>
          <w:rFonts w:cs="Times New Roman"/>
        </w:rPr>
        <w:t>Bregi</w:t>
      </w:r>
      <w:proofErr w:type="spellEnd"/>
      <w:r>
        <w:t xml:space="preserve">, </w:t>
      </w:r>
    </w:p>
    <w:p w:rsidRDefault="00B17874" w:rsidP="00B17874" w:rsidR="00B17874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B17874" w:rsidP="00B17874" w:rsidR="00B17874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B17874" w:rsidP="00B17874" w:rsidR="00B17874">
      <w:pPr>
        <w:spacing w:after="0"/>
        <w:jc w:val="both"/>
      </w:pPr>
    </w:p>
    <w:p w:rsidRDefault="00B17874" w:rsidP="00B17874" w:rsidR="00B17874">
      <w:pPr>
        <w:numPr>
          <w:ilvl w:val="0"/>
          <w:numId w:val="47"/>
        </w:numPr>
        <w:spacing w:after="0"/>
        <w:jc w:val="both"/>
      </w:pPr>
      <w:r>
        <w:t xml:space="preserve">Nalaže se direktoru dužnika Danijelu </w:t>
      </w:r>
      <w:proofErr w:type="spellStart"/>
      <w:r>
        <w:t>Balaško</w:t>
      </w:r>
      <w:proofErr w:type="spellEnd"/>
      <w:r>
        <w:t xml:space="preserve">, Borovljani, Borovljani 19/a, 48 324 Koprivnički </w:t>
      </w:r>
      <w:proofErr w:type="spellStart"/>
      <w:r>
        <w:t>Bregi</w:t>
      </w:r>
      <w:proofErr w:type="spellEnd"/>
      <w:r>
        <w:t xml:space="preserve">, OIB: 38562604008, da na zakazano ročište kod ovoga suda 21. ožujka 2017. u 8,30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 xml:space="preserve">NILAN DIZAJN j.d.o.o. Borovljani 19/A, Borovljani, 48  324 Koprivnički </w:t>
      </w:r>
      <w:proofErr w:type="spellStart"/>
      <w:r>
        <w:rPr>
          <w:rFonts w:cs="Times New Roman"/>
        </w:rPr>
        <w:t>Bregi</w:t>
      </w:r>
      <w:proofErr w:type="spellEnd"/>
      <w:r>
        <w:rPr>
          <w:rFonts w:cs="Times New Roman"/>
        </w:rPr>
        <w:t>, OIB: 18493507804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B17874" w:rsidP="00B17874" w:rsidR="00B17874">
      <w:pPr>
        <w:spacing w:after="0"/>
        <w:ind w:left="1440"/>
        <w:jc w:val="both"/>
      </w:pPr>
    </w:p>
    <w:p w:rsidRDefault="00B17874" w:rsidP="00B17874" w:rsidR="00B17874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B17874" w:rsidP="00B17874" w:rsidR="00B1787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B17874" w:rsidP="00B17874" w:rsidR="00B1787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24. siječnja 2017. godine.</w:t>
      </w:r>
    </w:p>
    <w:p w:rsidRDefault="00B17874" w:rsidP="00B17874" w:rsidR="00B17874">
      <w:pPr>
        <w:spacing w:after="0"/>
        <w:rPr>
          <w:rFonts w:cs="Mangal"/>
        </w:rPr>
      </w:pPr>
    </w:p>
    <w:p w:rsidRDefault="00B17874" w:rsidP="004B55C8" w:rsidR="004B55C8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B17874" w:rsidP="004B55C8" w:rsidR="00B1787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</w:t>
      </w:r>
    </w:p>
    <w:p w:rsidRDefault="00B17874" w:rsidP="00B17874" w:rsidR="00B17874">
      <w:pPr>
        <w:spacing w:after="0"/>
        <w:rPr>
          <w:rFonts w:cs="Mangal"/>
        </w:rPr>
      </w:pPr>
    </w:p>
    <w:p w:rsidRDefault="00B17874" w:rsidP="00B17874" w:rsidR="00B1787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17874" w:rsidP="00B17874" w:rsidR="00B17874">
      <w:pPr>
        <w:spacing w:after="0"/>
        <w:jc w:val="both"/>
      </w:pPr>
    </w:p>
    <w:p w:rsidRDefault="00B17874" w:rsidP="00B17874" w:rsidR="00B17874">
      <w:pPr>
        <w:spacing w:after="0"/>
        <w:jc w:val="both"/>
      </w:pPr>
      <w:r>
        <w:t>POUKA O PRAVNOM LIJEKU:</w:t>
      </w:r>
    </w:p>
    <w:p w:rsidRDefault="00B17874" w:rsidP="00B17874" w:rsidR="00B17874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B17874" w:rsidP="00B17874" w:rsidR="00B17874">
      <w:pPr>
        <w:spacing w:after="0"/>
        <w:jc w:val="both"/>
      </w:pPr>
    </w:p>
    <w:p w:rsidRDefault="00B17874" w:rsidP="00B17874" w:rsidR="00B17874">
      <w:pPr>
        <w:spacing w:after="0"/>
        <w:jc w:val="both"/>
      </w:pPr>
    </w:p>
    <w:p w:rsidRDefault="00B17874" w:rsidP="00B17874" w:rsidR="00B1787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17874" w:rsidP="00B17874" w:rsidR="00B17874">
      <w:pPr>
        <w:spacing w:after="0"/>
        <w:jc w:val="both"/>
        <w:rPr>
          <w:rFonts w:cs="Times New Roman"/>
        </w:rPr>
      </w:pPr>
    </w:p>
    <w:p w:rsidRDefault="00B17874" w:rsidP="00B17874" w:rsidR="00B1787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NILAN DIZAJN j.d.o.o. Borovljani 19/A, Borovljani, 48  324 Koprivnički </w:t>
      </w:r>
      <w:proofErr w:type="spellStart"/>
      <w:r>
        <w:rPr>
          <w:rFonts w:cs="Times New Roman"/>
        </w:rPr>
        <w:t>Bregi</w:t>
      </w:r>
      <w:proofErr w:type="spellEnd"/>
      <w:r>
        <w:rPr>
          <w:rFonts w:cs="Times New Roman"/>
        </w:rPr>
        <w:t>.</w:t>
      </w:r>
    </w:p>
    <w:p w:rsidRDefault="00B17874" w:rsidP="00B17874" w:rsidR="00B1787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Danijel </w:t>
      </w:r>
      <w:proofErr w:type="spellStart"/>
      <w:r>
        <w:t>Balaško</w:t>
      </w:r>
      <w:proofErr w:type="spellEnd"/>
      <w:r>
        <w:t xml:space="preserve">, Borovljani, Borovljani 19/a, 48 324 Koprivnički </w:t>
      </w:r>
      <w:proofErr w:type="spellStart"/>
      <w:r>
        <w:t>Bregi</w:t>
      </w:r>
      <w:proofErr w:type="spellEnd"/>
      <w:r>
        <w:t xml:space="preserve"> ,</w:t>
      </w:r>
    </w:p>
    <w:p w:rsidRDefault="00B17874" w:rsidP="00B17874" w:rsidR="00B1787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B17874" w:rsidP="00B17874" w:rsidR="00B1787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B17874" w:rsidP="00B17874" w:rsidR="00B1787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B17874" w:rsidP="00B17874" w:rsidR="00B17874">
      <w:pPr>
        <w:spacing w:after="0"/>
        <w:ind w:left="780"/>
        <w:jc w:val="both"/>
        <w:rPr>
          <w:rFonts w:cs="Times New Roman"/>
        </w:rPr>
      </w:pPr>
    </w:p>
    <w:p w:rsidRDefault="00EA1C6D" w:rsidP="00B17874" w:rsidR="00AE649C" w:rsidRPr="00B76F3C">
      <w:pPr>
        <w:pStyle w:val="SudSjedite"/>
      </w:pPr>
      <w:r>
        <w:tab/>
      </w:r>
    </w:p>
    <w:p w:rsidRDefault="00CB0EA4" w:rsidP="00B17874" w:rsidR="00CB0EA4">
      <w:pPr>
        <w:pStyle w:val="Naslovdokumenta"/>
        <w:spacing w:after="0"/>
      </w:pPr>
    </w:p>
    <w:p w:rsidRDefault="0071688E" w:rsidP="00B17874" w:rsidR="0071688E">
      <w:pPr>
        <w:pStyle w:val="Poetniodjeljak"/>
        <w:spacing w:after="0"/>
      </w:pPr>
    </w:p>
    <w:p w:rsidRDefault="00A21F0D" w:rsidP="00B17874" w:rsidR="00A21F0D">
      <w:pPr>
        <w:pStyle w:val="NormaleSPIS"/>
        <w:spacing w:after="0"/>
        <w:rPr>
          <w:noProof/>
        </w:rPr>
      </w:pPr>
    </w:p>
    <w:p w:rsidRDefault="00DA0242" w:rsidP="00B1787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74" w:rsidR="008333A9">
    <w:pPr>
      <w:pStyle w:val="Zaglavlje"/>
    </w:pPr>
    <w:r>
      <w:rPr>
        <w:rStyle w:val="PozadinaSvijetloCrvena"/>
        <w:shd w:fill="auto" w:color="auto" w:val="clear"/>
      </w:rPr>
      <w:t>Poslovni broj: 5 St-762/16-5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5C8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74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943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St-762/2016-5</izvorni_sadrzaj>
    <derivirana_varijabla naziv="DomainObject.Oznaka_1">St-762/2016-5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NILAN DIZAJN j.d.o.o. za trgovinu i usluge</izvorni_sadrzaj>
    <derivirana_varijabla naziv="DomainObject.Predmet.ProtustrankaFormated_1">  NILAN DIZAJN j.d.o.o. za trgovinu i usluge</derivirana_varijabla>
  </DomainObject.Predmet.ProtustrankaFormated>
  <DomainObject.Predmet.ProtustrankaFormatedOIB>
    <izvorni_sadrzaj>  NILAN DIZAJN j.d.o.o. za trgovinu i usluge, OIB 18493507804</izvorni_sadrzaj>
    <derivirana_varijabla naziv="DomainObject.Predmet.ProtustrankaFormatedOIB_1">  NILAN DIZAJN j.d.o.o. za trgovinu i usluge, OIB 18493507804</derivirana_varijabla>
  </DomainObject.Predmet.ProtustrankaFormatedOIB>
  <DomainObject.Predmet.ProtustrankaFormatedWithAdress>
    <izvorni_sadrzaj> NILAN DIZAJN j.d.o.o. za trgovinu i usluge, Borovljani 19/A, 48000 Borovljani</izvorni_sadrzaj>
    <derivirana_varijabla naziv="DomainObject.Predmet.ProtustrankaFormatedWithAdress_1"> NILAN DIZAJN j.d.o.o. za trgovinu i usluge, Borovljani 19/A, 48000 Borovljani</derivirana_varijabla>
  </DomainObject.Predmet.ProtustrankaFormatedWithAdress>
  <DomainObject.Predmet.ProtustrankaFormatedWithAdressOIB>
    <izvorni_sadrzaj> NILAN DIZAJN j.d.o.o. za trgovinu i usluge, OIB 18493507804, Borovljani 19/A, 48000 Borovljani</izvorni_sadrzaj>
    <derivirana_varijabla naziv="DomainObject.Predmet.ProtustrankaFormatedWithAdressOIB_1"> NILAN DIZAJN j.d.o.o. za trgovinu i usluge, OIB 18493507804, Borovljani 19/A, 48000 Borovljani</derivirana_varijabla>
  </DomainObject.Predmet.ProtustrankaFormatedWithAdressOIB>
  <DomainObject.Predmet.ProtustrankaWithAdress>
    <izvorni_sadrzaj>NILAN DIZAJN j.d.o.o. za trgovinu i usluge Borovljani 19/A, 48000 Borovljani</izvorni_sadrzaj>
    <derivirana_varijabla naziv="DomainObject.Predmet.ProtustrankaWithAdress_1">NILAN DIZAJN j.d.o.o. za trgovinu i usluge Borovljani 19/A, 48000 Borovljani</derivirana_varijabla>
  </DomainObject.Predmet.ProtustrankaWithAdress>
  <DomainObject.Predmet.ProtustrankaWithAdressOIB>
    <izvorni_sadrzaj>NILAN DIZAJN j.d.o.o. za trgovinu i usluge, OIB 18493507804, Borovljani 19/A, 48000 Borovljani</izvorni_sadrzaj>
    <derivirana_varijabla naziv="DomainObject.Predmet.ProtustrankaWithAdressOIB_1">NILAN DIZAJN j.d.o.o. za trgovinu i usluge, OIB 18493507804, Borovljani 19/A, 48000 Borovljani</derivirana_varijabla>
  </DomainObject.Predmet.ProtustrankaWithAdressOIB>
  <DomainObject.Predmet.ProtustrankaNazivFormated>
    <izvorni_sadrzaj>NILAN DIZAJN j.d.o.o. za trgovinu i usluge</izvorni_sadrzaj>
    <derivirana_varijabla naziv="DomainObject.Predmet.ProtustrankaNazivFormated_1">NILAN DIZAJN j.d.o.o. za trgovinu i usluge</derivirana_varijabla>
  </DomainObject.Predmet.ProtustrankaNazivFormated>
  <DomainObject.Predmet.ProtustrankaNazivFormatedOIB>
    <izvorni_sadrzaj>NILAN DIZAJN j.d.o.o. za trgovinu i usluge, OIB 18493507804</izvorni_sadrzaj>
    <derivirana_varijabla naziv="DomainObject.Predmet.ProtustrankaNazivFormatedOIB_1">NILAN DIZAJN j.d.o.o. za trgovinu i usluge, OIB 18493507804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2135.11</izvorni_sadrzaj>
    <derivirana_varijabla naziv="DomainObject.Predmet.TrenutnaVrijednost_1">2135.11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NILAN DIZAJN j.d.o.o. za trgovinu i usluge</item>
    </izvorni_sadrzaj>
    <derivirana_varijabla naziv="DomainObject.Predmet.ProtuStrankaListFormated_1">
      <item>NILAN DIZAJN j.d.o.o. za trgovinu i usluge</item>
    </derivirana_varijabla>
  </DomainObject.Predmet.ProtuStrankaListFormated>
  <DomainObject.Predmet.ProtuStrankaListFormatedOIB>
    <izvorni_sadrzaj>
      <item>NILAN DIZAJN j.d.o.o. za trgovinu i usluge, OIB 18493507804</item>
    </izvorni_sadrzaj>
    <derivirana_varijabla naziv="DomainObject.Predmet.ProtuStrankaListFormatedOIB_1">
      <item>NILAN DIZAJN j.d.o.o. za trgovinu i usluge, OIB 18493507804</item>
    </derivirana_varijabla>
  </DomainObject.Predmet.ProtuStrankaListFormatedOIB>
  <DomainObject.Predmet.ProtuStrankaListFormatedWithAdress>
    <izvorni_sadrzaj>
      <item>NILAN DIZAJN j.d.o.o. za trgovinu i usluge, Borovljani 19/A, 48000 Borovljani</item>
    </izvorni_sadrzaj>
    <derivirana_varijabla naziv="DomainObject.Predmet.ProtuStrankaListFormatedWithAdress_1">
      <item>NILAN DIZAJN j.d.o.o. za trgovinu i usluge, Borovljani 19/A, 48000 Borovljani</item>
    </derivirana_varijabla>
  </DomainObject.Predmet.ProtuStrankaListFormatedWithAdress>
  <DomainObject.Predmet.ProtuStrankaListFormatedWithAdressOIB>
    <izvorni_sadrzaj>
      <item>NILAN DIZAJN j.d.o.o. za trgovinu i usluge, OIB 18493507804, Borovljani 19/A, 48000 Borovljani</item>
    </izvorni_sadrzaj>
    <derivirana_varijabla naziv="DomainObject.Predmet.ProtuStrankaListFormatedWithAdressOIB_1">
      <item>NILAN DIZAJN j.d.o.o. za trgovinu i usluge, OIB 18493507804, Borovljani 19/A, 48000 Borovljani</item>
    </derivirana_varijabla>
  </DomainObject.Predmet.ProtuStrankaListFormatedWithAdressOIB>
  <DomainObject.Predmet.ProtuStrankaListNazivFormated>
    <izvorni_sadrzaj>
      <item>NILAN DIZAJN j.d.o.o. za trgovinu i usluge</item>
    </izvorni_sadrzaj>
    <derivirana_varijabla naziv="DomainObject.Predmet.ProtuStrankaListNazivFormated_1">
      <item>NILAN DIZAJN j.d.o.o. za trgovinu i usluge</item>
    </derivirana_varijabla>
  </DomainObject.Predmet.ProtuStrankaListNazivFormated>
  <DomainObject.Predmet.ProtuStrankaListNazivFormatedOIB>
    <izvorni_sadrzaj>
      <item>NILAN DIZAJN j.d.o.o. za trgovinu i usluge, OIB 18493507804</item>
    </izvorni_sadrzaj>
    <derivirana_varijabla naziv="DomainObject.Predmet.ProtuStrankaListNazivFormatedOIB_1">
      <item>NILAN DIZAJN j.d.o.o. za trgovinu i usluge, OIB 18493507804</item>
    </derivirana_varijabla>
  </DomainObject.Predmet.ProtuStrankaListNazivFormatedOIB>
  <DomainObject.Predmet.OstaliListFormated>
    <izvorni_sadrzaj>
      <item>sudski registar</item>
      <item>DANIJEL BALAŠKO</item>
      <item>ŽDO VARAŽDIN, Građansko-upravni odjel</item>
    </izvorni_sadrzaj>
    <derivirana_varijabla naziv="DomainObject.Predmet.OstaliListFormated_1">
      <item>sudski registar</item>
      <item>DANIJEL BALAŠKO</item>
      <item>ŽDO VARAŽDIN, Građansko-upravni odjel</item>
    </derivirana_varijabla>
  </DomainObject.Predmet.OstaliListFormated>
  <DomainObject.Predmet.OstaliListFormatedOIB>
    <izvorni_sadrzaj>
      <item>sudski registar</item>
      <item>DANIJEL BALAŠKO, OIB 38562604008</item>
      <item>ŽDO VARAŽDIN, Građansko-upravni odjel</item>
    </izvorni_sadrzaj>
    <derivirana_varijabla naziv="DomainObject.Predmet.OstaliListFormatedOIB_1">
      <item>sudski registar</item>
      <item>DANIJEL BALAŠKO, OIB 38562604008</item>
      <item>ŽDO VARAŽDIN, Građansko-upravni odjel</item>
    </derivirana_varijabla>
  </DomainObject.Predmet.OstaliListFormatedOIB>
  <DomainObject.Predmet.OstaliListFormatedWithAdress>
    <izvorni_sadrzaj>
      <item>sudski registar</item>
      <item>DANIJEL BALAŠKO</item>
      <item>ŽDO VARAŽDIN, Građansko-upravni odjel</item>
    </izvorni_sadrzaj>
    <derivirana_varijabla naziv="DomainObject.Predmet.OstaliListFormatedWithAdress_1">
      <item>sudski registar</item>
      <item>DANIJEL BALAŠKO</item>
      <item>ŽDO VARAŽDIN, Građansko-upravni odjel</item>
    </derivirana_varijabla>
  </DomainObject.Predmet.OstaliListFormatedWithAdress>
  <DomainObject.Predmet.OstaliListFormatedWithAdressOIB>
    <izvorni_sadrzaj>
      <item>sudski registar</item>
      <item>DANIJEL BALAŠKO, OIB 38562604008</item>
      <item>ŽDO VARAŽDIN, Građansko-upravni odjel</item>
    </izvorni_sadrzaj>
    <derivirana_varijabla naziv="DomainObject.Predmet.OstaliListFormatedWithAdressOIB_1">
      <item>sudski registar</item>
      <item>DANIJEL BALAŠKO, OIB 38562604008</item>
      <item>ŽDO VARAŽDIN, Građansko-upravni odjel</item>
    </derivirana_varijabla>
  </DomainObject.Predmet.OstaliListFormatedWithAdressOIB>
  <DomainObject.Predmet.OstaliListNazivFormated>
    <izvorni_sadrzaj>
      <item>sudski registar</item>
      <item>DANIJEL BALAŠKO</item>
      <item>ŽDO VARAŽDIN, Građansko-upravni odjel</item>
    </izvorni_sadrzaj>
    <derivirana_varijabla naziv="DomainObject.Predmet.OstaliListNazivFormated_1">
      <item>sudski registar</item>
      <item>DANIJEL BALAŠKO</item>
      <item>ŽDO VARAŽDIN, Građansko-upravni odjel</item>
    </derivirana_varijabla>
  </DomainObject.Predmet.OstaliListNazivFormated>
  <DomainObject.Predmet.OstaliListNazivFormatedOIB>
    <izvorni_sadrzaj>
      <item>sudski registar</item>
      <item>DANIJEL BALAŠKO, OIB 38562604008</item>
      <item>ŽDO VARAŽDIN, Građansko-upravni odjel</item>
    </izvorni_sadrzaj>
    <derivirana_varijabla naziv="DomainObject.Predmet.OstaliListNazivFormatedOIB_1">
      <item>sudski registar</item>
      <item>DANIJEL BALAŠKO, OIB 38562604008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St-762/2016-5</izvorni_sadrzaj>
    <derivirana_varijabla naziv="DomainObject.PoslovniBrojDokumenta_1">St-762/2016-5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NILAN DIZAJN j.d.o.o. za trgovinu i usluge</izvorni_sadrzaj>
    <derivirana_varijabla naziv="DomainObject.Predmet.ProtustrankaIDrugi_1">NILAN DIZAJN j.d.o.o.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NILAN DIZAJN j.d.o.o. za trgovinu i usluge, OIB 18493507804, Borovljani 19/A, 48000 Borovljani</izvorni_sadrzaj>
    <derivirana_varijabla naziv="DomainObject.Predmet.ProtustrankaIDrugiAdressOIB_1">NILAN DIZAJN j.d.o.o. za trgovinu i usluge, OIB 18493507804,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NILAN DIZAJN j.d.o.o. za trgovinu i usluge</item>
      <item>sudski registar</item>
      <item>DANIJEL BALAŠKO</item>
      <item>ŽDO VARAŽDIN, Građansko-upravni odjel</item>
    </izvorni_sadrzaj>
    <derivirana_varijabla naziv="DomainObject.Predmet.SudioniciListNaziv_1">
      <item>Financijska agencija</item>
      <item>NILAN DIZAJN j.d.o.o. za trgovinu i usluge</item>
      <item>sudski registar</item>
      <item>DANIJEL BALAŠKO</item>
      <item>ŽDO VARAŽDIN, Građansko-upravni odjel</item>
    </derivirana_varijabla>
  </DomainObject.Predmet.SudioniciListNaziv>
  <DomainObject.Predmet.SudioniciListAdressOIB>
    <izvorni_sadrzaj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izvorni_sadrzaj>
    <derivirana_varijabla naziv="DomainObject.Predmet.SudioniciListAdressOIB_1"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318A9-31D6-435D-A168-9CCC50576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2012</properties:Characters>
  <properties:Lines>70</properties:Lines>
  <properties:Paragraphs>26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2017-01-24T13:56:00Z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St-762/2016-5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