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accd" w14:paraId="23eaccd" w:rsidRDefault="00F222D9" w:rsidR="00F222D9" w:rsidRPr="00603DB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0C53CE" w:rsidR="000C53CE" w:rsidRPr="00603DB5">
      <w:pPr>
        <w:jc w:val="both"/>
        <w:rPr>
          <w:rFonts w:hAnsi="Times New Roman" w:ascii="Times New Roman"/>
          <w:b w:val="false"/>
        </w:rPr>
      </w:pPr>
    </w:p>
    <w:p w:rsidRDefault="00AC31E5" w:rsidR="00AC31E5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P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U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B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L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 xml:space="preserve">A </w:t>
      </w:r>
      <w:r w:rsidR="00281BF0">
        <w:rPr>
          <w:rFonts w:hAnsi="Times New Roman" w:ascii="Times New Roman"/>
          <w:b w:val="false"/>
          <w:bCs/>
        </w:rPr>
        <w:t xml:space="preserve">   </w:t>
      </w:r>
      <w:r w:rsidRPr="00603DB5">
        <w:rPr>
          <w:rFonts w:hAnsi="Times New Roman" w:ascii="Times New Roman"/>
          <w:b w:val="false"/>
          <w:bCs/>
        </w:rPr>
        <w:t>H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R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V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T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S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K</w:t>
      </w:r>
      <w:r w:rsidR="00281BF0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A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ED5220" w:rsidP="00ED5220" w:rsidR="00ED5220" w:rsidRPr="00ED5220">
      <w:pPr>
        <w:jc w:val="both"/>
        <w:rPr>
          <w:rFonts w:hAnsi="Times New Roman" w:ascii="Times New Roman"/>
          <w:b w:val="false"/>
        </w:rPr>
      </w:pPr>
      <w:r w:rsidRPr="00ED5220">
        <w:rPr>
          <w:rFonts w:hAnsi="Times New Roman" w:ascii="Times New Roman"/>
          <w:b w:val="false"/>
        </w:rPr>
        <w:tab/>
      </w:r>
      <w:r w:rsidRPr="00ED5220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Financijska agencija, Zagreb, Ulica grada Vukovara 70, OIB: 85821130368, Regionalni centar: Rijeka, Nagodbeno vijeće: RI01, Rijeka, Frana Kurelca 8, radi pokretanja stečajnog postupka nad dužnikom </w:t>
      </w:r>
      <w:bookmarkStart w:name="OLE_LINK3" w:id="1"/>
      <w:bookmarkStart w:name="OLE_LINK2" w:id="2"/>
      <w:r w:rsidR="00935939" w:rsidRPr="00935939">
        <w:rPr>
          <w:rFonts w:hAnsi="Times New Roman" w:ascii="Times New Roman"/>
          <w:b w:val="false"/>
          <w:bCs/>
        </w:rPr>
        <w:t>KROMA DOMUS</w:t>
      </w:r>
      <w:r w:rsidR="00935939" w:rsidRPr="00935939">
        <w:rPr>
          <w:rFonts w:hAnsi="Times New Roman" w:ascii="Times New Roman"/>
          <w:b w:val="false"/>
        </w:rPr>
        <w:t xml:space="preserve"> društvo s ograničenom odgovornošću za građenje, projektiranje i usluge Rijeka, Bujska 26</w:t>
      </w:r>
      <w:r w:rsidRPr="00935939">
        <w:rPr>
          <w:rFonts w:hAnsi="Times New Roman" w:ascii="Times New Roman"/>
          <w:b w:val="false"/>
        </w:rPr>
        <w:t xml:space="preserve">, OIB: </w:t>
      </w:r>
      <w:r w:rsidR="00935939" w:rsidRPr="00935939">
        <w:rPr>
          <w:rFonts w:hAnsi="Times New Roman" w:ascii="Times New Roman"/>
          <w:b w:val="false"/>
        </w:rPr>
        <w:t>57542976521</w:t>
      </w:r>
      <w:r w:rsidRPr="00ED5220">
        <w:rPr>
          <w:rFonts w:hAnsi="Times New Roman" w:ascii="Times New Roman"/>
          <w:b w:val="false"/>
        </w:rPr>
        <w:t>,</w:t>
      </w:r>
      <w:bookmarkEnd w:id="1"/>
      <w:bookmarkEnd w:id="2"/>
      <w:r w:rsidRPr="00ED5220">
        <w:rPr>
          <w:rFonts w:hAnsi="Times New Roman" w:ascii="Times New Roman"/>
          <w:b w:val="false"/>
        </w:rPr>
        <w:t xml:space="preserve"> dana </w:t>
      </w:r>
      <w:r w:rsidR="006E3631">
        <w:rPr>
          <w:rFonts w:hAnsi="Times New Roman" w:ascii="Times New Roman"/>
          <w:b w:val="false"/>
        </w:rPr>
        <w:t>3</w:t>
      </w:r>
      <w:r w:rsidRPr="00ED5220">
        <w:rPr>
          <w:rFonts w:hAnsi="Times New Roman" w:ascii="Times New Roman"/>
          <w:b w:val="false"/>
        </w:rPr>
        <w:t xml:space="preserve">. rujna 2015. godine </w:t>
      </w:r>
    </w:p>
    <w:p w:rsidRDefault="008F581A" w:rsidP="008F581A" w:rsidR="008F581A" w:rsidRPr="000562CC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center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  <w:bCs/>
        </w:rPr>
        <w:t>r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š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i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o</w:t>
      </w:r>
      <w:r w:rsidR="00DC39D8">
        <w:rPr>
          <w:rFonts w:hAnsi="Times New Roman" w:ascii="Times New Roman"/>
          <w:b w:val="false"/>
          <w:bCs/>
        </w:rPr>
        <w:t xml:space="preserve">    </w:t>
      </w:r>
      <w:r w:rsidRPr="00603DB5">
        <w:rPr>
          <w:rFonts w:hAnsi="Times New Roman" w:ascii="Times New Roman"/>
          <w:b w:val="false"/>
          <w:bCs/>
        </w:rPr>
        <w:t xml:space="preserve"> j</w:t>
      </w:r>
      <w:r w:rsidR="00DC39D8">
        <w:rPr>
          <w:rFonts w:hAnsi="Times New Roman" w:ascii="Times New Roman"/>
          <w:b w:val="false"/>
          <w:bCs/>
        </w:rPr>
        <w:t xml:space="preserve"> </w:t>
      </w:r>
      <w:r w:rsidRPr="00603DB5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603DB5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603DB5">
      <w:pPr>
        <w:ind w:firstLine="1440"/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I. </w:t>
      </w:r>
      <w:r w:rsidR="00F222D9" w:rsidRPr="00603DB5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603DB5">
        <w:rPr>
          <w:rFonts w:hAnsi="Times New Roman" w:ascii="Times New Roman"/>
          <w:b w:val="false"/>
        </w:rPr>
        <w:t xml:space="preserve"> </w:t>
      </w:r>
      <w:r w:rsidR="00935939" w:rsidRPr="00935939">
        <w:rPr>
          <w:rFonts w:hAnsi="Times New Roman" w:ascii="Times New Roman"/>
          <w:b w:val="false"/>
          <w:bCs/>
        </w:rPr>
        <w:t>KROMA DOMUS</w:t>
      </w:r>
      <w:r w:rsidR="00935939" w:rsidRPr="00935939">
        <w:rPr>
          <w:rFonts w:hAnsi="Times New Roman" w:ascii="Times New Roman"/>
          <w:b w:val="false"/>
        </w:rPr>
        <w:t xml:space="preserve"> društvo s ograničenom odgovornošću za građenje, projektiranje i usluge Rijeka, Bujska 26, OIB: 57542976521</w:t>
      </w:r>
      <w:r w:rsidRPr="00603DB5">
        <w:rPr>
          <w:rFonts w:hAnsi="Times New Roman" w:ascii="Times New Roman"/>
          <w:b w:val="false"/>
        </w:rPr>
        <w:t>.</w:t>
      </w:r>
    </w:p>
    <w:p w:rsidRDefault="00F222D9" w:rsidP="00D823AB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 </w:t>
      </w:r>
      <w:r w:rsidR="00AB23B6" w:rsidRPr="00603DB5">
        <w:rPr>
          <w:rFonts w:hAnsi="Times New Roman" w:ascii="Times New Roman"/>
          <w:b w:val="false"/>
        </w:rPr>
        <w:t xml:space="preserve">          </w:t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="003A109B" w:rsidRPr="00603DB5">
        <w:rPr>
          <w:rFonts w:hAnsi="Times New Roman" w:ascii="Times New Roman"/>
          <w:b w:val="false"/>
        </w:rPr>
        <w:t>II</w:t>
      </w:r>
      <w:r w:rsidRPr="00603DB5">
        <w:rPr>
          <w:rFonts w:hAnsi="Times New Roman" w:ascii="Times New Roman"/>
          <w:b w:val="false"/>
        </w:rPr>
        <w:t>I</w:t>
      </w:r>
      <w:r w:rsidR="00F222D9" w:rsidRPr="00603DB5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9477D2" w:rsidR="00F222D9" w:rsidRPr="00603DB5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5. studenoga</w:t>
      </w:r>
      <w:r w:rsidR="008F581A">
        <w:rPr>
          <w:rFonts w:hAnsi="Times New Roman" w:ascii="Times New Roman"/>
          <w:b w:val="false"/>
          <w:bCs/>
        </w:rPr>
        <w:t xml:space="preserve"> </w:t>
      </w:r>
      <w:r w:rsidR="00547D58" w:rsidRPr="00603DB5">
        <w:rPr>
          <w:rFonts w:hAnsi="Times New Roman" w:ascii="Times New Roman"/>
          <w:b w:val="false"/>
          <w:bCs/>
        </w:rPr>
        <w:t>201</w:t>
      </w:r>
      <w:r w:rsidR="00D823AB">
        <w:rPr>
          <w:rFonts w:hAnsi="Times New Roman" w:ascii="Times New Roman"/>
          <w:b w:val="false"/>
          <w:bCs/>
        </w:rPr>
        <w:t>5</w:t>
      </w:r>
      <w:r w:rsidR="00F222D9" w:rsidRPr="00603DB5">
        <w:rPr>
          <w:rFonts w:hAnsi="Times New Roman" w:ascii="Times New Roman"/>
          <w:b w:val="false"/>
          <w:bCs/>
        </w:rPr>
        <w:t xml:space="preserve">. godine  u </w:t>
      </w:r>
      <w:r>
        <w:rPr>
          <w:rFonts w:hAnsi="Times New Roman" w:ascii="Times New Roman"/>
          <w:b w:val="false"/>
          <w:bCs/>
        </w:rPr>
        <w:t>9</w:t>
      </w:r>
      <w:r w:rsidR="00F222D9" w:rsidRPr="00603DB5">
        <w:rPr>
          <w:rFonts w:hAnsi="Times New Roman" w:ascii="Times New Roman"/>
          <w:b w:val="false"/>
          <w:bCs/>
        </w:rPr>
        <w:t>:00 sati</w:t>
      </w:r>
    </w:p>
    <w:p w:rsidRDefault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603DB5">
        <w:rPr>
          <w:rFonts w:hAnsi="Times New Roman" w:ascii="Times New Roman"/>
          <w:b w:val="false"/>
        </w:rPr>
        <w:t>3</w:t>
      </w:r>
      <w:r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na koje se pozivaju:</w:t>
      </w:r>
    </w:p>
    <w:p w:rsidRDefault="00F222D9" w:rsidR="00E02317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3A109B" w:rsidRPr="00603DB5">
        <w:rPr>
          <w:rFonts w:hAnsi="Times New Roman" w:ascii="Times New Roman"/>
          <w:b w:val="false"/>
        </w:rPr>
        <w:t>,</w:t>
      </w:r>
    </w:p>
    <w:p w:rsidRDefault="009255A4" w:rsidP="00E02317" w:rsidR="00F222D9" w:rsidRPr="00D823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823AB">
        <w:rPr>
          <w:rFonts w:hAnsi="Times New Roman" w:ascii="Times New Roman"/>
          <w:b w:val="false"/>
        </w:rPr>
        <w:t>- zastupnik dužnika po zakonu</w:t>
      </w:r>
      <w:r w:rsidR="00D823AB" w:rsidRPr="00D823AB">
        <w:rPr>
          <w:rFonts w:hAnsi="Times New Roman" w:ascii="Times New Roman"/>
          <w:b w:val="false"/>
        </w:rPr>
        <w:t xml:space="preserve"> </w:t>
      </w:r>
      <w:r w:rsidR="009477D2" w:rsidRPr="009477D2">
        <w:rPr>
          <w:rFonts w:hAnsi="Times New Roman" w:ascii="Times New Roman"/>
          <w:b w:val="false"/>
        </w:rPr>
        <w:t>Jadran Topčagić, OIB: 29546385485, Kostrena, Vrh Martinšćice 83/c</w:t>
      </w:r>
      <w:r w:rsidR="00F222D9" w:rsidRPr="00D823AB">
        <w:rPr>
          <w:rFonts w:hAnsi="Times New Roman" w:ascii="Times New Roman"/>
          <w:b w:val="false"/>
        </w:rPr>
        <w:t>,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534EA2" w:rsidRPr="00603DB5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603DB5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603DB5">
          <w:rPr>
            <w:rFonts w:hAnsi="Times New Roman" w:ascii="Times New Roman"/>
            <w:b w:val="false"/>
          </w:rPr>
          <w:t>49. st</w:t>
        </w:r>
      </w:smartTag>
      <w:r w:rsidRPr="00603DB5">
        <w:rPr>
          <w:rFonts w:hAnsi="Times New Roman" w:ascii="Times New Roman"/>
          <w:b w:val="false"/>
        </w:rPr>
        <w:t>. 1. i 2. Stečajnog zakona).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I</w:t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Nalaže se </w:t>
      </w:r>
      <w:r w:rsidR="009477D2" w:rsidRPr="009477D2">
        <w:rPr>
          <w:rFonts w:hAnsi="Times New Roman" w:ascii="Times New Roman"/>
          <w:b w:val="false"/>
        </w:rPr>
        <w:t>Jadran</w:t>
      </w:r>
      <w:r w:rsidR="009477D2">
        <w:rPr>
          <w:rFonts w:hAnsi="Times New Roman" w:ascii="Times New Roman"/>
          <w:b w:val="false"/>
        </w:rPr>
        <w:t>u</w:t>
      </w:r>
      <w:r w:rsidR="009477D2" w:rsidRPr="009477D2">
        <w:rPr>
          <w:rFonts w:hAnsi="Times New Roman" w:ascii="Times New Roman"/>
          <w:b w:val="false"/>
        </w:rPr>
        <w:t xml:space="preserve"> Topčagić</w:t>
      </w:r>
      <w:r w:rsidR="009477D2">
        <w:rPr>
          <w:rFonts w:hAnsi="Times New Roman" w:ascii="Times New Roman"/>
          <w:b w:val="false"/>
        </w:rPr>
        <w:t>u</w:t>
      </w:r>
      <w:r w:rsidR="009477D2" w:rsidRPr="009477D2">
        <w:rPr>
          <w:rFonts w:hAnsi="Times New Roman" w:ascii="Times New Roman"/>
          <w:b w:val="false"/>
        </w:rPr>
        <w:t>, OIB: 29546385485, Kostrena, Vrh Martinšćice 83/c</w:t>
      </w:r>
      <w:r w:rsidR="009477D2" w:rsidRPr="00EA572E">
        <w:rPr>
          <w:rFonts w:hAnsi="Times New Roman" w:ascii="Times New Roman"/>
          <w:b w:val="false"/>
        </w:rPr>
        <w:t xml:space="preserve"> </w:t>
      </w:r>
      <w:r w:rsidRPr="00EA572E">
        <w:rPr>
          <w:rFonts w:hAnsi="Times New Roman" w:ascii="Times New Roman"/>
          <w:b w:val="false"/>
        </w:rPr>
        <w:t xml:space="preserve">da u roku od tri dana dostavi sudu uz poziv na gornji posl. br. popis imovine dužnika. </w:t>
      </w:r>
    </w:p>
    <w:p w:rsidRDefault="00D823AB" w:rsidP="00D823AB" w:rsidR="00D823AB" w:rsidRPr="00EA572E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V</w:t>
      </w:r>
      <w:r w:rsidRPr="00EA572E">
        <w:rPr>
          <w:rFonts w:hAnsi="Times New Roman" w:ascii="Times New Roman"/>
          <w:b w:val="false"/>
        </w:rPr>
        <w:t xml:space="preserve">. </w:t>
      </w:r>
      <w:r w:rsidR="009477D2" w:rsidRPr="009477D2">
        <w:rPr>
          <w:rFonts w:hAnsi="Times New Roman" w:ascii="Times New Roman"/>
          <w:b w:val="false"/>
        </w:rPr>
        <w:t>Jadran Topčagić, OIB: 29546385485, Kostrena, Vrh Martinšćice 83/c</w:t>
      </w:r>
      <w:r w:rsidR="009477D2" w:rsidRPr="00EA572E">
        <w:rPr>
          <w:rFonts w:hAnsi="Times New Roman" w:ascii="Times New Roman"/>
          <w:b w:val="false"/>
        </w:rPr>
        <w:t xml:space="preserve"> </w:t>
      </w:r>
      <w:r w:rsidRPr="00EA572E">
        <w:rPr>
          <w:rFonts w:hAnsi="Times New Roman" w:ascii="Times New Roman"/>
          <w:b w:val="false"/>
        </w:rPr>
        <w:t xml:space="preserve">se upozorava kako u skladu s odredbom članka 43. stavak 4. Stečajnog zakona </w:t>
      </w:r>
      <w:r w:rsidRPr="00EA572E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EA572E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obavijesti, izvješća, izjava ili popisa iz točke I. izreke ovog rješenja odnosno podataka i obavijesti koje sud od njega zatraži.</w:t>
      </w:r>
    </w:p>
    <w:p w:rsidRDefault="009608AF" w:rsidR="009608AF" w:rsidRPr="00603DB5">
      <w:pPr>
        <w:rPr>
          <w:rFonts w:hAnsi="Times New Roman" w:ascii="Times New Roman"/>
          <w:b w:val="false"/>
        </w:rPr>
      </w:pPr>
    </w:p>
    <w:p w:rsidRDefault="00F222D9" w:rsidR="00F222D9" w:rsidRPr="00603DB5">
      <w:pPr>
        <w:pStyle w:val="Naslov2"/>
        <w:rPr>
          <w:bCs/>
          <w:sz w:val="24"/>
        </w:rPr>
      </w:pPr>
      <w:r w:rsidRPr="00603DB5">
        <w:rPr>
          <w:bCs/>
          <w:sz w:val="24"/>
        </w:rPr>
        <w:lastRenderedPageBreak/>
        <w:t>Obrazloženje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  <w:bCs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603DB5">
        <w:rPr>
          <w:rFonts w:hAnsi="Times New Roman" w:ascii="Times New Roman"/>
          <w:b w:val="false"/>
        </w:rPr>
        <w:t xml:space="preserve"> </w:t>
      </w:r>
      <w:r w:rsidR="009477D2" w:rsidRPr="00935939">
        <w:rPr>
          <w:rFonts w:hAnsi="Times New Roman" w:ascii="Times New Roman"/>
          <w:b w:val="false"/>
          <w:bCs/>
        </w:rPr>
        <w:t>KROMA DOMUS</w:t>
      </w:r>
      <w:r w:rsidR="009477D2" w:rsidRPr="00935939">
        <w:rPr>
          <w:rFonts w:hAnsi="Times New Roman" w:ascii="Times New Roman"/>
          <w:b w:val="false"/>
        </w:rPr>
        <w:t xml:space="preserve"> društvo s ograničenom odgovornošću za građenje, projektiranje i usluge Rijeka, Bujska 26, OIB: 57542976521</w:t>
      </w:r>
      <w:r w:rsidR="004E7334" w:rsidRPr="00603DB5">
        <w:rPr>
          <w:rFonts w:hAnsi="Times New Roman" w:ascii="Times New Roman"/>
          <w:b w:val="false"/>
        </w:rPr>
        <w:t>.</w:t>
      </w:r>
    </w:p>
    <w:p w:rsidRDefault="00F222D9" w:rsidR="00A06A13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  <w:t xml:space="preserve">Stečajni je sudac izvršio uvid u </w:t>
      </w:r>
      <w:r w:rsidR="00B2186D">
        <w:rPr>
          <w:rFonts w:hAnsi="Times New Roman" w:ascii="Times New Roman"/>
          <w:b w:val="false"/>
        </w:rPr>
        <w:t xml:space="preserve">potvrdu Financijske agencije </w:t>
      </w:r>
      <w:r w:rsidR="009608AF" w:rsidRPr="00603DB5">
        <w:rPr>
          <w:rFonts w:hAnsi="Times New Roman" w:ascii="Times New Roman"/>
          <w:b w:val="false"/>
        </w:rPr>
        <w:t xml:space="preserve">od </w:t>
      </w:r>
      <w:r w:rsidR="00B2186D">
        <w:rPr>
          <w:rFonts w:hAnsi="Times New Roman" w:ascii="Times New Roman"/>
          <w:b w:val="false"/>
        </w:rPr>
        <w:t>2</w:t>
      </w:r>
      <w:r w:rsidR="009477D2">
        <w:rPr>
          <w:rFonts w:hAnsi="Times New Roman" w:ascii="Times New Roman"/>
          <w:b w:val="false"/>
        </w:rPr>
        <w:t>4</w:t>
      </w:r>
      <w:r w:rsidR="00B2186D">
        <w:rPr>
          <w:rFonts w:hAnsi="Times New Roman" w:ascii="Times New Roman"/>
          <w:b w:val="false"/>
        </w:rPr>
        <w:t xml:space="preserve">. </w:t>
      </w:r>
      <w:r w:rsidR="009477D2">
        <w:rPr>
          <w:rFonts w:hAnsi="Times New Roman" w:ascii="Times New Roman"/>
          <w:b w:val="false"/>
        </w:rPr>
        <w:t>kolovoza</w:t>
      </w:r>
      <w:r w:rsidR="00B2186D">
        <w:rPr>
          <w:rFonts w:hAnsi="Times New Roman" w:ascii="Times New Roman"/>
          <w:b w:val="false"/>
        </w:rPr>
        <w:t xml:space="preserve"> 2015</w:t>
      </w:r>
      <w:r w:rsidR="009608AF" w:rsidRPr="00603DB5">
        <w:rPr>
          <w:rFonts w:hAnsi="Times New Roman" w:ascii="Times New Roman"/>
          <w:b w:val="false"/>
        </w:rPr>
        <w:t xml:space="preserve">. godine </w:t>
      </w:r>
      <w:r w:rsidR="009255A4" w:rsidRPr="00603DB5">
        <w:rPr>
          <w:rFonts w:hAnsi="Times New Roman" w:ascii="Times New Roman"/>
          <w:b w:val="false"/>
        </w:rPr>
        <w:t xml:space="preserve">(list </w:t>
      </w:r>
      <w:r w:rsidR="001F26C6">
        <w:rPr>
          <w:rFonts w:hAnsi="Times New Roman" w:ascii="Times New Roman"/>
          <w:b w:val="false"/>
        </w:rPr>
        <w:t>2</w:t>
      </w:r>
      <w:r w:rsidR="009255A4" w:rsidRPr="00603DB5">
        <w:rPr>
          <w:rFonts w:hAnsi="Times New Roman" w:ascii="Times New Roman"/>
          <w:b w:val="false"/>
        </w:rPr>
        <w:t xml:space="preserve"> spisa</w:t>
      </w:r>
      <w:r w:rsidR="0056291E" w:rsidRPr="00603DB5">
        <w:rPr>
          <w:rFonts w:hAnsi="Times New Roman" w:ascii="Times New Roman"/>
          <w:b w:val="false"/>
        </w:rPr>
        <w:t>)</w:t>
      </w:r>
      <w:r w:rsidR="009255A4" w:rsidRPr="00603DB5">
        <w:rPr>
          <w:rFonts w:hAnsi="Times New Roman" w:ascii="Times New Roman"/>
          <w:b w:val="false"/>
        </w:rPr>
        <w:t xml:space="preserve"> </w:t>
      </w:r>
      <w:r w:rsidR="0056291E" w:rsidRPr="00603DB5">
        <w:rPr>
          <w:rFonts w:hAnsi="Times New Roman" w:ascii="Times New Roman"/>
          <w:b w:val="false"/>
        </w:rPr>
        <w:t>utvrdivši tako</w:t>
      </w:r>
      <w:r w:rsidR="00A06A13"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1F26C6">
        <w:rPr>
          <w:rFonts w:hAnsi="Times New Roman" w:ascii="Times New Roman"/>
          <w:b w:val="false"/>
        </w:rPr>
        <w:t>.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Kako se stečajni postupak pokreće prijedlogom vjerovnika ili dužnika prema čl. 39. st. 1. Stečajnog zakona, a predlagatelj je na opisani način dokazao da je ovlašten podnijeti prijedlog u smislu čl. 39. st. 2. Stečajnog zakona, ostvarene su propisane pretpostavke za pokretanje stečajnog postupka.   </w:t>
      </w:r>
    </w:p>
    <w:p w:rsidRDefault="00D823AB" w:rsidP="00D823AB" w:rsidR="00D823AB">
      <w:pPr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ab/>
      </w:r>
      <w:r w:rsidRPr="00EA572E">
        <w:rPr>
          <w:rFonts w:hAnsi="Times New Roman" w:ascii="Times New Roman"/>
          <w:b w:val="false"/>
        </w:rPr>
        <w:tab/>
        <w:t>Člankom 43. stavak 1. i 3. Stečajnog zakona propisano je da stečajni sudac može, ako ocijeni da je to potrebno, rješenjem narediti osobama koje vode poslove dužnika i članovima nadzornog odbora dužnika, kao i zaposlenicima dužnika, i u slučaju ako im je prestala dužnost, odnosno zaposlenje davanje prokazne izjave ili prokaznoga popisa imovine u skladu s odredbama pravila ovrhe.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članka 10. Zakona o izmjenama i dopunama Ovršnog zakona (NN 93/14) koji je stupio na snagu 1. rujna 2014. godine brisani su naslov iznad članka 17. i članak 17. Ovršnog zakona (NN br. 112/12 i 25/13) kojima su bili uređeni instituti prokazne izjave i prokaznog popisa imovine i koji kao takvi u odredbama Ovršnog zakona više ne postoje. </w:t>
      </w:r>
    </w:p>
    <w:p w:rsidRDefault="00D823AB" w:rsidP="00D823AB" w:rsidR="00D823AB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Međutim sud, ako smatra potrebnim, može osobama iz čl. 43. st. 1. Stečajnog zakona naložiti dostavu popisa imovine dužnika ili kojeg drugog potrebnog podatka, ali ne i prokazne izjave ili prokaznog popisa imovine u skladu s odredbama Ovršnog zakona, koje ne postoje, ali bi se radi pribave podataka mogao koristiti i tražiti podatke koji su bili predviđeni u nekadašnjim odredbama Ovršnog zakona o prokaznoj izjavi i prokaznom popisu imovine, a o eventualnom nepostupanju po nalogu suda koristiti se ovlastima iz Stečajnog zakona (čl. 43. st. 7.). Isto je stajalište zauzeo Visoki trgovački sud Republike Hrvatske u rješenju posl. br. 56.Pž-324/15-3</w:t>
      </w:r>
      <w:r w:rsidRPr="00EA572E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 28. siječnja 2015. godine.</w:t>
      </w:r>
    </w:p>
    <w:p w:rsidRDefault="00D823AB" w:rsidP="00D823AB" w:rsidR="00D823AB" w:rsidRPr="00EA572E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 i na temelju citiranih zakonskih odredbi </w:t>
      </w:r>
      <w:r w:rsidRPr="00EA572E">
        <w:rPr>
          <w:rFonts w:hAnsi="Times New Roman" w:ascii="Times New Roman"/>
          <w:b w:val="false"/>
        </w:rPr>
        <w:t>odlučeno</w:t>
      </w:r>
      <w:r>
        <w:rPr>
          <w:rFonts w:hAnsi="Times New Roman" w:ascii="Times New Roman"/>
          <w:b w:val="false"/>
        </w:rPr>
        <w:t xml:space="preserve"> je</w:t>
      </w:r>
      <w:r w:rsidRPr="00EA572E">
        <w:rPr>
          <w:rFonts w:hAnsi="Times New Roman" w:ascii="Times New Roman"/>
          <w:b w:val="false"/>
        </w:rPr>
        <w:t xml:space="preserve"> kao u </w:t>
      </w:r>
      <w:r>
        <w:rPr>
          <w:rFonts w:hAnsi="Times New Roman" w:ascii="Times New Roman"/>
          <w:b w:val="false"/>
        </w:rPr>
        <w:t>izreci</w:t>
      </w:r>
      <w:r w:rsidRPr="00EA572E">
        <w:rPr>
          <w:rFonts w:hAnsi="Times New Roman" w:ascii="Times New Roman"/>
          <w:b w:val="false"/>
        </w:rPr>
        <w:t xml:space="preserve"> ovog rješenja.</w:t>
      </w:r>
    </w:p>
    <w:p w:rsidRDefault="009608AF" w:rsidR="009608AF" w:rsidRPr="00603DB5">
      <w:pPr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6E3631">
        <w:rPr>
          <w:rFonts w:hAnsi="Times New Roman" w:ascii="Times New Roman"/>
          <w:b w:val="false"/>
        </w:rPr>
        <w:t>3</w:t>
      </w:r>
      <w:r w:rsidR="00B2186D">
        <w:rPr>
          <w:rFonts w:hAnsi="Times New Roman" w:ascii="Times New Roman"/>
          <w:b w:val="false"/>
        </w:rPr>
        <w:t>. rujna 2015</w:t>
      </w:r>
      <w:r w:rsidRPr="00603DB5">
        <w:rPr>
          <w:rFonts w:hAnsi="Times New Roman" w:ascii="Times New Roman"/>
          <w:b w:val="false"/>
        </w:rPr>
        <w:t>. godine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603DB5">
        <w:rPr>
          <w:rFonts w:hAnsi="Times New Roman" w:ascii="Times New Roman"/>
          <w:b w:val="false"/>
        </w:rPr>
        <w:t xml:space="preserve">   </w:t>
      </w:r>
      <w:r w:rsidR="00AC31E5" w:rsidRPr="00603DB5">
        <w:rPr>
          <w:rFonts w:hAnsi="Times New Roman" w:ascii="Times New Roman"/>
          <w:b w:val="false"/>
        </w:rPr>
        <w:t xml:space="preserve">         </w:t>
      </w:r>
      <w:r w:rsidR="00313DDB" w:rsidRPr="00603DB5">
        <w:rPr>
          <w:rFonts w:hAnsi="Times New Roman" w:ascii="Times New Roman"/>
          <w:b w:val="false"/>
        </w:rPr>
        <w:t xml:space="preserve">    </w:t>
      </w:r>
      <w:r w:rsidRPr="00603DB5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603DB5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</w:t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  <w:r w:rsidRPr="00603DB5">
        <w:rPr>
          <w:rFonts w:hAnsi="Times New Roman" w:ascii="Times New Roman"/>
          <w:b w:val="false"/>
        </w:rPr>
        <w:tab/>
      </w:r>
    </w:p>
    <w:p w:rsidRDefault="00F222D9" w:rsidR="00F222D9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UPUTA O PRAVNOM LIJEKU:</w:t>
      </w:r>
    </w:p>
    <w:p w:rsidRDefault="00F222D9" w:rsidP="00D823AB" w:rsidR="00D823AB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ab/>
        <w:t xml:space="preserve">Protiv  rješenja </w:t>
      </w:r>
      <w:r w:rsidR="009608AF" w:rsidRPr="00603DB5">
        <w:rPr>
          <w:rFonts w:hAnsi="Times New Roman" w:ascii="Times New Roman"/>
          <w:b w:val="false"/>
        </w:rPr>
        <w:t xml:space="preserve">o pokretanju prethodnog postupka </w:t>
      </w:r>
      <w:r w:rsidRPr="00603DB5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="00D823AB" w:rsidRPr="00603DB5">
          <w:rPr>
            <w:rFonts w:hAnsi="Times New Roman" w:ascii="Times New Roman"/>
            <w:b w:val="false"/>
          </w:rPr>
          <w:t>11. st</w:t>
        </w:r>
      </w:smartTag>
      <w:r w:rsidR="00D823AB" w:rsidRPr="00603DB5">
        <w:rPr>
          <w:rFonts w:hAnsi="Times New Roman" w:ascii="Times New Roman"/>
          <w:b w:val="false"/>
        </w:rPr>
        <w:t>.1. u svezi čl. 42. Stečajnog zakona).</w:t>
      </w:r>
    </w:p>
    <w:p w:rsidRDefault="00D823AB" w:rsidP="00D823AB" w:rsidR="00D823AB" w:rsidRPr="00EA572E">
      <w:pPr>
        <w:rPr>
          <w:rFonts w:hAnsi="Times New Roman" w:ascii="Times New Roman"/>
          <w:b w:val="false"/>
        </w:rPr>
      </w:pPr>
    </w:p>
    <w:p w:rsidRDefault="00D823AB" w:rsidP="00D823AB" w:rsidR="00D823AB" w:rsidRPr="00EA572E">
      <w:pPr>
        <w:ind w:firstLine="720"/>
        <w:jc w:val="both"/>
        <w:rPr>
          <w:rFonts w:hAnsi="Times New Roman" w:ascii="Times New Roman"/>
          <w:b w:val="false"/>
        </w:rPr>
      </w:pPr>
      <w:r w:rsidRPr="00EA572E">
        <w:rPr>
          <w:rFonts w:hAnsi="Times New Roman" w:ascii="Times New Roman"/>
          <w:b w:val="false"/>
        </w:rPr>
        <w:t xml:space="preserve">Protiv </w:t>
      </w:r>
      <w:r>
        <w:rPr>
          <w:rFonts w:hAnsi="Times New Roman" w:ascii="Times New Roman"/>
          <w:b w:val="false"/>
        </w:rPr>
        <w:t xml:space="preserve">točke IV. ovog </w:t>
      </w:r>
      <w:r w:rsidRPr="00EA572E">
        <w:rPr>
          <w:rFonts w:hAnsi="Times New Roman" w:ascii="Times New Roman"/>
          <w:b w:val="false"/>
        </w:rPr>
        <w:t>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 w:rsidRPr="00603DB5">
      <w:pPr>
        <w:rPr>
          <w:rFonts w:hAnsi="Times New Roman" w:ascii="Times New Roman"/>
          <w:b w:val="false"/>
        </w:rPr>
      </w:pPr>
    </w:p>
    <w:p w:rsidRDefault="008535C0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DNA</w:t>
      </w:r>
    </w:p>
    <w:p w:rsidRDefault="006B453A" w:rsidP="006B453A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predlagatelj</w:t>
      </w:r>
      <w:r w:rsidR="00AC31E5" w:rsidRPr="00603DB5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603DB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603DB5">
        <w:rPr>
          <w:rFonts w:hAnsi="Times New Roman" w:ascii="Times New Roman"/>
          <w:b w:val="false"/>
        </w:rPr>
        <w:t xml:space="preserve">- </w:t>
      </w:r>
      <w:r w:rsidR="00C331FA">
        <w:rPr>
          <w:rFonts w:hAnsi="Times New Roman" w:ascii="Times New Roman"/>
          <w:b w:val="false"/>
        </w:rPr>
        <w:t>dužniku</w:t>
      </w:r>
      <w:r w:rsidRPr="00603DB5">
        <w:rPr>
          <w:rFonts w:hAnsi="Times New Roman" w:ascii="Times New Roman"/>
          <w:b w:val="false"/>
        </w:rPr>
        <w:t>,</w:t>
      </w:r>
    </w:p>
    <w:p w:rsidRDefault="00EB3DE3" w:rsidP="008535C0" w:rsidR="006B453A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- FINA </w:t>
      </w:r>
      <w:r w:rsidR="001F26C6">
        <w:rPr>
          <w:rFonts w:hAnsi="Times New Roman" w:ascii="Times New Roman"/>
          <w:b w:val="false"/>
        </w:rPr>
        <w:t>Rijeka</w:t>
      </w:r>
    </w:p>
    <w:p w:rsidRDefault="008535C0" w:rsidP="008535C0" w:rsidR="008535C0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>- oglasna ploča</w:t>
      </w:r>
    </w:p>
    <w:p w:rsidRDefault="006E3631" w:rsidR="006E3631">
      <w:pPr>
        <w:rPr>
          <w:rFonts w:hAnsi="Times New Roman" w:ascii="Times New Roman"/>
          <w:b w:val="false"/>
        </w:rPr>
      </w:pPr>
    </w:p>
    <w:p w:rsidRDefault="00EC5B32" w:rsidR="008535C0" w:rsidRPr="00603DB5">
      <w:pPr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Rijeka, </w:t>
      </w:r>
      <w:r w:rsidR="006E3631">
        <w:rPr>
          <w:rFonts w:hAnsi="Times New Roman" w:ascii="Times New Roman"/>
          <w:b w:val="false"/>
        </w:rPr>
        <w:t>3</w:t>
      </w:r>
      <w:r w:rsidR="00AC31E5" w:rsidRPr="00603DB5">
        <w:rPr>
          <w:rFonts w:hAnsi="Times New Roman" w:ascii="Times New Roman"/>
          <w:b w:val="false"/>
        </w:rPr>
        <w:t xml:space="preserve">. </w:t>
      </w:r>
      <w:r w:rsidR="00B2186D">
        <w:rPr>
          <w:rFonts w:hAnsi="Times New Roman" w:ascii="Times New Roman"/>
          <w:b w:val="false"/>
        </w:rPr>
        <w:t>rujn</w:t>
      </w:r>
      <w:r w:rsidR="00AC31E5" w:rsidRPr="00603DB5">
        <w:rPr>
          <w:rFonts w:hAnsi="Times New Roman" w:ascii="Times New Roman"/>
          <w:b w:val="false"/>
        </w:rPr>
        <w:t>a 201</w:t>
      </w:r>
      <w:r w:rsidR="00B2186D">
        <w:rPr>
          <w:rFonts w:hAnsi="Times New Roman" w:ascii="Times New Roman"/>
          <w:b w:val="false"/>
        </w:rPr>
        <w:t>5</w:t>
      </w:r>
      <w:r w:rsidRPr="00603DB5">
        <w:rPr>
          <w:rFonts w:hAnsi="Times New Roman" w:ascii="Times New Roman"/>
          <w:b w:val="false"/>
        </w:rPr>
        <w:t>.g.</w:t>
      </w:r>
    </w:p>
    <w:p w:rsidRDefault="00EC5B32" w:rsidR="00EC5B32" w:rsidRPr="00603DB5">
      <w:pPr>
        <w:jc w:val="center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603DB5">
      <w:pPr>
        <w:jc w:val="both"/>
        <w:rPr>
          <w:rFonts w:hAnsi="Times New Roman" w:ascii="Times New Roman"/>
          <w:b w:val="false"/>
        </w:rPr>
      </w:pPr>
      <w:r w:rsidRPr="00603DB5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603DB5">
        <w:rPr>
          <w:rFonts w:hAnsi="Times New Roman" w:ascii="Times New Roman"/>
          <w:b w:val="false"/>
        </w:rPr>
        <w:t xml:space="preserve">        </w:t>
      </w:r>
      <w:r w:rsidRPr="00603DB5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603DB5">
          <w:rPr>
            <w:rFonts w:hAnsi="Times New Roman" w:ascii="Times New Roman"/>
            <w:b w:val="false"/>
          </w:rPr>
          <w:t>Vera Jelenović</w:t>
        </w:r>
      </w:smartTag>
    </w:p>
    <w:sectPr w:rsidSect="00F222D9" w:rsidR="00603DB5" w:rsidRPr="00603DB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6EE6" w:rsidR="001F6EE6">
      <w:r>
        <w:separator/>
      </w:r>
    </w:p>
  </w:endnote>
  <w:endnote w:id="0" w:type="continuationSeparator">
    <w:p w:rsidRDefault="001F6EE6" w:rsidR="001F6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A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6EE6" w:rsidR="001F6EE6">
      <w:r>
        <w:separator/>
      </w:r>
    </w:p>
  </w:footnote>
  <w:footnote w:id="0" w:type="continuationSeparator">
    <w:p w:rsidRDefault="001F6EE6" w:rsidR="001F6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935939">
      <w:rPr>
        <w:rFonts w:hAnsi="Times New Roman" w:ascii="Times New Roman"/>
        <w:b w:val="false"/>
      </w:rPr>
      <w:t>104</w:t>
    </w:r>
    <w:r w:rsidR="00ED5220">
      <w:rPr>
        <w:rFonts w:hAnsi="Times New Roman" w:ascii="Times New Roman"/>
        <w:b w:val="false"/>
      </w:rPr>
      <w:t>/2015</w:t>
    </w:r>
    <w:r w:rsidR="008F581A">
      <w:rPr>
        <w:rFonts w:hAnsi="Times New Roman" w:ascii="Times New Roman"/>
        <w:b w:val="false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1F6EE6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4A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363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D725A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5939"/>
    <w:rsid w:val="00936C83"/>
    <w:rsid w:val="009410EF"/>
    <w:rsid w:val="009441BC"/>
    <w:rsid w:val="00946A9E"/>
    <w:rsid w:val="009477D2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86D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3A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A04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220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4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95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 DOMUS d.o.o.  Rijeka</izvorni_sadrzaj>
    <derivirana_varijabla naziv="DomainObject.Predmet.ProtustrankaFormated_1">  KROMA DOMUS d.o.o.  Rijeka</derivirana_varijabla>
  </DomainObject.Predmet.ProtustrankaFormated>
  <DomainObject.Predmet.ProtustrankaFormatedOIB>
    <izvorni_sadrzaj>  KROMA DOMUS d.o.o.  Rijeka, OIB 57542976521</izvorni_sadrzaj>
    <derivirana_varijabla naziv="DomainObject.Predmet.ProtustrankaFormatedOIB_1">  KROMA DOMUS d.o.o.  Rijeka, OIB 57542976521</derivirana_varijabla>
  </DomainObject.Predmet.ProtustrankaFormatedOIB>
  <DomainObject.Predmet.ProtustrankaFormatedWithAdress>
    <izvorni_sadrzaj> KROMA DOMUS d.o.o.  Rijeka, Bujska 26, 51000 Rijeka</izvorni_sadrzaj>
    <derivirana_varijabla naziv="DomainObject.Predmet.ProtustrankaFormatedWithAdress_1"> KROMA DOMUS d.o.o.  Rijeka, Bujska 26, 51000 Rijeka</derivirana_varijabla>
  </DomainObject.Predmet.ProtustrankaFormatedWithAdress>
  <DomainObject.Predmet.ProtustrankaFormatedWithAdressOIB>
    <izvorni_sadrzaj> KROMA DOMUS d.o.o.  Rijeka, OIB 57542976521, Bujska 26, 51000 Rijeka</izvorni_sadrzaj>
    <derivirana_varijabla naziv="DomainObject.Predmet.ProtustrankaFormatedWithAdressOIB_1"> KROMA DOMUS d.o.o.  Rijeka, OIB 57542976521, Bujska 26, 51000 Rijeka</derivirana_varijabla>
  </DomainObject.Predmet.ProtustrankaFormatedWithAdressOIB>
  <DomainObject.Predmet.ProtustrankaWithAdress>
    <izvorni_sadrzaj>KROMA DOMUS d.o.o.  Rijeka Bujska 26, 51000 Rijeka</izvorni_sadrzaj>
    <derivirana_varijabla naziv="DomainObject.Predmet.ProtustrankaWithAdress_1">KROMA DOMUS d.o.o.  Rijeka Bujska 26, 51000 Rijeka</derivirana_varijabla>
  </DomainObject.Predmet.ProtustrankaWithAdress>
  <DomainObject.Predmet.ProtustrankaWithAdressOIB>
    <izvorni_sadrzaj>KROMA DOMUS d.o.o.  Rijeka, OIB 57542976521, Bujska 26, 51000 Rijeka</izvorni_sadrzaj>
    <derivirana_varijabla naziv="DomainObject.Predmet.ProtustrankaWithAdressOIB_1">KROMA DOMUS d.o.o.  Rijeka, OIB 57542976521, Bujska 26, 51000 Rijeka</derivirana_varijabla>
  </DomainObject.Predmet.ProtustrankaWithAdressOIB>
  <DomainObject.Predmet.ProtustrankaNazivFormated>
    <izvorni_sadrzaj>KROMA DOMUS d.o.o.  Rijeka</izvorni_sadrzaj>
    <derivirana_varijabla naziv="DomainObject.Predmet.ProtustrankaNazivFormated_1">KROMA DOMUS d.o.o.  Rijeka</derivirana_varijabla>
  </DomainObject.Predmet.ProtustrankaNazivFormated>
  <DomainObject.Predmet.ProtustrankaNazivFormatedOIB>
    <izvorni_sadrzaj>KROMA DOMUS d.o.o.  Rijeka, OIB 57542976521</izvorni_sadrzaj>
    <derivirana_varijabla naziv="DomainObject.Predmet.ProtustrankaNazivFormatedOIB_1">KROMA DOMUS d.o.o.  Rijeka, OIB 57542976521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KROMA DOMUS d.o.o.  Rijeka</item>
    </izvorni_sadrzaj>
    <derivirana_varijabla naziv="DomainObject.Predmet.ProtuStrankaListFormated_1">
      <item>KROMA DOMUS d.o.o.  Rijeka</item>
    </derivirana_varijabla>
  </DomainObject.Predmet.ProtuStrankaListFormated>
  <DomainObject.Predmet.ProtuStrankaListFormatedOIB>
    <izvorni_sadrzaj>
      <item>KROMA DOMUS d.o.o.  Rijeka, OIB 57542976521</item>
    </izvorni_sadrzaj>
    <derivirana_varijabla naziv="DomainObject.Predmet.ProtuStrankaListFormatedOIB_1">
      <item>KROMA DOMUS d.o.o.  Rijeka, OIB 57542976521</item>
    </derivirana_varijabla>
  </DomainObject.Predmet.ProtuStrankaListFormatedOIB>
  <DomainObject.Predmet.ProtuStrankaListFormatedWithAdress>
    <izvorni_sadrzaj>
      <item>KROMA DOMUS d.o.o.  Rijeka, Bujska 26, 51000 Rijeka</item>
    </izvorni_sadrzaj>
    <derivirana_varijabla naziv="DomainObject.Predmet.ProtuStrankaListFormatedWithAdress_1">
      <item>KROMA DOMUS d.o.o.  Rijeka, Bujska 26, 51000 Rijeka</item>
    </derivirana_varijabla>
  </DomainObject.Predmet.ProtuStrankaListFormatedWithAdress>
  <DomainObject.Predmet.ProtuStrankaListFormatedWithAdressOIB>
    <izvorni_sadrzaj>
      <item>KROMA DOMUS d.o.o.  Rijeka, OIB 57542976521, Bujska 26, 51000 Rijeka</item>
    </izvorni_sadrzaj>
    <derivirana_varijabla naziv="DomainObject.Predmet.ProtuStrankaListFormatedWithAdressOIB_1">
      <item>KROMA DOMUS d.o.o.  Rijeka, OIB 57542976521, Bujska 26, 51000 Rijeka</item>
    </derivirana_varijabla>
  </DomainObject.Predmet.ProtuStrankaListFormatedWithAdressOIB>
  <DomainObject.Predmet.ProtuStrankaListNazivFormated>
    <izvorni_sadrzaj>
      <item>KROMA DOMUS d.o.o.  Rijeka</item>
    </izvorni_sadrzaj>
    <derivirana_varijabla naziv="DomainObject.Predmet.ProtuStrankaListNazivFormated_1">
      <item>KROMA DOMUS d.o.o.  Rijeka</item>
    </derivirana_varijabla>
  </DomainObject.Predmet.ProtuStrankaListNazivFormated>
  <DomainObject.Predmet.ProtuStrankaListNazivFormatedOIB>
    <izvorni_sadrzaj>
      <item>KROMA DOMUS d.o.o.  Rijeka, OIB 57542976521</item>
    </izvorni_sadrzaj>
    <derivirana_varijabla naziv="DomainObject.Predmet.ProtuStrankaListNazivFormatedOIB_1">
      <item>KROMA DOMUS d.o.o.  Rijeka, OIB 57542976521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KROMA DOMUS d.o.o.  Rijeka</izvorni_sadrzaj>
    <derivirana_varijabla naziv="DomainObject.Predmet.ProtustrankaIDrugi_1">KROMA DOMUS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KROMA DOMUS d.o.o.  Rijeka, OIB 57542976521, Bujska 26, 51000 Rijeka</izvorni_sadrzaj>
    <derivirana_varijabla naziv="DomainObject.Predmet.ProtustrankaIDrugiAdressOIB_1">KROMA DOMUS d.o.o.  Rijeka, OIB 57542976521, Bujska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KROMA DOMUS d.o.o.  Rijeka</item>
    </izvorni_sadrzaj>
    <derivirana_varijabla naziv="DomainObject.Predmet.SudioniciListNaziv_1">
      <item>FINA  Rijeka</item>
      <item>KROMA DOMUS d.o.o.  Rijeka</item>
    </derivirana_varijabla>
  </DomainObject.Predmet.SudioniciListNaziv>
  <DomainObject.Predmet.SudioniciListAdressOIB>
    <izvorni_sadrzaj>
      <item>FINA  Rijeka, OIB 85821130368, Frana Kurelca 8,51000 Rijeka</item>
      <item>KROMA DOMUS d.o.o.  Rijeka, OIB 57542976521, Bujska 26,51000 Rijeka</item>
    </izvorni_sadrzaj>
    <derivirana_varijabla naziv="DomainObject.Predmet.SudioniciListAdressOIB_1">
      <item>FINA  Rijeka, OIB 85821130368, Frana Kurelca 8,51000 Rijeka</item>
      <item>KROMA DOMUS d.o.o.  Rijeka, OIB 57542976521, Bujska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57542976521</item>
    </izvorni_sadrzaj>
    <derivirana_varijabla naziv="DomainObject.Predmet.SudioniciListNazivOIB_1">
      <item>, OIB 85821130368</item>
      <item>, OIB 57542976521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761</properties:Words>
  <properties:Characters>4107</properties:Characters>
  <properties:Lines>102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2015-09-03T08:10:00Z</dcterms:created>
  <dc:creator>korlevicd</dc:creator>
  <cp:lastModifiedBy>Danijela Fumić</cp:lastModifiedBy>
  <cp:lastPrinted>2015-09-03T08:10:00Z</cp:lastPrinted>
  <dcterms:modified xmlns:xsi="http://www.w3.org/2001/XMLSchema-instance" xsi:type="dcterms:W3CDTF">2015-09-03T08:13:00Z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