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d994" w14:paraId="c1fd994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110932" w:rsidR="00893BCB">
      <w:r w:rsidRPr="00F06A9B">
        <w:tab/>
      </w:r>
      <w:r w:rsidRPr="00F06A9B">
        <w:tab/>
      </w:r>
      <w:r w:rsidRPr="00F06A9B">
        <w:tab/>
      </w:r>
    </w:p>
    <w:p w:rsidRDefault="00E15278" w:rsidP="00110932" w:rsidR="00E15278"/>
    <w:p w:rsidRDefault="00E15278" w:rsidP="00110932" w:rsidR="00E15278"/>
    <w:p w:rsidRDefault="00E15278" w:rsidP="00E15278" w:rsidR="00E15278">
      <w:pPr>
        <w:pStyle w:val="Zaglavlje"/>
        <w:jc w:val="right"/>
      </w:pPr>
      <w:r>
        <w:t>Posl. broj: 4 St-456/2016-</w:t>
      </w:r>
      <w:r w:rsidR="00EB542E">
        <w:t>150</w:t>
      </w:r>
    </w:p>
    <w:p w:rsidRDefault="00E15278" w:rsidP="00110932" w:rsidR="00E15278" w:rsidRPr="00F06A9B"/>
    <w:p w:rsidRDefault="00110932" w:rsidP="00110932" w:rsidR="00110932" w:rsidRPr="00F06A9B">
      <w:pPr>
        <w:ind w:firstLine="708"/>
        <w:jc w:val="both"/>
      </w:pPr>
    </w:p>
    <w:p w:rsidRDefault="00110932" w:rsidP="00E15278" w:rsidR="00E15278">
      <w:pPr>
        <w:jc w:val="both"/>
      </w:pPr>
      <w:r w:rsidRPr="00F06A9B">
        <w:tab/>
      </w:r>
      <w:r w:rsidR="00E15278">
        <w:t>Trgovački sud u Pazinu, po stečajnoj sutkinji Tijani Licul, u stečajnom postupku nad dužnikom PONJO d.o.o. u stečaju Novigrad, Stancijeta 26, OIB 18165701657, dana 19. travnja 2019. donio je slijedeći</w:t>
      </w:r>
    </w:p>
    <w:p w:rsidRDefault="00110932" w:rsidP="00110932" w:rsidR="00110932" w:rsidRPr="00F06A9B">
      <w:pPr>
        <w:jc w:val="both"/>
      </w:pPr>
    </w:p>
    <w:p w:rsidRDefault="00EA09F0" w:rsidP="00110932" w:rsidR="00EA09F0" w:rsidRPr="00A078CC">
      <w:pPr>
        <w:jc w:val="both"/>
      </w:pP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 w:rsidRPr="007D0794"/>
    <w:p w:rsidRDefault="004F409C" w:rsidP="00110932" w:rsidR="004F409C">
      <w:pPr>
        <w:jc w:val="both"/>
      </w:pPr>
    </w:p>
    <w:p w:rsidRDefault="004F409C" w:rsidP="00E83E93" w:rsidR="00E83E93">
      <w:pPr>
        <w:jc w:val="both"/>
      </w:pPr>
      <w:r>
        <w:tab/>
      </w:r>
      <w:r w:rsidR="00E83E93" w:rsidRPr="00E83E93">
        <w:t>Nalaže se Financijskoj agenciji da sa računa broj HR3323900011300028779 izvrši povrat jamčevine:</w:t>
      </w:r>
    </w:p>
    <w:p w:rsidRDefault="00630DB0" w:rsidP="00E83E93" w:rsidR="00630DB0">
      <w:pPr>
        <w:jc w:val="both"/>
      </w:pPr>
      <w:r>
        <w:tab/>
        <w:t xml:space="preserve">- </w:t>
      </w:r>
      <w:r w:rsidR="00E15278">
        <w:t xml:space="preserve">Gregor </w:t>
      </w:r>
      <w:r w:rsidR="00EB542E">
        <w:t>Ploj</w:t>
      </w:r>
      <w:r>
        <w:t xml:space="preserve"> iz </w:t>
      </w:r>
      <w:r w:rsidR="00E15278">
        <w:t xml:space="preserve">Slovenije, </w:t>
      </w:r>
      <w:r w:rsidR="00EB542E">
        <w:t>Grosuplje, Žalna 13 A</w:t>
      </w:r>
      <w:r w:rsidR="00E15278">
        <w:t xml:space="preserve">, </w:t>
      </w:r>
      <w:r>
        <w:t xml:space="preserve">OIB: </w:t>
      </w:r>
      <w:r w:rsidR="00EB542E">
        <w:t>27360464815</w:t>
      </w:r>
      <w:r>
        <w:t xml:space="preserve">, na račun </w:t>
      </w:r>
      <w:r w:rsidR="00E041A5">
        <w:t>SI56330000003917627</w:t>
      </w:r>
      <w:r>
        <w:t xml:space="preserve">, u iznosu od </w:t>
      </w:r>
      <w:r w:rsidR="00EB542E">
        <w:t>48.600</w:t>
      </w:r>
      <w:r w:rsidR="00E15278">
        <w:t>,00</w:t>
      </w:r>
      <w:r>
        <w:t xml:space="preserve"> kuna, identifikator nadmetanja </w:t>
      </w:r>
      <w:r w:rsidR="00EB542E">
        <w:t>13617</w:t>
      </w:r>
      <w:r w:rsidR="00E15278">
        <w:t>,</w:t>
      </w:r>
    </w:p>
    <w:p w:rsidRDefault="00042B62" w:rsidP="00E83E93" w:rsidR="00042B62" w:rsidRPr="00E83E93">
      <w:pPr>
        <w:jc w:val="both"/>
      </w:pPr>
      <w:r>
        <w:tab/>
        <w:t xml:space="preserve">- </w:t>
      </w:r>
      <w:r w:rsidR="00EB542E">
        <w:t>4D VISION d.o.o. Rijeka, Kružna 6, OIB: 33787490888</w:t>
      </w:r>
      <w:r>
        <w:t xml:space="preserve">, na račun </w:t>
      </w:r>
      <w:r w:rsidR="00E041A5">
        <w:t>HR8024020061100867593</w:t>
      </w:r>
      <w:r w:rsidR="009A21D2">
        <w:t xml:space="preserve">, u iznosu od </w:t>
      </w:r>
      <w:r w:rsidR="00EB542E">
        <w:t>48.600</w:t>
      </w:r>
      <w:r w:rsidR="00E15278">
        <w:t>,00</w:t>
      </w:r>
      <w:r w:rsidR="00804457">
        <w:t xml:space="preserve"> </w:t>
      </w:r>
      <w:r w:rsidR="009A21D2">
        <w:t xml:space="preserve">kuna, identifikator nadmetanja </w:t>
      </w:r>
      <w:r w:rsidR="00E15278">
        <w:t>1361</w:t>
      </w:r>
      <w:r w:rsidR="00EB542E">
        <w:t>7</w:t>
      </w:r>
      <w:r w:rsidR="003469DE">
        <w:t xml:space="preserve">, </w:t>
      </w:r>
    </w:p>
    <w:p w:rsidRDefault="00BD53A9" w:rsidP="00E83E93" w:rsidR="00E83E93" w:rsidRPr="00E83E93">
      <w:pPr>
        <w:jc w:val="both"/>
      </w:pPr>
      <w:r>
        <w:tab/>
        <w:t xml:space="preserve">- </w:t>
      </w:r>
      <w:r w:rsidR="004A266F">
        <w:t>AKTIVA 15 j.d.o.o. Gračišće, Marcani 131 C, OIB 60714035074</w:t>
      </w:r>
      <w:r w:rsidRPr="00E83E93">
        <w:t xml:space="preserve">, na račun  </w:t>
      </w:r>
      <w:r w:rsidR="004D3FD3">
        <w:t>HR1724070001100424977</w:t>
      </w:r>
      <w:r w:rsidRPr="00E83E93">
        <w:t xml:space="preserve">, u iznosu od </w:t>
      </w:r>
      <w:r w:rsidR="004A266F">
        <w:t>48.600,00</w:t>
      </w:r>
      <w:r>
        <w:t xml:space="preserve"> </w:t>
      </w:r>
      <w:r w:rsidRPr="00E83E93">
        <w:t xml:space="preserve">kuna, identifikator nadmetanja </w:t>
      </w:r>
      <w:r w:rsidR="00EB542E">
        <w:t>13617</w:t>
      </w:r>
      <w:r w:rsidR="00E83E93" w:rsidRPr="00E83E93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4A266F">
        <w:t>Ivana Kuzmanović Ivčić iz Osijeka, Slaz 1, OIB 79694706247</w:t>
      </w:r>
      <w:r w:rsidR="00D00E83">
        <w:t xml:space="preserve">, na račun </w:t>
      </w:r>
      <w:r w:rsidR="004D3FD3">
        <w:t>HR2825000093203902669</w:t>
      </w:r>
      <w:r w:rsidRPr="00E83E93">
        <w:t>,</w:t>
      </w:r>
      <w:r w:rsidR="00D00E83" w:rsidRPr="00D00E83">
        <w:t xml:space="preserve"> </w:t>
      </w:r>
      <w:r w:rsidR="00D00E83" w:rsidRPr="00E83E93">
        <w:t xml:space="preserve">u iznosu od </w:t>
      </w:r>
      <w:r w:rsidR="004A266F">
        <w:t xml:space="preserve">48.600,00 </w:t>
      </w:r>
      <w:r w:rsidR="00D00E83" w:rsidRPr="00E83E93">
        <w:t xml:space="preserve">kuna, identifikator nadmetanja </w:t>
      </w:r>
      <w:r w:rsidR="00EB542E">
        <w:t>13617</w:t>
      </w:r>
      <w:r w:rsidR="0048523E">
        <w:t>,</w:t>
      </w:r>
    </w:p>
    <w:p w:rsidRDefault="00D00E83" w:rsidP="00E83E93" w:rsidR="0003699F" w:rsidRPr="00E83E93">
      <w:pPr>
        <w:jc w:val="both"/>
      </w:pPr>
      <w:r>
        <w:t xml:space="preserve"> </w:t>
      </w:r>
      <w:r w:rsidR="0003699F">
        <w:tab/>
      </w:r>
      <w:r w:rsidR="0003699F" w:rsidRPr="00E83E93">
        <w:t xml:space="preserve">- </w:t>
      </w:r>
      <w:r w:rsidR="004A266F">
        <w:t>Natan Osterman iz Slovenije, Ljubljana, Grablovičeva 030</w:t>
      </w:r>
      <w:r w:rsidR="0003699F" w:rsidRPr="00E83E93">
        <w:t xml:space="preserve">, </w:t>
      </w:r>
      <w:r w:rsidR="009207CB">
        <w:t xml:space="preserve">OIB 51796289760, </w:t>
      </w:r>
      <w:r w:rsidR="0003699F" w:rsidRPr="00E83E93">
        <w:t xml:space="preserve">na račun  </w:t>
      </w:r>
      <w:r w:rsidR="00E041A5">
        <w:t>HR5523400093233383950</w:t>
      </w:r>
      <w:r w:rsidR="0003699F" w:rsidRPr="00E83E93">
        <w:t xml:space="preserve">, u iznosu od </w:t>
      </w:r>
      <w:r w:rsidR="004A266F">
        <w:t>48.600,00</w:t>
      </w:r>
      <w:r w:rsidR="00804457">
        <w:t xml:space="preserve"> </w:t>
      </w:r>
      <w:r w:rsidR="0003699F" w:rsidRPr="00E83E93">
        <w:t xml:space="preserve">kuna, identifikator nadmetanja </w:t>
      </w:r>
      <w:r w:rsidR="00EB542E">
        <w:t>13617</w:t>
      </w:r>
      <w:r w:rsidR="0003699F" w:rsidRPr="00E83E93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4A266F">
        <w:t>Suzana Pisak Gržinić iz Klarići, Klarići 11, OIB: 90793090823</w:t>
      </w:r>
      <w:r w:rsidRPr="00E83E93">
        <w:t xml:space="preserve">, na račun  </w:t>
      </w:r>
      <w:r w:rsidR="00E041A5">
        <w:t>HR9324020063206890134</w:t>
      </w:r>
      <w:r w:rsidRPr="00E83E93">
        <w:t xml:space="preserve"> u iznosu od </w:t>
      </w:r>
      <w:r w:rsidR="004A266F">
        <w:t>48.600,00</w:t>
      </w:r>
      <w:r w:rsidR="00804457">
        <w:t xml:space="preserve"> </w:t>
      </w:r>
      <w:r w:rsidRPr="00E83E93">
        <w:t xml:space="preserve">kuna, identifikator nadmetanja </w:t>
      </w:r>
      <w:r w:rsidR="00E15278">
        <w:t>13619</w:t>
      </w:r>
      <w:r w:rsidRPr="00E83E93">
        <w:t>,</w:t>
      </w:r>
      <w:r w:rsidR="008F5616" w:rsidRPr="008F5616">
        <w:t xml:space="preserve"> </w:t>
      </w:r>
    </w:p>
    <w:p w:rsidRDefault="00562161" w:rsidP="00E83E93" w:rsidR="00562161" w:rsidRPr="00E83E93">
      <w:pPr>
        <w:jc w:val="both"/>
      </w:pPr>
      <w:r>
        <w:tab/>
        <w:t xml:space="preserve"> - </w:t>
      </w:r>
      <w:r w:rsidR="004A266F">
        <w:t>Natalija Pleško iz Šandrovca, Ulica Bjelovarska 19, OIB: 15260227509</w:t>
      </w:r>
      <w:r>
        <w:t xml:space="preserve">, na račun </w:t>
      </w:r>
      <w:r w:rsidR="00E041A5">
        <w:t>HR2824840083201457297</w:t>
      </w:r>
      <w:r>
        <w:t xml:space="preserve">, </w:t>
      </w:r>
      <w:r w:rsidR="008F5616" w:rsidRPr="00E83E93">
        <w:t xml:space="preserve">u iznosu od </w:t>
      </w:r>
      <w:r w:rsidR="004A266F">
        <w:t>48.600</w:t>
      </w:r>
      <w:r w:rsidR="0066072C">
        <w:t>,00</w:t>
      </w:r>
      <w:r w:rsidR="00804457">
        <w:t xml:space="preserve"> </w:t>
      </w:r>
      <w:r w:rsidR="008F5616" w:rsidRPr="00E83E93">
        <w:t xml:space="preserve">kuna, identifikator nadmetanja </w:t>
      </w:r>
      <w:r w:rsidR="00EB542E">
        <w:t>13617</w:t>
      </w:r>
      <w:r w:rsidR="00B66DD2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4A266F">
        <w:t>Filip Šolar iz Krančići, Krančići 45, OIB 66968967066</w:t>
      </w:r>
      <w:r w:rsidR="008F5616">
        <w:t xml:space="preserve">, na račun </w:t>
      </w:r>
      <w:r w:rsidR="00E041A5">
        <w:t>HR0323400093219747753</w:t>
      </w:r>
      <w:r w:rsidR="008F5616">
        <w:t xml:space="preserve">, </w:t>
      </w:r>
      <w:r w:rsidR="008F5616" w:rsidRPr="00E83E93">
        <w:t xml:space="preserve">u iznosu od </w:t>
      </w:r>
      <w:r w:rsidR="004A266F">
        <w:t>48.600</w:t>
      </w:r>
      <w:r w:rsidR="0066072C">
        <w:t>,00</w:t>
      </w:r>
      <w:r w:rsidR="00804457">
        <w:t xml:space="preserve"> </w:t>
      </w:r>
      <w:r w:rsidR="008F5616" w:rsidRPr="00E83E93">
        <w:t xml:space="preserve">kuna, identifikator nadmetanja </w:t>
      </w:r>
      <w:r w:rsidR="00EB542E">
        <w:t>13617</w:t>
      </w:r>
      <w:r w:rsidR="0066072C">
        <w:t xml:space="preserve">, </w:t>
      </w:r>
    </w:p>
    <w:p w:rsidRDefault="0066072C" w:rsidP="0066072C" w:rsidR="0066072C" w:rsidRPr="00E83E93">
      <w:pPr>
        <w:ind w:firstLine="708"/>
        <w:jc w:val="both"/>
      </w:pPr>
      <w:r>
        <w:t xml:space="preserve">- </w:t>
      </w:r>
      <w:r w:rsidR="004A266F">
        <w:t>Mirko Huis iz Zagreba, Kustošijanska 42, OIB 12550107937</w:t>
      </w:r>
      <w:r>
        <w:t xml:space="preserve">, na račun </w:t>
      </w:r>
      <w:r w:rsidR="00E041A5">
        <w:t>HR8824020063206410268</w:t>
      </w:r>
      <w:r>
        <w:t xml:space="preserve">, </w:t>
      </w:r>
      <w:r w:rsidRPr="00E83E93">
        <w:t xml:space="preserve">u iznosu od </w:t>
      </w:r>
      <w:r w:rsidR="004A266F">
        <w:t>48.600</w:t>
      </w:r>
      <w:r>
        <w:t xml:space="preserve">,00 </w:t>
      </w:r>
      <w:r w:rsidRPr="00E83E93">
        <w:t xml:space="preserve">kuna, identifikator nadmetanja </w:t>
      </w:r>
      <w:r w:rsidR="00EB542E">
        <w:t>13617</w:t>
      </w:r>
      <w:r>
        <w:t>,</w:t>
      </w:r>
    </w:p>
    <w:p w:rsidRDefault="0066072C" w:rsidP="0066072C" w:rsidR="0066072C">
      <w:pPr>
        <w:jc w:val="both"/>
      </w:pPr>
      <w:r w:rsidRPr="00E83E93">
        <w:tab/>
        <w:t xml:space="preserve">- </w:t>
      </w:r>
      <w:r w:rsidR="004A266F">
        <w:t>Elvis Gržinić iz Klarići, Klarići 11, OIB: 23812840659</w:t>
      </w:r>
      <w:r>
        <w:t xml:space="preserve">, na račun </w:t>
      </w:r>
      <w:r w:rsidR="00E041A5">
        <w:t>HR0624020063201977583</w:t>
      </w:r>
      <w:r>
        <w:t xml:space="preserve"> </w:t>
      </w:r>
      <w:r w:rsidRPr="00E83E93">
        <w:t xml:space="preserve">u iznosu od </w:t>
      </w:r>
      <w:r w:rsidR="004A266F">
        <w:t>48.600,00</w:t>
      </w:r>
      <w:r>
        <w:t xml:space="preserve"> </w:t>
      </w:r>
      <w:r w:rsidRPr="00E83E93">
        <w:t xml:space="preserve">kuna, identifikator nadmetanja </w:t>
      </w:r>
      <w:r w:rsidR="00EB542E">
        <w:t>13617</w:t>
      </w:r>
      <w:r>
        <w:t xml:space="preserve">, </w:t>
      </w:r>
    </w:p>
    <w:p w:rsidRDefault="0066072C" w:rsidP="0066072C" w:rsidR="0066072C" w:rsidRPr="00E83E93">
      <w:pPr>
        <w:ind w:firstLine="708"/>
        <w:jc w:val="both"/>
      </w:pPr>
      <w:r>
        <w:t xml:space="preserve">- </w:t>
      </w:r>
      <w:r w:rsidR="004A266F">
        <w:t>Dalibor Jakac iz Velog Mluna, Veli Mlun 81, OIB 22289150082</w:t>
      </w:r>
      <w:r>
        <w:t xml:space="preserve">, na račun </w:t>
      </w:r>
      <w:r w:rsidR="00E041A5">
        <w:t>HR6424020063203286330</w:t>
      </w:r>
      <w:r>
        <w:t xml:space="preserve">, </w:t>
      </w:r>
      <w:r w:rsidRPr="00E83E93">
        <w:t xml:space="preserve">u iznosu od </w:t>
      </w:r>
      <w:r w:rsidR="004A266F">
        <w:t>48.600,00</w:t>
      </w:r>
      <w:r>
        <w:t xml:space="preserve"> </w:t>
      </w:r>
      <w:r w:rsidRPr="00E83E93">
        <w:t xml:space="preserve">kuna, identifikator nadmetanja </w:t>
      </w:r>
      <w:r w:rsidR="00EB542E">
        <w:t>13617</w:t>
      </w:r>
      <w:r>
        <w:t>,</w:t>
      </w:r>
    </w:p>
    <w:p w:rsidRDefault="0066072C" w:rsidP="0066072C" w:rsidR="0066072C">
      <w:pPr>
        <w:jc w:val="both"/>
      </w:pPr>
      <w:r w:rsidRPr="00E83E93">
        <w:tab/>
        <w:t xml:space="preserve">- </w:t>
      </w:r>
      <w:r w:rsidR="004B6A55">
        <w:t>Vladimir Njegovec iz Varaždina, Zagrebačka ulica 86, OIB 14239862150,</w:t>
      </w:r>
      <w:r>
        <w:t xml:space="preserve"> na račun </w:t>
      </w:r>
      <w:r w:rsidR="00E041A5">
        <w:t>HR6023600003223430443</w:t>
      </w:r>
      <w:r>
        <w:t xml:space="preserve">, </w:t>
      </w:r>
      <w:r w:rsidRPr="00E83E93">
        <w:t xml:space="preserve">u iznosu od </w:t>
      </w:r>
      <w:r w:rsidR="004B6A55">
        <w:t>48.600</w:t>
      </w:r>
      <w:r>
        <w:t xml:space="preserve">,00 </w:t>
      </w:r>
      <w:r w:rsidRPr="00E83E93">
        <w:t xml:space="preserve">kuna, identifikator nadmetanja </w:t>
      </w:r>
      <w:r w:rsidR="00EB542E">
        <w:t>13617</w:t>
      </w:r>
      <w:r>
        <w:t xml:space="preserve">, </w:t>
      </w:r>
    </w:p>
    <w:p w:rsidRDefault="0063572B" w:rsidP="0063572B" w:rsidR="0063572B" w:rsidRPr="00E83E93">
      <w:pPr>
        <w:ind w:firstLine="708"/>
        <w:jc w:val="both"/>
      </w:pPr>
      <w:r>
        <w:t xml:space="preserve">- </w:t>
      </w:r>
      <w:r w:rsidR="004B6A55">
        <w:t>Helena Lilek iz Varaždina, Ludbreška 5, OIB 48741780727</w:t>
      </w:r>
      <w:r>
        <w:t xml:space="preserve">, na račun </w:t>
      </w:r>
      <w:r w:rsidR="00E041A5">
        <w:t>HR3024840083200160856</w:t>
      </w:r>
      <w:r>
        <w:t xml:space="preserve"> </w:t>
      </w:r>
      <w:r w:rsidRPr="00E83E93">
        <w:t xml:space="preserve">u iznosu od </w:t>
      </w:r>
      <w:r w:rsidR="004B6A55">
        <w:t>48</w:t>
      </w:r>
      <w:r>
        <w:t>.</w:t>
      </w:r>
      <w:r w:rsidR="004B6A55">
        <w:t>600</w:t>
      </w:r>
      <w:r>
        <w:t xml:space="preserve">,00 </w:t>
      </w:r>
      <w:r w:rsidRPr="00E83E93">
        <w:t xml:space="preserve">kuna, identifikator nadmetanja </w:t>
      </w:r>
      <w:r w:rsidR="00EB542E">
        <w:t>13617</w:t>
      </w:r>
      <w:r>
        <w:t>,</w:t>
      </w:r>
    </w:p>
    <w:p w:rsidRDefault="0063572B" w:rsidP="0063572B" w:rsidR="0063572B">
      <w:pPr>
        <w:jc w:val="both"/>
      </w:pPr>
      <w:r w:rsidRPr="00E83E93">
        <w:lastRenderedPageBreak/>
        <w:tab/>
        <w:t xml:space="preserve">- </w:t>
      </w:r>
      <w:r w:rsidR="004B6A55">
        <w:t xml:space="preserve">Stjepan Kudelić iz Valbandona, Ulica Kuntrada 15 A, OIB 44883253197, </w:t>
      </w:r>
      <w:r>
        <w:t xml:space="preserve"> na račun </w:t>
      </w:r>
      <w:r w:rsidR="00E041A5">
        <w:t>HR7023400093203845337</w:t>
      </w:r>
      <w:r>
        <w:t xml:space="preserve">, </w:t>
      </w:r>
      <w:r w:rsidRPr="00E83E93">
        <w:t>u iznosu od</w:t>
      </w:r>
      <w:r w:rsidR="004B6A55">
        <w:t xml:space="preserve"> 48</w:t>
      </w:r>
      <w:r>
        <w:t>.</w:t>
      </w:r>
      <w:r w:rsidR="004B6A55">
        <w:t>6</w:t>
      </w:r>
      <w:r>
        <w:t xml:space="preserve">00,00 </w:t>
      </w:r>
      <w:r w:rsidRPr="00E83E93">
        <w:t xml:space="preserve">kuna, identifikator nadmetanja </w:t>
      </w:r>
      <w:r w:rsidR="00EB542E">
        <w:t>13617</w:t>
      </w:r>
      <w:r>
        <w:t xml:space="preserve">, </w:t>
      </w:r>
    </w:p>
    <w:p w:rsidRDefault="0063572B" w:rsidP="004B6A55" w:rsidR="0066072C">
      <w:pPr>
        <w:ind w:firstLine="708"/>
        <w:jc w:val="both"/>
      </w:pPr>
      <w:r>
        <w:t xml:space="preserve">- </w:t>
      </w:r>
      <w:r w:rsidR="004B6A55">
        <w:t>Marija Kudelić iz Valbandona, Ulica Kuntrada 15A, OIB 94150956787</w:t>
      </w:r>
      <w:r>
        <w:t xml:space="preserve">, na račun </w:t>
      </w:r>
      <w:r w:rsidR="00E041A5">
        <w:t>HR9223400093204128375</w:t>
      </w:r>
      <w:r>
        <w:t xml:space="preserve">, </w:t>
      </w:r>
      <w:r w:rsidRPr="00E83E93">
        <w:t xml:space="preserve">u iznosu od </w:t>
      </w:r>
      <w:r w:rsidR="004B6A55">
        <w:t>48</w:t>
      </w:r>
      <w:r>
        <w:t>.</w:t>
      </w:r>
      <w:r w:rsidR="004B6A55">
        <w:t>600</w:t>
      </w:r>
      <w:r>
        <w:t xml:space="preserve">,00 </w:t>
      </w:r>
      <w:r w:rsidRPr="00E83E93">
        <w:t xml:space="preserve">kuna, identifikator nadmetanja </w:t>
      </w:r>
      <w:r w:rsidR="00EB542E">
        <w:t>13617</w:t>
      </w:r>
    </w:p>
    <w:p w:rsidRDefault="004B6A55" w:rsidP="004B6A55" w:rsidR="004B6A55">
      <w:pPr>
        <w:ind w:firstLine="708"/>
        <w:jc w:val="both"/>
      </w:pPr>
      <w:r w:rsidRPr="00E83E93">
        <w:t xml:space="preserve">- </w:t>
      </w:r>
      <w:r>
        <w:t xml:space="preserve">Tatjana Šajatović iz Višnjevca, Josipa Juraja Strossmayera 47A, OIB 40216258881,  na račun </w:t>
      </w:r>
      <w:r w:rsidR="00E041A5">
        <w:t>HR5923400093204216463</w:t>
      </w:r>
      <w:r>
        <w:t xml:space="preserve">, </w:t>
      </w:r>
      <w:r w:rsidRPr="00E83E93">
        <w:t>u iznosu od</w:t>
      </w:r>
      <w:r>
        <w:t xml:space="preserve"> 48.600,00 </w:t>
      </w:r>
      <w:r w:rsidRPr="00E83E93">
        <w:t xml:space="preserve">kuna, identifikator nadmetanja </w:t>
      </w:r>
      <w:r>
        <w:t xml:space="preserve">13617, </w:t>
      </w:r>
    </w:p>
    <w:p w:rsidRDefault="004B6A55" w:rsidP="004B6A55" w:rsidR="004B6A55">
      <w:pPr>
        <w:jc w:val="both"/>
      </w:pPr>
      <w:r>
        <w:tab/>
        <w:t xml:space="preserve">- Goran Stipaničev iz Zagreba, Milana Rešetara 14, OIB 08565707614 , na račun </w:t>
      </w:r>
      <w:r w:rsidR="004D3FD3">
        <w:t>HR7023600003233079241,</w:t>
      </w:r>
      <w:r>
        <w:t xml:space="preserve"> </w:t>
      </w:r>
      <w:r w:rsidRPr="00E83E93">
        <w:t xml:space="preserve">u iznosu od </w:t>
      </w:r>
      <w:r>
        <w:t xml:space="preserve">48.600,00 </w:t>
      </w:r>
      <w:r w:rsidRPr="00E83E93">
        <w:t xml:space="preserve">kuna, identifikator nadmetanja </w:t>
      </w:r>
      <w:r>
        <w:t xml:space="preserve">13617, </w:t>
      </w:r>
    </w:p>
    <w:p w:rsidRDefault="004B6A55" w:rsidP="004B6A55" w:rsidR="004B6A55">
      <w:pPr>
        <w:ind w:firstLine="708"/>
        <w:jc w:val="both"/>
      </w:pPr>
      <w:r w:rsidRPr="00E83E93">
        <w:t xml:space="preserve">- </w:t>
      </w:r>
      <w:r>
        <w:t xml:space="preserve">Leo Baša iz Butonige, Bašići 10A, OIB 82352822425,  na račun </w:t>
      </w:r>
      <w:r w:rsidR="00E041A5">
        <w:t>HR2024020063206763893</w:t>
      </w:r>
      <w:r>
        <w:t xml:space="preserve">, </w:t>
      </w:r>
      <w:r w:rsidRPr="00E83E93">
        <w:t>u iznosu od</w:t>
      </w:r>
      <w:r>
        <w:t xml:space="preserve"> 48.600,00 </w:t>
      </w:r>
      <w:r w:rsidRPr="00E83E93">
        <w:t xml:space="preserve">kuna, identifikator nadmetanja </w:t>
      </w:r>
      <w:r>
        <w:t xml:space="preserve">13617, </w:t>
      </w:r>
    </w:p>
    <w:p w:rsidRDefault="004B6A55" w:rsidP="004B6A55" w:rsidR="004B6A55">
      <w:pPr>
        <w:jc w:val="both"/>
      </w:pPr>
      <w:r>
        <w:tab/>
        <w:t xml:space="preserve">- RUSTIK d.o.o. Milanovac, Milanovac 57 A, OIB 91814228604, na račun </w:t>
      </w:r>
      <w:r w:rsidR="00E041A5">
        <w:t>HR7525000091101419354</w:t>
      </w:r>
      <w:r>
        <w:t xml:space="preserve">, </w:t>
      </w:r>
      <w:r w:rsidRPr="00E83E93">
        <w:t xml:space="preserve">u iznosu od </w:t>
      </w:r>
      <w:r>
        <w:t xml:space="preserve">48.600,00 </w:t>
      </w:r>
      <w:r w:rsidRPr="00E83E93">
        <w:t xml:space="preserve">kuna, identifikator nadmetanja </w:t>
      </w:r>
      <w:r>
        <w:t xml:space="preserve">13617, </w:t>
      </w:r>
    </w:p>
    <w:p w:rsidRDefault="004B6A55" w:rsidP="004B6A55" w:rsidR="004B6A55">
      <w:pPr>
        <w:ind w:firstLine="708"/>
        <w:jc w:val="both"/>
      </w:pPr>
      <w:r w:rsidRPr="00E83E93">
        <w:t xml:space="preserve">- </w:t>
      </w:r>
      <w:r>
        <w:t xml:space="preserve">NN MONTING d.o.o. Milanovac, Milanovac 57 A, OIB </w:t>
      </w:r>
      <w:r w:rsidR="005910C7">
        <w:t>91503148036</w:t>
      </w:r>
      <w:r>
        <w:t xml:space="preserve">  na račun </w:t>
      </w:r>
      <w:r w:rsidR="00E041A5">
        <w:t>HR2823400091110800560</w:t>
      </w:r>
      <w:r>
        <w:t xml:space="preserve">, </w:t>
      </w:r>
      <w:r w:rsidRPr="00E83E93">
        <w:t>u iznosu od</w:t>
      </w:r>
      <w:r w:rsidR="005910C7">
        <w:t xml:space="preserve"> </w:t>
      </w:r>
      <w:r>
        <w:t xml:space="preserve">48.600,00 </w:t>
      </w:r>
      <w:r w:rsidRPr="00E83E93">
        <w:t xml:space="preserve">kuna, identifikator nadmetanja </w:t>
      </w:r>
      <w:r>
        <w:t xml:space="preserve">13617, </w:t>
      </w:r>
    </w:p>
    <w:p w:rsidRDefault="004B6A55" w:rsidP="004B6A55" w:rsidR="004B6A55">
      <w:pPr>
        <w:jc w:val="both"/>
      </w:pPr>
      <w:r>
        <w:tab/>
        <w:t xml:space="preserve">- </w:t>
      </w:r>
      <w:r w:rsidR="005910C7">
        <w:t>Peter Marinšek iz Slovenije, Postojna, Zagon 6 B, OIB 36745994802</w:t>
      </w:r>
      <w:r>
        <w:t xml:space="preserve">, na račun </w:t>
      </w:r>
      <w:r w:rsidR="00E041A5">
        <w:t>SI56101000010659907</w:t>
      </w:r>
      <w:r>
        <w:t xml:space="preserve">, </w:t>
      </w:r>
      <w:r w:rsidRPr="00E83E93">
        <w:t xml:space="preserve">u iznosu od </w:t>
      </w:r>
      <w:r>
        <w:t xml:space="preserve">48.600,00 </w:t>
      </w:r>
      <w:r w:rsidRPr="00E83E93">
        <w:t xml:space="preserve">kuna, identifikator nadmetanja </w:t>
      </w:r>
      <w:r>
        <w:t xml:space="preserve">13617, </w:t>
      </w:r>
    </w:p>
    <w:p w:rsidRDefault="004B6A55" w:rsidP="004B6A55" w:rsidR="004B6A55">
      <w:pPr>
        <w:ind w:firstLine="708"/>
        <w:jc w:val="both"/>
      </w:pPr>
      <w:r w:rsidRPr="00E83E93">
        <w:t xml:space="preserve">- </w:t>
      </w:r>
      <w:r w:rsidR="005910C7">
        <w:t>Robi Červar iz Novigrada, Antonia Smareglie 7, OIB 52869139649</w:t>
      </w:r>
      <w:r>
        <w:t xml:space="preserve">,  na račun </w:t>
      </w:r>
      <w:r w:rsidR="005910C7">
        <w:t>HR3424020063202669562</w:t>
      </w:r>
      <w:r>
        <w:t xml:space="preserve">, </w:t>
      </w:r>
      <w:r w:rsidRPr="00E83E93">
        <w:t>u iznosu od</w:t>
      </w:r>
      <w:r w:rsidR="005910C7">
        <w:t xml:space="preserve"> </w:t>
      </w:r>
      <w:r>
        <w:t xml:space="preserve">48.600,00 </w:t>
      </w:r>
      <w:r w:rsidRPr="00E83E93">
        <w:t xml:space="preserve">kuna, identifikator nadmetanja </w:t>
      </w:r>
      <w:r>
        <w:t xml:space="preserve">13617, </w:t>
      </w:r>
    </w:p>
    <w:p w:rsidRDefault="004B6A55" w:rsidP="004B6A55" w:rsidR="004B6A55">
      <w:pPr>
        <w:jc w:val="both"/>
      </w:pPr>
      <w:r>
        <w:tab/>
        <w:t xml:space="preserve">- </w:t>
      </w:r>
      <w:r w:rsidR="005910C7">
        <w:t>Robert Vodopivec iz Slovenije, Dolenjska cesta 287 Škofljica Lavrica</w:t>
      </w:r>
      <w:r>
        <w:t>,</w:t>
      </w:r>
      <w:r w:rsidR="005910C7">
        <w:t xml:space="preserve"> OIB 77794860504</w:t>
      </w:r>
      <w:r>
        <w:t xml:space="preserve"> na račun </w:t>
      </w:r>
      <w:r w:rsidR="005910C7">
        <w:t>HR4924020063290186863</w:t>
      </w:r>
      <w:r>
        <w:t xml:space="preserve">, </w:t>
      </w:r>
      <w:r w:rsidRPr="00E83E93">
        <w:t xml:space="preserve">u iznosu od </w:t>
      </w:r>
      <w:r>
        <w:t xml:space="preserve">48.600,00 </w:t>
      </w:r>
      <w:r w:rsidRPr="00E83E93">
        <w:t xml:space="preserve">kuna, identifikator nadmetanja </w:t>
      </w:r>
      <w:r>
        <w:t xml:space="preserve">13617, </w:t>
      </w:r>
    </w:p>
    <w:p w:rsidRDefault="004B6A55" w:rsidP="004B6A55" w:rsidR="004B6A55">
      <w:pPr>
        <w:ind w:firstLine="708"/>
        <w:jc w:val="both"/>
      </w:pPr>
      <w:r w:rsidRPr="00E83E93">
        <w:t xml:space="preserve">- </w:t>
      </w:r>
      <w:r w:rsidR="005910C7">
        <w:t>Anita Strniščak iz Šenkovca, Gorčica 10, OIB 21305631217</w:t>
      </w:r>
      <w:r>
        <w:t xml:space="preserve">,  na račun </w:t>
      </w:r>
      <w:r w:rsidR="005910C7">
        <w:t>HR8823400093221808928</w:t>
      </w:r>
      <w:r>
        <w:t xml:space="preserve">, </w:t>
      </w:r>
      <w:r w:rsidRPr="00E83E93">
        <w:t>u iznosu od</w:t>
      </w:r>
      <w:r w:rsidR="005910C7">
        <w:t xml:space="preserve"> </w:t>
      </w:r>
      <w:r>
        <w:t xml:space="preserve">48.600,00 </w:t>
      </w:r>
      <w:r w:rsidRPr="00E83E93">
        <w:t xml:space="preserve">kuna, identifikator nadmetanja </w:t>
      </w:r>
      <w:r>
        <w:t xml:space="preserve">13617, </w:t>
      </w:r>
    </w:p>
    <w:p w:rsidRDefault="004B6A55" w:rsidP="004B6A55" w:rsidR="004B6A55">
      <w:pPr>
        <w:jc w:val="both"/>
      </w:pPr>
      <w:r>
        <w:tab/>
        <w:t xml:space="preserve">- </w:t>
      </w:r>
      <w:r w:rsidR="005910C7">
        <w:t>Patrik Aničić iz Zajci, Most 1 F, OIB 39126980838</w:t>
      </w:r>
      <w:r>
        <w:t xml:space="preserve">, na račun </w:t>
      </w:r>
      <w:r w:rsidR="005910C7">
        <w:t>HR0824020063204951664</w:t>
      </w:r>
      <w:r>
        <w:t xml:space="preserve">, </w:t>
      </w:r>
      <w:r w:rsidRPr="00E83E93">
        <w:t xml:space="preserve">u iznosu od </w:t>
      </w:r>
      <w:r>
        <w:t xml:space="preserve">48.600,00 </w:t>
      </w:r>
      <w:r w:rsidRPr="00E83E93">
        <w:t xml:space="preserve">kuna, identifikator nadmetanja </w:t>
      </w:r>
      <w:r>
        <w:t xml:space="preserve">13617, </w:t>
      </w:r>
    </w:p>
    <w:p w:rsidRDefault="005910C7" w:rsidP="005910C7" w:rsidR="001E5CBF">
      <w:pPr>
        <w:ind w:firstLine="708"/>
        <w:jc w:val="both"/>
      </w:pPr>
      <w:r>
        <w:t xml:space="preserve">- Jasenka Galović iz Samobora, Slavonska ulica 1, OIB 83089307812, na račun </w:t>
      </w:r>
      <w:r w:rsidR="00E041A5">
        <w:t>HR0423900013213286595</w:t>
      </w:r>
      <w:r>
        <w:t xml:space="preserve">, </w:t>
      </w:r>
      <w:r w:rsidRPr="00E83E93">
        <w:t xml:space="preserve">u iznosu od </w:t>
      </w:r>
      <w:r>
        <w:t xml:space="preserve">48.600,00 </w:t>
      </w:r>
      <w:r w:rsidRPr="00E83E93">
        <w:t xml:space="preserve">kuna, identifikator nadmetanja </w:t>
      </w:r>
      <w:r>
        <w:t>13617.</w:t>
      </w:r>
    </w:p>
    <w:p w:rsidRDefault="005910C7" w:rsidP="005910C7" w:rsidR="005910C7">
      <w:pPr>
        <w:ind w:firstLine="708"/>
        <w:jc w:val="both"/>
      </w:pPr>
    </w:p>
    <w:p w:rsidRDefault="005910C7" w:rsidP="005910C7" w:rsidR="005910C7" w:rsidRPr="007D0794">
      <w:pPr>
        <w:ind w:firstLine="708"/>
        <w:jc w:val="both"/>
      </w:pP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63572B">
        <w:t>19</w:t>
      </w:r>
      <w:r w:rsidR="00066596" w:rsidRPr="00F06A9B">
        <w:t xml:space="preserve">. </w:t>
      </w:r>
      <w:r w:rsidR="0063572B">
        <w:t>travnja</w:t>
      </w:r>
      <w:r w:rsidRPr="00F06A9B">
        <w:t xml:space="preserve"> 201</w:t>
      </w:r>
      <w:r w:rsidR="0063572B">
        <w:t>9</w:t>
      </w:r>
      <w:r w:rsidRPr="001568BE">
        <w:t>.</w:t>
      </w:r>
    </w:p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  <w:r w:rsidR="00AF10C1">
        <w:t>, v.r.</w:t>
      </w:r>
    </w:p>
    <w:p w:rsidRDefault="00E118FD" w:rsidP="00110932" w:rsidR="00E118FD"/>
    <w:p w:rsidRDefault="00110932" w:rsidP="00110932" w:rsidR="00110932" w:rsidRPr="00CB66E1">
      <w:pPr>
        <w:rPr>
          <w:b/>
        </w:rPr>
      </w:pPr>
      <w:r w:rsidRPr="00CB66E1">
        <w:t>UPUTA O PRAVNOM LIJEKU:</w:t>
      </w:r>
    </w:p>
    <w:p w:rsidRDefault="00110932" w:rsidP="00180267" w:rsidR="00180267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180267" w:rsidP="00180267" w:rsidR="00180267">
      <w:pPr>
        <w:jc w:val="both"/>
        <w:rPr>
          <w:b/>
        </w:rPr>
      </w:pPr>
    </w:p>
    <w:p w:rsidRDefault="00110932" w:rsidP="00180267" w:rsidR="00BC5F91" w:rsidRPr="00180267">
      <w:pPr>
        <w:jc w:val="both"/>
        <w:rPr>
          <w:b/>
        </w:rPr>
      </w:pPr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BA502B" w:rsidR="00500701">
      <w:headerReference w:type="default" r:id="rId8"/>
      <w:headerReference w:type="firs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AF10C1" w:rsidR="00AF10C1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F10C1">
          <w:rPr>
            <w:noProof/>
          </w:rPr>
          <w:t>2</w:t>
        </w:r>
        <w:r>
          <w:fldChar w:fldCharType="end"/>
        </w:r>
        <w:r>
          <w:tab/>
        </w:r>
        <w:r w:rsidR="00AF10C1">
          <w:t>Posl. broj: 4 St-456/2016-150</w:t>
        </w:r>
      </w:p>
      <w:p w:rsidRDefault="00AF10C1" w:rsidR="003E5AEE">
        <w:pPr>
          <w:pStyle w:val="Zaglavlje"/>
          <w:jc w:val="center"/>
        </w:pPr>
      </w:p>
    </w:sdtContent>
  </w:sdt>
  <w:p w:rsidRDefault="00AF10C1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8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0932"/>
    <w:rsid w:val="0002282D"/>
    <w:rsid w:val="0003699F"/>
    <w:rsid w:val="00042B62"/>
    <w:rsid w:val="00066596"/>
    <w:rsid w:val="000B53C7"/>
    <w:rsid w:val="00110932"/>
    <w:rsid w:val="00153FC9"/>
    <w:rsid w:val="00155103"/>
    <w:rsid w:val="00180267"/>
    <w:rsid w:val="001E5CBF"/>
    <w:rsid w:val="002374A3"/>
    <w:rsid w:val="002833D3"/>
    <w:rsid w:val="002F3948"/>
    <w:rsid w:val="00344284"/>
    <w:rsid w:val="003469DE"/>
    <w:rsid w:val="003A3A66"/>
    <w:rsid w:val="00402146"/>
    <w:rsid w:val="00467ACD"/>
    <w:rsid w:val="0048523E"/>
    <w:rsid w:val="004A0C06"/>
    <w:rsid w:val="004A266F"/>
    <w:rsid w:val="004B6A55"/>
    <w:rsid w:val="004C3370"/>
    <w:rsid w:val="004D3FD3"/>
    <w:rsid w:val="004F1C5E"/>
    <w:rsid w:val="004F409C"/>
    <w:rsid w:val="00515486"/>
    <w:rsid w:val="00554328"/>
    <w:rsid w:val="00562161"/>
    <w:rsid w:val="005910C7"/>
    <w:rsid w:val="005B6AEF"/>
    <w:rsid w:val="006000EA"/>
    <w:rsid w:val="00630DB0"/>
    <w:rsid w:val="0063572B"/>
    <w:rsid w:val="006468D2"/>
    <w:rsid w:val="00654BC2"/>
    <w:rsid w:val="0066072C"/>
    <w:rsid w:val="006B5EE4"/>
    <w:rsid w:val="00725C6C"/>
    <w:rsid w:val="007E20E5"/>
    <w:rsid w:val="007E221B"/>
    <w:rsid w:val="007E248B"/>
    <w:rsid w:val="00804457"/>
    <w:rsid w:val="008366D5"/>
    <w:rsid w:val="008546A7"/>
    <w:rsid w:val="0088093C"/>
    <w:rsid w:val="00893BCB"/>
    <w:rsid w:val="008E2676"/>
    <w:rsid w:val="008E46C2"/>
    <w:rsid w:val="008F04FE"/>
    <w:rsid w:val="008F5616"/>
    <w:rsid w:val="009207CB"/>
    <w:rsid w:val="00927ACF"/>
    <w:rsid w:val="00933F52"/>
    <w:rsid w:val="0097292F"/>
    <w:rsid w:val="00985388"/>
    <w:rsid w:val="009A21D2"/>
    <w:rsid w:val="009A3B57"/>
    <w:rsid w:val="009A5AB9"/>
    <w:rsid w:val="009B27E5"/>
    <w:rsid w:val="009C0B19"/>
    <w:rsid w:val="009D1C52"/>
    <w:rsid w:val="00A0316F"/>
    <w:rsid w:val="00A0319C"/>
    <w:rsid w:val="00A57DBF"/>
    <w:rsid w:val="00AA2D66"/>
    <w:rsid w:val="00AB7C98"/>
    <w:rsid w:val="00AC765E"/>
    <w:rsid w:val="00AE4482"/>
    <w:rsid w:val="00AF10C1"/>
    <w:rsid w:val="00B26280"/>
    <w:rsid w:val="00B65749"/>
    <w:rsid w:val="00B66DD2"/>
    <w:rsid w:val="00BA502B"/>
    <w:rsid w:val="00BB7AEB"/>
    <w:rsid w:val="00BC5F91"/>
    <w:rsid w:val="00BD53A9"/>
    <w:rsid w:val="00BF3DF8"/>
    <w:rsid w:val="00C37927"/>
    <w:rsid w:val="00C77BF0"/>
    <w:rsid w:val="00C94429"/>
    <w:rsid w:val="00CC009C"/>
    <w:rsid w:val="00CE3073"/>
    <w:rsid w:val="00D000C5"/>
    <w:rsid w:val="00D00E83"/>
    <w:rsid w:val="00E041A5"/>
    <w:rsid w:val="00E118FD"/>
    <w:rsid w:val="00E15278"/>
    <w:rsid w:val="00E83E93"/>
    <w:rsid w:val="00EA09F0"/>
    <w:rsid w:val="00EA2A63"/>
    <w:rsid w:val="00EB17B1"/>
    <w:rsid w:val="00EB542E"/>
    <w:rsid w:val="00F06A9B"/>
    <w:rsid w:val="00F31A55"/>
    <w:rsid w:val="00FB38CA"/>
    <w:rsid w:val="00FD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20272A0"/>
  <w15:docId w15:val="{18FFA219-74F9-4568-A2E6-170A430B4FC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0C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0C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0C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0C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3313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23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 koji je u ormaru, sa prvim djelom spisa, 
šalje se samo zadnji svežanj</izvorni_sadrzaj>
    <derivirana_varijabla naziv="DomainObject.Predmet.Opis_1">29.12.16. prileži ŽUTI REGISTRATOR
sa prijavama tražbina koji je u ormaru, sa prvim djelom spisa, 
šalje se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St-456/2016-130</izvorni_sadrzaj>
    <derivirana_varijabla naziv="DomainObject.PredzadnjaOdlukaIzPredmeta.Oznaka_1">St-456/2016-130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4101</properties:Characters>
  <properties:Lines>88</properties:Lines>
  <properties:Paragraphs>41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2019-04-19T06:55:00Z</dcterms:created>
  <dc:creator>Jasmina Matika</dc:creator>
  <cp:lastModifiedBy>Sanja Prodan</cp:lastModifiedBy>
  <cp:lastPrinted>2019-04-19T10:31:00Z</cp:lastPrinted>
  <dcterms:modified xmlns:xsi="http://www.w3.org/2001/XMLSchema-instance" xsi:type="dcterms:W3CDTF">2019-04-19T10:32:00Z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(St-456-2016-150-povrat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