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eb5a" w14:paraId="c21eb5a" w:rsidRDefault="00323F7E" w:rsidR="000D3CAD" w:rsidRPr="0023311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</w:t>
      </w:r>
      <w:r w:rsidR="0070524D" w:rsidRPr="00233119">
        <w:rPr>
          <w:rFonts w:hAnsi="Times New Roman" w:ascii="Times New Roman"/>
          <w:szCs w:val="24"/>
        </w:rPr>
        <w:t xml:space="preserve">    </w:t>
      </w:r>
      <w:r w:rsidR="00873CD2" w:rsidRPr="00233119">
        <w:rPr>
          <w:rFonts w:hAnsi="Times New Roman" w:ascii="Times New Roman"/>
          <w:szCs w:val="24"/>
        </w:rPr>
        <w:t xml:space="preserve">  </w:t>
      </w:r>
      <w:r w:rsidR="0070524D" w:rsidRP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R</w:t>
      </w:r>
      <w:r w:rsidR="00873CD2" w:rsidRPr="00233119">
        <w:rPr>
          <w:rFonts w:hAnsi="Times New Roman" w:ascii="Times New Roman"/>
          <w:szCs w:val="24"/>
        </w:rPr>
        <w:t xml:space="preserve">epublika </w:t>
      </w:r>
      <w:r w:rsidRPr="00233119">
        <w:rPr>
          <w:rFonts w:hAnsi="Times New Roman" w:ascii="Times New Roman"/>
          <w:szCs w:val="24"/>
        </w:rPr>
        <w:t>H</w:t>
      </w:r>
      <w:r w:rsidR="00873CD2" w:rsidRPr="00233119">
        <w:rPr>
          <w:rFonts w:hAnsi="Times New Roman" w:ascii="Times New Roman"/>
          <w:szCs w:val="24"/>
        </w:rPr>
        <w:t>rvatska</w:t>
      </w:r>
    </w:p>
    <w:p w:rsidRDefault="000D3CAD" w:rsidR="0070524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TRGOVAČKI SUD U ZAGREBU                                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</w:p>
    <w:p w:rsidRDefault="0070524D" w:rsidR="006C7A32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 xml:space="preserve">     </w:t>
      </w:r>
      <w:r w:rsidR="00187F86" w:rsidRPr="00233119">
        <w:rPr>
          <w:rFonts w:hAnsi="Times New Roman" w:ascii="Times New Roman"/>
          <w:szCs w:val="24"/>
        </w:rPr>
        <w:t xml:space="preserve">    </w:t>
      </w:r>
      <w:r w:rsidRPr="00233119">
        <w:rPr>
          <w:rFonts w:hAnsi="Times New Roman" w:ascii="Times New Roman"/>
          <w:szCs w:val="24"/>
        </w:rPr>
        <w:t>Zagreb, Amruševa 2</w:t>
      </w:r>
    </w:p>
    <w:p w:rsidRDefault="0070524D" w:rsidR="000D3CAD" w:rsidRPr="00233119">
      <w:pPr>
        <w:jc w:val="right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20 St-</w:t>
      </w:r>
      <w:r w:rsidR="00904CA8">
        <w:rPr>
          <w:rFonts w:hAnsi="Times New Roman" w:ascii="Times New Roman"/>
          <w:szCs w:val="24"/>
        </w:rPr>
        <w:t>350/14</w:t>
      </w:r>
      <w:r w:rsidR="000F73A0">
        <w:rPr>
          <w:rFonts w:hAnsi="Times New Roman" w:ascii="Times New Roman"/>
          <w:szCs w:val="24"/>
        </w:rPr>
        <w:t>-49</w:t>
      </w:r>
      <w:r w:rsidR="000D3CAD" w:rsidRPr="00233119">
        <w:rPr>
          <w:rFonts w:hAnsi="Times New Roman" w:ascii="Times New Roman"/>
          <w:szCs w:val="24"/>
        </w:rPr>
        <w:t xml:space="preserve">       </w:t>
      </w:r>
    </w:p>
    <w:p w:rsidRDefault="002F3CA1" w:rsidP="002F3CA1" w:rsidR="002F3CA1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E P U B L I K A    H R V A T S K A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2F3CA1" w:rsidRPr="00233119">
      <w:pPr>
        <w:rPr>
          <w:rFonts w:hAnsi="Times New Roman" w:ascii="Times New Roman"/>
          <w:bCs/>
          <w:szCs w:val="24"/>
        </w:rPr>
      </w:pP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/>
          <w:bCs/>
          <w:szCs w:val="24"/>
        </w:rPr>
        <w:tab/>
      </w:r>
      <w:r w:rsidRPr="00233119">
        <w:rPr>
          <w:rFonts w:hAnsi="Times New Roman" w:ascii="Times New Roman"/>
          <w:bCs/>
          <w:szCs w:val="24"/>
        </w:rPr>
        <w:t>R J E Š E N J E</w:t>
      </w:r>
    </w:p>
    <w:p w:rsidRDefault="002F3CA1" w:rsidP="002F3CA1" w:rsidR="002F3CA1" w:rsidRPr="00233119">
      <w:pPr>
        <w:rPr>
          <w:rFonts w:hAnsi="Times New Roman" w:ascii="Times New Roman"/>
          <w:b/>
          <w:bCs/>
          <w:szCs w:val="24"/>
        </w:rPr>
      </w:pPr>
    </w:p>
    <w:p w:rsidRDefault="002F3CA1" w:rsidP="002F3CA1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bCs/>
          <w:szCs w:val="24"/>
        </w:rPr>
        <w:tab/>
      </w:r>
      <w:r w:rsidRPr="00233119">
        <w:rPr>
          <w:rFonts w:hAnsi="Times New Roman" w:ascii="Times New Roman"/>
          <w:szCs w:val="24"/>
        </w:rPr>
        <w:t>Trgovački sud u Zagrebu,</w:t>
      </w:r>
      <w:r w:rsidR="000D3CAD" w:rsidRPr="00233119">
        <w:rPr>
          <w:rFonts w:hAnsi="Times New Roman" w:ascii="Times New Roman"/>
          <w:szCs w:val="24"/>
        </w:rPr>
        <w:t xml:space="preserve"> po sucu</w:t>
      </w:r>
      <w:r w:rsidR="00064AFA" w:rsidRPr="00233119">
        <w:rPr>
          <w:rFonts w:hAnsi="Times New Roman" w:ascii="Times New Roman"/>
          <w:szCs w:val="24"/>
        </w:rPr>
        <w:t xml:space="preserve"> pojedincu</w:t>
      </w:r>
      <w:r w:rsidR="000D3CAD" w:rsidRPr="00233119">
        <w:rPr>
          <w:rFonts w:hAnsi="Times New Roman" w:ascii="Times New Roman"/>
          <w:szCs w:val="24"/>
        </w:rPr>
        <w:t xml:space="preserve"> Luciji Butigan, u stečajnom postupku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904CA8" w:rsidRPr="00904CA8">
        <w:rPr>
          <w:rFonts w:hAnsi="Times New Roman" w:ascii="Times New Roman"/>
          <w:szCs w:val="22"/>
        </w:rPr>
        <w:t>RASNO d.o.o. za unutarnju i vanjsku trgovinu i usluge, Zagreb (Grad Zagreb), Ivanšekova 18, OIB: 51738454128</w:t>
      </w:r>
      <w:r w:rsidR="00A76589" w:rsidRPr="00233119">
        <w:rPr>
          <w:rFonts w:hAnsi="Times New Roman" w:ascii="Times New Roman"/>
          <w:szCs w:val="24"/>
        </w:rPr>
        <w:t xml:space="preserve">, dana </w:t>
      </w:r>
      <w:r w:rsidR="00904CA8">
        <w:rPr>
          <w:rFonts w:hAnsi="Times New Roman" w:ascii="Times New Roman"/>
          <w:szCs w:val="24"/>
        </w:rPr>
        <w:t>15</w:t>
      </w:r>
      <w:r w:rsidR="00233119" w:rsidRPr="00233119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siječnja</w:t>
      </w:r>
      <w:r w:rsidR="00233119" w:rsidRPr="00233119">
        <w:rPr>
          <w:rFonts w:hAnsi="Times New Roman" w:ascii="Times New Roman"/>
          <w:szCs w:val="24"/>
        </w:rPr>
        <w:t xml:space="preserve"> </w:t>
      </w:r>
      <w:r w:rsidR="00A76589" w:rsidRPr="00233119">
        <w:rPr>
          <w:rFonts w:hAnsi="Times New Roman" w:ascii="Times New Roman"/>
          <w:szCs w:val="24"/>
        </w:rPr>
        <w:t>201</w:t>
      </w:r>
      <w:r w:rsidR="00870933">
        <w:rPr>
          <w:rFonts w:hAnsi="Times New Roman" w:ascii="Times New Roman"/>
          <w:szCs w:val="24"/>
        </w:rPr>
        <w:t>6</w:t>
      </w:r>
      <w:r w:rsidR="00A76589" w:rsidRPr="00233119">
        <w:rPr>
          <w:rFonts w:hAnsi="Times New Roman" w:ascii="Times New Roman"/>
          <w:szCs w:val="24"/>
        </w:rPr>
        <w:t>.</w:t>
      </w: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r i j e š i o    j e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I.</w:t>
      </w:r>
      <w:r w:rsidRPr="00233119">
        <w:rPr>
          <w:rFonts w:hAnsi="Times New Roman" w:ascii="Times New Roman"/>
          <w:szCs w:val="24"/>
        </w:rPr>
        <w:tab/>
        <w:t>Određuje se posebno ispitno ročište u stečajnom p</w:t>
      </w:r>
      <w:r w:rsidR="00064AFA" w:rsidRPr="00233119">
        <w:rPr>
          <w:rFonts w:hAnsi="Times New Roman" w:ascii="Times New Roman"/>
          <w:szCs w:val="24"/>
        </w:rPr>
        <w:t>ostupku nad stečajnim dužnikom</w:t>
      </w:r>
      <w:r w:rsidR="00540B2C" w:rsidRPr="00233119">
        <w:rPr>
          <w:rFonts w:hAnsi="Times New Roman" w:ascii="Times New Roman"/>
          <w:szCs w:val="24"/>
        </w:rPr>
        <w:t xml:space="preserve"> </w:t>
      </w:r>
      <w:r w:rsidR="00904CA8" w:rsidRPr="00904CA8">
        <w:rPr>
          <w:rFonts w:hAnsi="Times New Roman" w:ascii="Times New Roman"/>
          <w:szCs w:val="22"/>
        </w:rPr>
        <w:t>RASNO d.o.o. za unutarnju i vanjsku trgovinu i usluge, Zagreb (Grad Zagreb), Ivanšekova 18, OIB: 51738454128</w:t>
      </w:r>
      <w:r w:rsidR="00064AFA" w:rsidRPr="00233119">
        <w:rPr>
          <w:rFonts w:hAnsi="Times New Roman" w:ascii="Times New Roman"/>
          <w:szCs w:val="24"/>
        </w:rPr>
        <w:t>,</w:t>
      </w:r>
      <w:r w:rsidRPr="00233119">
        <w:rPr>
          <w:rFonts w:hAnsi="Times New Roman" w:ascii="Times New Roman"/>
          <w:szCs w:val="24"/>
        </w:rPr>
        <w:t xml:space="preserve"> za dan </w:t>
      </w:r>
      <w:r w:rsidR="00904CA8">
        <w:rPr>
          <w:rFonts w:hAnsi="Times New Roman" w:ascii="Times New Roman"/>
          <w:szCs w:val="24"/>
        </w:rPr>
        <w:t>9</w:t>
      </w:r>
      <w:r w:rsidR="00233119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veljače</w:t>
      </w:r>
      <w:r w:rsidR="00233119">
        <w:rPr>
          <w:rFonts w:hAnsi="Times New Roman" w:ascii="Times New Roman"/>
          <w:szCs w:val="24"/>
        </w:rPr>
        <w:t xml:space="preserve"> </w:t>
      </w:r>
      <w:r w:rsidRPr="00233119">
        <w:rPr>
          <w:rFonts w:hAnsi="Times New Roman" w:ascii="Times New Roman"/>
          <w:szCs w:val="24"/>
        </w:rPr>
        <w:t>20</w:t>
      </w:r>
      <w:r w:rsidR="00064AFA" w:rsidRPr="00233119">
        <w:rPr>
          <w:rFonts w:hAnsi="Times New Roman" w:ascii="Times New Roman"/>
          <w:szCs w:val="24"/>
        </w:rPr>
        <w:t>1</w:t>
      </w:r>
      <w:r w:rsidR="00540B2C" w:rsidRPr="00233119">
        <w:rPr>
          <w:rFonts w:hAnsi="Times New Roman" w:ascii="Times New Roman"/>
          <w:szCs w:val="24"/>
        </w:rPr>
        <w:t>5</w:t>
      </w:r>
      <w:r w:rsidR="009D630D" w:rsidRPr="00233119">
        <w:rPr>
          <w:rFonts w:hAnsi="Times New Roman" w:ascii="Times New Roman"/>
          <w:szCs w:val="24"/>
        </w:rPr>
        <w:t>.</w:t>
      </w:r>
      <w:r w:rsidR="00233119">
        <w:rPr>
          <w:rFonts w:hAnsi="Times New Roman" w:ascii="Times New Roman"/>
          <w:szCs w:val="24"/>
        </w:rPr>
        <w:t xml:space="preserve"> u </w:t>
      </w:r>
      <w:r w:rsidR="00323F7E">
        <w:rPr>
          <w:rFonts w:hAnsi="Times New Roman" w:ascii="Times New Roman"/>
          <w:szCs w:val="24"/>
        </w:rPr>
        <w:t>10:15</w:t>
      </w:r>
      <w:r w:rsidRPr="00233119">
        <w:rPr>
          <w:rFonts w:hAnsi="Times New Roman" w:ascii="Times New Roman"/>
          <w:szCs w:val="24"/>
        </w:rPr>
        <w:t xml:space="preserve"> sati, u Trgovačkom sudu u Zagrebu, Zagreb, Petrinjska 8, soba br. 91/II (ulična zgrada).</w:t>
      </w:r>
    </w:p>
    <w:p w:rsidRDefault="000D3CAD" w:rsidP="00A76589" w:rsidR="000D3CAD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II.</w:t>
      </w:r>
      <w:r w:rsidRPr="00233119">
        <w:rPr>
          <w:rFonts w:hAnsi="Times New Roman" w:ascii="Times New Roman"/>
          <w:szCs w:val="24"/>
        </w:rPr>
        <w:tab/>
        <w:t>Na ovom ročištu posebno će se pozvati vjerovnici koji su naknadno prijavili svoje tražbine kao i stečajni upravitelj.</w:t>
      </w:r>
    </w:p>
    <w:p w:rsidRDefault="00DB7DCA" w:rsidP="00DB7DCA" w:rsidR="00DB7DCA" w:rsidRPr="00233119">
      <w:pPr>
        <w:jc w:val="both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III.</w:t>
      </w:r>
      <w:r w:rsidRPr="00233119">
        <w:rPr>
          <w:rFonts w:hAnsi="Times New Roman" w:ascii="Times New Roman"/>
          <w:szCs w:val="24"/>
        </w:rPr>
        <w:tab/>
        <w:t>Tablice s prijavama tražbina za posebno ispitno ročište bit će izložene u sobi stečajnog suca br. 91/II (ulična zgrada) osam dana prije ročišta, na temelju odredbe članka 153. Stečajnog zakona.</w:t>
      </w: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</w:p>
    <w:p w:rsidRDefault="000D3CAD" w:rsidR="000D3CAD" w:rsidRPr="00233119">
      <w:pPr>
        <w:jc w:val="center"/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>Obrazloženje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>Rješenjem ovog suda br. St-</w:t>
      </w:r>
      <w:r w:rsidR="00904CA8">
        <w:rPr>
          <w:rFonts w:hAnsi="Times New Roman" w:ascii="Times New Roman"/>
          <w:szCs w:val="24"/>
        </w:rPr>
        <w:t>350/14</w:t>
      </w:r>
      <w:r w:rsidRPr="00323F7E">
        <w:rPr>
          <w:rFonts w:hAnsi="Times New Roman" w:ascii="Times New Roman"/>
          <w:szCs w:val="24"/>
        </w:rPr>
        <w:t xml:space="preserve"> od </w:t>
      </w:r>
      <w:r w:rsidR="00904CA8">
        <w:rPr>
          <w:rFonts w:hAnsi="Times New Roman" w:ascii="Times New Roman"/>
          <w:szCs w:val="24"/>
        </w:rPr>
        <w:t>2</w:t>
      </w:r>
      <w:r w:rsidR="00323F7E" w:rsidRPr="00323F7E">
        <w:rPr>
          <w:rFonts w:hAnsi="Times New Roman" w:ascii="Times New Roman"/>
          <w:szCs w:val="24"/>
        </w:rPr>
        <w:t>3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travnja 2015</w:t>
      </w:r>
      <w:r w:rsidR="00233119" w:rsidRPr="00323F7E">
        <w:rPr>
          <w:rFonts w:hAnsi="Times New Roman" w:ascii="Times New Roman"/>
          <w:szCs w:val="24"/>
        </w:rPr>
        <w:t>.g.</w:t>
      </w:r>
      <w:r w:rsidR="00323F7E">
        <w:rPr>
          <w:rFonts w:hAnsi="Times New Roman" w:ascii="Times New Roman"/>
          <w:szCs w:val="24"/>
        </w:rPr>
        <w:t xml:space="preserve"> otvoren je stečajni postupak</w:t>
      </w:r>
      <w:r w:rsidRPr="00323F7E">
        <w:rPr>
          <w:rFonts w:hAnsi="Times New Roman" w:ascii="Times New Roman"/>
          <w:szCs w:val="24"/>
        </w:rPr>
        <w:t xml:space="preserve"> na</w:t>
      </w:r>
      <w:r w:rsidR="0070524D" w:rsidRPr="00323F7E">
        <w:rPr>
          <w:rFonts w:hAnsi="Times New Roman" w:ascii="Times New Roman"/>
          <w:szCs w:val="24"/>
        </w:rPr>
        <w:t xml:space="preserve">d </w:t>
      </w:r>
      <w:r w:rsidR="00187F86" w:rsidRPr="00323F7E">
        <w:rPr>
          <w:rFonts w:hAnsi="Times New Roman" w:ascii="Times New Roman"/>
          <w:szCs w:val="24"/>
        </w:rPr>
        <w:t xml:space="preserve">gore navedenim </w:t>
      </w:r>
      <w:r w:rsidR="0070524D" w:rsidRPr="00323F7E">
        <w:rPr>
          <w:rFonts w:hAnsi="Times New Roman" w:ascii="Times New Roman"/>
          <w:szCs w:val="24"/>
        </w:rPr>
        <w:t xml:space="preserve">stečajnim dužnikom </w:t>
      </w:r>
      <w:r w:rsidR="00187F86" w:rsidRPr="00323F7E">
        <w:rPr>
          <w:rFonts w:hAnsi="Times New Roman" w:ascii="Times New Roman"/>
          <w:szCs w:val="24"/>
        </w:rPr>
        <w:t>.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Dana </w:t>
      </w:r>
      <w:r w:rsidR="00904CA8">
        <w:rPr>
          <w:rFonts w:hAnsi="Times New Roman" w:ascii="Times New Roman"/>
          <w:szCs w:val="24"/>
        </w:rPr>
        <w:t>14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srpnja 2015</w:t>
      </w:r>
      <w:r w:rsidR="00233119" w:rsidRPr="00323F7E">
        <w:rPr>
          <w:rFonts w:hAnsi="Times New Roman" w:ascii="Times New Roman"/>
          <w:szCs w:val="24"/>
        </w:rPr>
        <w:t>.g</w:t>
      </w:r>
      <w:r w:rsidRPr="00323F7E">
        <w:rPr>
          <w:rFonts w:hAnsi="Times New Roman" w:ascii="Times New Roman"/>
          <w:szCs w:val="24"/>
        </w:rPr>
        <w:t xml:space="preserve"> održano je ispitno ročište na kojem su bile ispitane i raspravljene sve prijavljene tražbine pristigle u roku određenom u Rješenju o otvaranju stečajnog postupka.</w:t>
      </w:r>
    </w:p>
    <w:p w:rsidRDefault="000D3CAD" w:rsidP="00C65620" w:rsidR="000D3CAD" w:rsidRPr="00323F7E">
      <w:pPr>
        <w:jc w:val="both"/>
        <w:rPr>
          <w:rFonts w:hAnsi="Times New Roman" w:ascii="Times New Roman"/>
          <w:szCs w:val="24"/>
        </w:rPr>
      </w:pPr>
      <w:r w:rsidRPr="00323F7E">
        <w:rPr>
          <w:rFonts w:hAnsi="Times New Roman" w:ascii="Times New Roman"/>
          <w:szCs w:val="24"/>
        </w:rPr>
        <w:tab/>
        <w:t xml:space="preserve">Kako su u roku od tri mjeseca pristigle prijave vjerovnika koji su naknadno prijavili svoju tražbinu, to su isti </w:t>
      </w:r>
      <w:r w:rsidR="0070524D" w:rsidRPr="00323F7E">
        <w:rPr>
          <w:rFonts w:hAnsi="Times New Roman" w:ascii="Times New Roman"/>
          <w:szCs w:val="24"/>
        </w:rPr>
        <w:t>Rješenjem</w:t>
      </w:r>
      <w:r w:rsidR="00233119" w:rsidRPr="00323F7E">
        <w:rPr>
          <w:rFonts w:hAnsi="Times New Roman" w:ascii="Times New Roman"/>
          <w:szCs w:val="24"/>
        </w:rPr>
        <w:t xml:space="preserve"> br. St-</w:t>
      </w:r>
      <w:r w:rsidR="00904CA8">
        <w:rPr>
          <w:rFonts w:hAnsi="Times New Roman" w:ascii="Times New Roman"/>
          <w:szCs w:val="24"/>
        </w:rPr>
        <w:t>350/15</w:t>
      </w:r>
      <w:r w:rsidR="00573268" w:rsidRPr="00323F7E">
        <w:rPr>
          <w:rFonts w:hAnsi="Times New Roman" w:ascii="Times New Roman"/>
          <w:szCs w:val="24"/>
        </w:rPr>
        <w:t xml:space="preserve">  </w:t>
      </w:r>
      <w:r w:rsidRPr="00323F7E">
        <w:rPr>
          <w:rFonts w:hAnsi="Times New Roman" w:ascii="Times New Roman"/>
          <w:szCs w:val="24"/>
        </w:rPr>
        <w:t>od</w:t>
      </w:r>
      <w:r w:rsidR="00233119" w:rsidRPr="00323F7E">
        <w:rPr>
          <w:rFonts w:hAnsi="Times New Roman" w:ascii="Times New Roman"/>
          <w:szCs w:val="24"/>
        </w:rPr>
        <w:t xml:space="preserve"> </w:t>
      </w:r>
      <w:r w:rsidR="00904CA8">
        <w:rPr>
          <w:rFonts w:hAnsi="Times New Roman" w:ascii="Times New Roman"/>
          <w:szCs w:val="24"/>
        </w:rPr>
        <w:t>3</w:t>
      </w:r>
      <w:r w:rsidR="00233119" w:rsidRPr="00323F7E">
        <w:rPr>
          <w:rFonts w:hAnsi="Times New Roman" w:ascii="Times New Roman"/>
          <w:szCs w:val="24"/>
        </w:rPr>
        <w:t xml:space="preserve">. </w:t>
      </w:r>
      <w:r w:rsidR="00904CA8">
        <w:rPr>
          <w:rFonts w:hAnsi="Times New Roman" w:ascii="Times New Roman"/>
          <w:szCs w:val="24"/>
        </w:rPr>
        <w:t>studenog 2015</w:t>
      </w:r>
      <w:r w:rsidR="00233119" w:rsidRPr="00323F7E">
        <w:rPr>
          <w:rFonts w:hAnsi="Times New Roman" w:ascii="Times New Roman"/>
          <w:szCs w:val="24"/>
        </w:rPr>
        <w:t>.g.</w:t>
      </w:r>
      <w:r w:rsidRPr="00323F7E">
        <w:rPr>
          <w:rFonts w:hAnsi="Times New Roman" w:ascii="Times New Roman"/>
          <w:szCs w:val="24"/>
        </w:rPr>
        <w:t xml:space="preserve"> bili pozvani da solidarno predujme troškove posebnog ispitnog ročišta. Nakon što su vjerovnici postupili po traženom, valjalo je a na temelju odredbe članka 176. točka 2. Stečajnog zakona</w:t>
      </w:r>
      <w:r w:rsidR="00C65620" w:rsidRPr="00323F7E">
        <w:rPr>
          <w:rFonts w:hAnsi="Times New Roman" w:ascii="Times New Roman"/>
          <w:szCs w:val="24"/>
        </w:rPr>
        <w:t xml:space="preserve"> (Narodne novine br. </w:t>
      </w:r>
      <w:r w:rsidR="0003588F" w:rsidRPr="00323F7E">
        <w:rPr>
          <w:rFonts w:hAnsi="Times New Roman" w:ascii="Times New Roman"/>
          <w:szCs w:val="24"/>
        </w:rPr>
        <w:t>44/96, 161/98, 29/99, 129/00, 123/03, 197/03, 187/04, 82/06, 116/10, 125/12, 133/12</w:t>
      </w:r>
      <w:r w:rsidR="00C65620" w:rsidRPr="00323F7E">
        <w:rPr>
          <w:rFonts w:hAnsi="Times New Roman" w:ascii="Times New Roman"/>
          <w:szCs w:val="24"/>
        </w:rPr>
        <w:t xml:space="preserve">) </w:t>
      </w:r>
      <w:r w:rsidRPr="00323F7E">
        <w:rPr>
          <w:rFonts w:hAnsi="Times New Roman" w:ascii="Times New Roman"/>
          <w:szCs w:val="24"/>
        </w:rPr>
        <w:t xml:space="preserve">donijeti gornje rješenje. </w:t>
      </w:r>
    </w:p>
    <w:p w:rsidRDefault="000D3CAD" w:rsidR="000D3CAD" w:rsidRPr="00323F7E">
      <w:pPr>
        <w:jc w:val="both"/>
        <w:rPr>
          <w:rFonts w:hAnsi="Times New Roman" w:ascii="Times New Roman"/>
          <w:szCs w:val="24"/>
        </w:rPr>
      </w:pPr>
    </w:p>
    <w:p w:rsidRDefault="000D3CAD" w:rsidR="000D3CAD" w:rsidRPr="00233119">
      <w:pPr>
        <w:pStyle w:val="Naslov1"/>
        <w:rPr>
          <w:b w:val="false"/>
          <w:szCs w:val="24"/>
        </w:rPr>
      </w:pPr>
      <w:r w:rsidRPr="00233119">
        <w:rPr>
          <w:b w:val="false"/>
          <w:szCs w:val="24"/>
        </w:rPr>
        <w:t>U Zagrebu</w:t>
      </w:r>
      <w:r w:rsidR="00233119">
        <w:rPr>
          <w:b w:val="false"/>
          <w:szCs w:val="24"/>
        </w:rPr>
        <w:t xml:space="preserve">, </w:t>
      </w:r>
      <w:r w:rsidR="00904CA8">
        <w:rPr>
          <w:b w:val="false"/>
          <w:szCs w:val="24"/>
        </w:rPr>
        <w:t>15</w:t>
      </w:r>
      <w:r w:rsidR="00233119">
        <w:rPr>
          <w:b w:val="false"/>
          <w:szCs w:val="24"/>
        </w:rPr>
        <w:t xml:space="preserve">. </w:t>
      </w:r>
      <w:r w:rsidR="00904CA8">
        <w:rPr>
          <w:b w:val="false"/>
          <w:szCs w:val="24"/>
        </w:rPr>
        <w:t>listopada</w:t>
      </w:r>
      <w:r w:rsidRPr="00233119">
        <w:rPr>
          <w:b w:val="false"/>
          <w:szCs w:val="24"/>
        </w:rPr>
        <w:t xml:space="preserve">  20</w:t>
      </w:r>
      <w:r w:rsidR="00064AFA" w:rsidRPr="00233119">
        <w:rPr>
          <w:b w:val="false"/>
          <w:szCs w:val="24"/>
        </w:rPr>
        <w:t>1</w:t>
      </w:r>
      <w:r w:rsidR="00870933">
        <w:rPr>
          <w:b w:val="false"/>
          <w:szCs w:val="24"/>
        </w:rPr>
        <w:t>6</w:t>
      </w:r>
      <w:r w:rsidR="0070524D" w:rsidRPr="00233119">
        <w:rPr>
          <w:b w:val="false"/>
          <w:szCs w:val="24"/>
        </w:rPr>
        <w:t>.</w:t>
      </w:r>
    </w:p>
    <w:p w:rsidRDefault="000D3CAD" w:rsidR="000D3CAD" w:rsidRPr="00233119">
      <w:pPr>
        <w:rPr>
          <w:rFonts w:hAnsi="Times New Roman" w:ascii="Times New Roman"/>
          <w:szCs w:val="24"/>
        </w:rPr>
      </w:pPr>
    </w:p>
    <w:p w:rsidRDefault="00064AFA" w:rsidR="000D3CAD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 xml:space="preserve">       </w:t>
      </w:r>
      <w:r w:rsidR="000D3CAD" w:rsidRPr="00233119">
        <w:rPr>
          <w:rFonts w:hAnsi="Times New Roman" w:ascii="Times New Roman"/>
          <w:szCs w:val="24"/>
        </w:rPr>
        <w:t>S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D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A</w:t>
      </w:r>
      <w:r w:rsidRPr="00233119">
        <w:rPr>
          <w:rFonts w:hAnsi="Times New Roman" w:ascii="Times New Roman"/>
          <w:szCs w:val="24"/>
        </w:rPr>
        <w:t xml:space="preserve"> </w:t>
      </w:r>
      <w:r w:rsidR="000D3CAD" w:rsidRPr="00233119">
        <w:rPr>
          <w:rFonts w:hAnsi="Times New Roman" w:ascii="Times New Roman"/>
          <w:szCs w:val="24"/>
        </w:rPr>
        <w:t>C: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 w:rsidRPr="00233119">
      <w:pPr>
        <w:rPr>
          <w:rFonts w:hAnsi="Times New Roman" w:ascii="Times New Roman"/>
          <w:szCs w:val="24"/>
        </w:rPr>
      </w:pPr>
    </w:p>
    <w:p w:rsidRDefault="000D3CA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      </w:t>
      </w:r>
      <w:r w:rsidR="0070524D" w:rsidRPr="00233119">
        <w:rPr>
          <w:rFonts w:hAnsi="Times New Roman" w:ascii="Times New Roman"/>
          <w:szCs w:val="24"/>
        </w:rPr>
        <w:tab/>
      </w:r>
      <w:r w:rsidR="00F35B2A" w:rsidRPr="00233119">
        <w:rPr>
          <w:rFonts w:hAnsi="Times New Roman" w:ascii="Times New Roman"/>
          <w:szCs w:val="24"/>
        </w:rPr>
        <w:t xml:space="preserve"> LUCIJA BUTIGAN</w:t>
      </w:r>
      <w:r w:rsidR="00AD72D9">
        <w:rPr>
          <w:rFonts w:hAnsi="Times New Roman" w:ascii="Times New Roman"/>
          <w:szCs w:val="24"/>
        </w:rPr>
        <w:t>, v.r.</w:t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</w:r>
      <w:r w:rsidRPr="00233119">
        <w:rPr>
          <w:rFonts w:hAnsi="Times New Roman" w:ascii="Times New Roman"/>
          <w:szCs w:val="24"/>
        </w:rPr>
        <w:tab/>
        <w:t xml:space="preserve">       </w:t>
      </w:r>
    </w:p>
    <w:p w:rsidRDefault="00E81CE5" w:rsidR="00E81CE5">
      <w:pPr>
        <w:rPr>
          <w:rFonts w:hAnsi="Times New Roman" w:ascii="Times New Roman"/>
          <w:szCs w:val="24"/>
        </w:rPr>
      </w:pPr>
    </w:p>
    <w:p w:rsidRDefault="00E81CE5" w:rsidR="00E81CE5">
      <w:pPr>
        <w:rPr>
          <w:rFonts w:hAnsi="Times New Roman" w:ascii="Times New Roman"/>
          <w:szCs w:val="24"/>
        </w:rPr>
      </w:pPr>
    </w:p>
    <w:p w:rsidRDefault="0070524D" w:rsidR="000D3CAD" w:rsidRPr="00233119">
      <w:pPr>
        <w:rPr>
          <w:rFonts w:hAnsi="Times New Roman" w:ascii="Times New Roman"/>
          <w:szCs w:val="24"/>
        </w:rPr>
      </w:pPr>
      <w:r w:rsidRPr="00233119">
        <w:rPr>
          <w:rFonts w:hAnsi="Times New Roman" w:ascii="Times New Roman"/>
          <w:szCs w:val="24"/>
        </w:rPr>
        <w:lastRenderedPageBreak/>
        <w:t>UP</w:t>
      </w:r>
      <w:r w:rsidR="00AE690E" w:rsidRPr="00233119">
        <w:rPr>
          <w:rFonts w:hAnsi="Times New Roman" w:ascii="Times New Roman"/>
          <w:szCs w:val="24"/>
        </w:rPr>
        <w:t>U</w:t>
      </w:r>
      <w:r w:rsidRPr="00233119">
        <w:rPr>
          <w:rFonts w:hAnsi="Times New Roman" w:ascii="Times New Roman"/>
          <w:szCs w:val="24"/>
        </w:rPr>
        <w:t>TA</w:t>
      </w:r>
      <w:r w:rsidR="000D3CAD" w:rsidRPr="00233119">
        <w:rPr>
          <w:rFonts w:hAnsi="Times New Roman" w:ascii="Times New Roman"/>
          <w:szCs w:val="24"/>
        </w:rPr>
        <w:t xml:space="preserve"> O PRAVNOM LIJEKU:</w:t>
      </w:r>
    </w:p>
    <w:p w:rsidRDefault="000D3CAD" w:rsidR="000D3CAD" w:rsidRPr="00233119">
      <w:pPr>
        <w:pStyle w:val="Tijeloteksta"/>
        <w:rPr>
          <w:szCs w:val="24"/>
        </w:rPr>
      </w:pPr>
      <w:r w:rsidRPr="00233119">
        <w:rPr>
          <w:szCs w:val="24"/>
        </w:rPr>
        <w:t>Protiv ovo</w:t>
      </w:r>
      <w:r w:rsidR="00F35B2A" w:rsidRPr="00233119">
        <w:rPr>
          <w:szCs w:val="24"/>
        </w:rPr>
        <w:t>g rješenja nije dopuštena žalba (članak 278. stavak 2. Zakona o parničnom postupku</w:t>
      </w:r>
      <w:r w:rsidR="00187F86" w:rsidRPr="00233119">
        <w:rPr>
          <w:szCs w:val="24"/>
        </w:rPr>
        <w:t>, a u svezi s člankom 6. Stečajnog zakona</w:t>
      </w:r>
      <w:r w:rsidR="00F35B2A" w:rsidRPr="00233119">
        <w:rPr>
          <w:szCs w:val="24"/>
        </w:rPr>
        <w:t>).</w:t>
      </w:r>
    </w:p>
    <w:p w:rsidRDefault="000D3CAD" w:rsidR="000D3CAD">
      <w:pPr>
        <w:jc w:val="both"/>
        <w:rPr>
          <w:rFonts w:hAnsi="Times New Roman" w:ascii="Times New Roman"/>
          <w:szCs w:val="24"/>
        </w:rPr>
      </w:pPr>
    </w:p>
    <w:p w:rsidRDefault="00AD72D9" w:rsidP="0009191F" w:rsidR="00AD72D9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>Za točnost otpravka-ovlašteni službenik:</w:t>
      </w:r>
    </w:p>
    <w:p w:rsidRDefault="00AD72D9" w:rsidR="00AD72D9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72D9" w:rsidR="00AD72D9" w:rsidRPr="00233119">
      <w:pPr>
        <w:jc w:val="both"/>
        <w:rPr>
          <w:rFonts w:hAnsi="Times New Roman" w:ascii="Times New Roman"/>
          <w:szCs w:val="24"/>
        </w:rPr>
      </w:pPr>
    </w:p>
    <w:p w:rsidRDefault="00323F7E" w:rsidP="00323F7E" w:rsidR="00323F7E" w:rsidRPr="00AD72D9">
      <w:pPr>
        <w:ind w:left="567"/>
        <w:rPr>
          <w:rFonts w:hAnsi="Times New Roman" w:ascii="Times New Roman"/>
          <w:color w:val="FFFFFF"/>
          <w:szCs w:val="24"/>
        </w:rPr>
      </w:pPr>
      <w:r w:rsidRPr="00AD72D9">
        <w:rPr>
          <w:rFonts w:hAnsi="Times New Roman" w:ascii="Times New Roman"/>
          <w:color w:val="FFFFFF"/>
          <w:szCs w:val="24"/>
        </w:rPr>
        <w:t xml:space="preserve">DNA: </w:t>
      </w:r>
    </w:p>
    <w:p w:rsidRDefault="00323F7E" w:rsidP="00323F7E" w:rsidR="00323F7E" w:rsidRPr="00AD72D9">
      <w:pPr>
        <w:ind w:left="567"/>
        <w:rPr>
          <w:rFonts w:hAnsi="Times New Roman" w:ascii="Times New Roman"/>
          <w:color w:val="FFFFFF"/>
          <w:szCs w:val="24"/>
        </w:rPr>
      </w:pPr>
      <w:r w:rsidRPr="00AD72D9">
        <w:rPr>
          <w:rFonts w:hAnsi="Times New Roman" w:ascii="Times New Roman"/>
          <w:color w:val="FFFFFF"/>
          <w:szCs w:val="24"/>
        </w:rPr>
        <w:t>1. e-oglasna ploča 8 dana</w:t>
      </w:r>
    </w:p>
    <w:p w:rsidRDefault="00323F7E" w:rsidP="00904CA8" w:rsidR="00904CA8" w:rsidRPr="00AD72D9">
      <w:pPr>
        <w:ind w:left="567"/>
        <w:rPr>
          <w:rFonts w:hAnsi="Times New Roman" w:ascii="Times New Roman"/>
          <w:color w:val="FFFFFF"/>
          <w:szCs w:val="24"/>
        </w:rPr>
      </w:pPr>
      <w:r w:rsidRPr="00AD72D9">
        <w:rPr>
          <w:rFonts w:hAnsi="Times New Roman" w:ascii="Times New Roman"/>
          <w:color w:val="FFFFFF"/>
          <w:szCs w:val="24"/>
        </w:rPr>
        <w:t xml:space="preserve">2. </w:t>
      </w:r>
      <w:r w:rsidR="00904CA8" w:rsidRPr="00AD72D9">
        <w:rPr>
          <w:rFonts w:hAnsi="Times New Roman" w:ascii="Times New Roman"/>
          <w:color w:val="FFFFFF"/>
          <w:szCs w:val="24"/>
        </w:rPr>
        <w:t xml:space="preserve">Erste card club, d.o.o., Zagreb, pun. Marijan Hanžeković, odvjetnik, OD Hanžeković i Partneri Zagreb, Radnička cesta 22    </w:t>
      </w:r>
    </w:p>
    <w:p w:rsidRDefault="00323F7E" w:rsidP="00323F7E" w:rsidR="000D3CAD" w:rsidRPr="00AD72D9">
      <w:pPr>
        <w:ind w:left="567"/>
        <w:rPr>
          <w:rFonts w:hAnsi="Times New Roman" w:ascii="Times New Roman"/>
          <w:color w:val="FFFFFF"/>
          <w:szCs w:val="24"/>
        </w:rPr>
      </w:pPr>
      <w:r w:rsidRPr="00AD72D9">
        <w:rPr>
          <w:rFonts w:hAnsi="Times New Roman" w:ascii="Times New Roman"/>
          <w:color w:val="FFFFFF"/>
          <w:szCs w:val="24"/>
        </w:rPr>
        <w:t>3. HRT po punomoćniku Marijan Hanžeković, odvjetnik, OD Hanžeković i Partneri Zagreb, Radnička cesta 22</w:t>
      </w:r>
      <w:r w:rsidR="000D3CAD" w:rsidRPr="00AD72D9">
        <w:rPr>
          <w:rFonts w:hAnsi="Times New Roman" w:ascii="Times New Roman"/>
          <w:color w:val="FFFFFF"/>
          <w:szCs w:val="24"/>
        </w:rPr>
        <w:t xml:space="preserve">    </w:t>
      </w:r>
    </w:p>
    <w:p w:rsidRDefault="00904CA8" w:rsidP="00323F7E" w:rsidR="00E81CE5" w:rsidRPr="00AD72D9">
      <w:pPr>
        <w:ind w:left="567"/>
        <w:rPr>
          <w:rFonts w:hAnsi="Times New Roman" w:ascii="Times New Roman"/>
          <w:color w:val="FFFFFF"/>
          <w:szCs w:val="24"/>
        </w:rPr>
      </w:pPr>
      <w:r w:rsidRPr="00AD72D9">
        <w:rPr>
          <w:rFonts w:hAnsi="Times New Roman" w:ascii="Times New Roman"/>
          <w:color w:val="FFFFFF"/>
          <w:szCs w:val="24"/>
        </w:rPr>
        <w:t xml:space="preserve">4.stečajni upravitelj </w:t>
      </w:r>
    </w:p>
    <w:sectPr w:rsidSect="002F3CA1" w:rsidR="00E81CE5" w:rsidRPr="00AD72D9">
      <w:headerReference w:type="even" r:id="rId10"/>
      <w:headerReference w:type="default" r:id="rId11"/>
      <w:pgSz w:code="9" w:h="16840" w:w="11907"/>
      <w:pgMar w:gutter="0" w:footer="720" w:header="720" w:left="1418" w:bottom="1418" w:right="136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5FA4" w:rsidR="00135FA4">
      <w:r>
        <w:separator/>
      </w:r>
    </w:p>
  </w:endnote>
  <w:endnote w:id="0" w:type="continuationSeparator">
    <w:p w:rsidRDefault="00135FA4" w:rsidR="00135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5FA4" w:rsidR="00135FA4">
      <w:r>
        <w:separator/>
      </w:r>
    </w:p>
  </w:footnote>
  <w:footnote w:id="0" w:type="continuationSeparator">
    <w:p w:rsidRDefault="00135FA4" w:rsidR="00135F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3CA1" w:rsidR="002F3C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3CA1" w:rsidP="002051D1" w:rsidR="002F3C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4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3CA1" w:rsidP="002F3CA1" w:rsidR="002F3CA1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431191">
      <w:rPr>
        <w:rFonts w:hAnsi="Times New Roman" w:ascii="Times New Roman"/>
      </w:rPr>
      <w:t>350/2014</w:t>
    </w:r>
  </w:p>
  <w:p w:rsidRDefault="00540B2C" w:rsidP="002F3CA1" w:rsidR="00540B2C" w:rsidRPr="002F3CA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994FB9"/>
    <w:multiLevelType w:val="hybridMultilevel"/>
    <w:tmpl w:val="0742D3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CAD"/>
    <w:rsid w:val="0003588F"/>
    <w:rsid w:val="00064AFA"/>
    <w:rsid w:val="0007567F"/>
    <w:rsid w:val="000D3CAD"/>
    <w:rsid w:val="000F73A0"/>
    <w:rsid w:val="00135FA4"/>
    <w:rsid w:val="001512FC"/>
    <w:rsid w:val="00187F86"/>
    <w:rsid w:val="002051D1"/>
    <w:rsid w:val="00233119"/>
    <w:rsid w:val="002F3CA1"/>
    <w:rsid w:val="00323F7E"/>
    <w:rsid w:val="00431191"/>
    <w:rsid w:val="00540B2C"/>
    <w:rsid w:val="00573268"/>
    <w:rsid w:val="005761C9"/>
    <w:rsid w:val="005F3551"/>
    <w:rsid w:val="006C7A32"/>
    <w:rsid w:val="0070524D"/>
    <w:rsid w:val="00870933"/>
    <w:rsid w:val="00873CD2"/>
    <w:rsid w:val="00904CA8"/>
    <w:rsid w:val="009D630D"/>
    <w:rsid w:val="00A76589"/>
    <w:rsid w:val="00AD72D9"/>
    <w:rsid w:val="00AE690E"/>
    <w:rsid w:val="00C65620"/>
    <w:rsid w:val="00CE337D"/>
    <w:rsid w:val="00D9745C"/>
    <w:rsid w:val="00DB7DCA"/>
    <w:rsid w:val="00E81CE5"/>
    <w:rsid w:val="00F23455"/>
    <w:rsid w:val="00F3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3F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2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2D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72D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72D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72D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Zaglavlje" w:type="paragraph">
    <w:name w:val="header"/>
    <w:basedOn w:val="Normal"/>
    <w:rsid w:val="002F3C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3CA1"/>
  </w:style>
  <w:style w:styleId="Podnoje" w:type="paragraph">
    <w:name w:val="footer"/>
    <w:basedOn w:val="Normal"/>
    <w:rsid w:val="002F3CA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23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3F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72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2D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72D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72D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72D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</izvorni_sadrzaj>
    <derivirana_varijabla naziv="DomainObject.Primjedba_1">posebno ispitno</derivirana_varijabla>
  </DomainObject.Primjedba>
  <DomainObject.Oznaka>
    <izvorni_sadrzaj>St-350/2014-49</izvorni_sadrzaj>
    <derivirana_varijabla naziv="DomainObject.Oznaka_1">St-350/2014-49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2014.</izvorni_sadrzaj>
    <derivirana_varijabla naziv="DomainObject.Predmet.DatumOsnivanja_1">30.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St-350/2014</izvorni_sadrzaj>
    <derivirana_varijabla naziv="DomainObject.Predmet.OznakaBroj_1">St-350/2014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RASNO d.o.o. za unutarnju i vanjsku trgovinu i usluge zastupanog po punomoćniku ANTE MUSA</izvorni_sadrzaj>
    <derivirana_varijabla naziv="DomainObject.Predmet.ProtustrankaFormated_1">  RASNO d.o.o. za unutarnju i vanjsku trgovinu i usluge zastupanog po punomoćniku ANTE MUSA</derivirana_varijabla>
  </DomainObject.Predmet.ProtustrankaFormated>
  <DomainObject.Predmet.ProtustrankaFormatedOIB>
    <izvorni_sadrzaj>  RASNO d.o.o. za unutarnju i vanjsku trgovinu i usluge, OIB 51738454128 zastupanog po punomoćniku ANTE MUSA</izvorni_sadrzaj>
    <derivirana_varijabla naziv="DomainObject.Predmet.ProtustrankaFormatedOIB_1">  RASNO d.o.o. za unutarnju i vanjsku trgovinu i usluge, OIB 51738454128 zastupanog po punomoćniku ANTE MUSA</derivirana_varijabla>
  </DomainObject.Predmet.ProtustrankaFormatedOIB>
  <DomainObject.Predmet.ProtustrankaFormatedWithAdress>
    <izvorni_sadrzaj> RASNO d.o.o. za unutarnju i vanjsku trgovinu i usluge, Ivanšekova 18, 10000 Zagreb zastupanog po punomoćniku ANTE MUSA</izvorni_sadrzaj>
    <derivirana_varijabla naziv="DomainObject.Predmet.ProtustrankaFormatedWithAdress_1"> RASNO d.o.o. za unutarnju i vanjsku trgovinu i usluge, Ivanšekova 18, 10000 Zagreb zastupanog po punomoćniku ANTE MUSA</derivirana_varijabla>
  </DomainObject.Predmet.ProtustrankaFormatedWithAdress>
  <DomainObject.Predmet.ProtustrankaFormatedWithAdressOIB>
    <izvorni_sadrzaj> RASNO d.o.o. za unutarnju i vanjsku trgovinu i usluge, OIB 51738454128, Ivanšekova 18, 10000 Zagreb zastupanog po punomoćniku ANTE MUSA</izvorni_sadrzaj>
    <derivirana_varijabla naziv="DomainObject.Predmet.ProtustrankaFormatedWithAdressOIB_1"> RASNO d.o.o. za unutarnju i vanjsku trgovinu i usluge, OIB 51738454128, Ivanšekova 18, 10000 Zagreb zastupanog po punomoćniku ANTE MUSA</derivirana_varijabla>
  </DomainObject.Predmet.ProtustrankaFormatedWithAdressOIB>
  <DomainObject.Predmet.ProtustrankaWithAdress>
    <izvorni_sadrzaj>RASNO d.o.o. za unutarnju i vanjsku trgovinu i usluge Ivanšekova 18, 10000 Zagreb</izvorni_sadrzaj>
    <derivirana_varijabla naziv="DomainObject.Predmet.ProtustrankaWithAdress_1">RASNO d.o.o. za unutarnju i vanjsku trgovinu i usluge Ivanšekova 18, 10000 Zagreb</derivirana_varijabla>
  </DomainObject.Predmet.ProtustrankaWithAdress>
  <DomainObject.Predmet.ProtustrankaWithAdressOIB>
    <izvorni_sadrzaj>RASNO d.o.o. za unutarnju i vanjsku trgovinu i usluge, OIB 51738454128, Ivanšekova 18, 10000 Zagreb</izvorni_sadrzaj>
    <derivirana_varijabla naziv="DomainObject.Predmet.ProtustrankaWithAdressOIB_1">RASNO d.o.o. za unutarnju i vanjsku trgovinu i usluge, OIB 51738454128, Ivanšekova 18, 10000 Zagreb</derivirana_varijabla>
  </DomainObject.Predmet.ProtustrankaWithAdressOIB>
  <DomainObject.Predmet.ProtustrankaNazivFormated>
    <izvorni_sadrzaj>RASNO d.o.o. za unutarnju i vanjsku trgovinu i usluge</izvorni_sadrzaj>
    <derivirana_varijabla naziv="DomainObject.Predmet.ProtustrankaNazivFormated_1">RASNO d.o.o. za unutarnju i vanjsku trgovinu i usluge</derivirana_varijabla>
  </DomainObject.Predmet.ProtustrankaNazivFormated>
  <DomainObject.Predmet.ProtustrankaNazivFormatedOIB>
    <izvorni_sadrzaj>RASNO d.o.o. za unutarnju i vanjsku trgovinu i usluge, OIB 51738454128</izvorni_sadrzaj>
    <derivirana_varijabla naziv="DomainObject.Predmet.ProtustrankaNazivFormatedOIB_1">RASNO d.o.o. za unutarnju i vanjsku trgovinu i usluge, OIB 51738454128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CENTAR BANKA dioničko društvo u stečaju; Dom za starije osobe MEDVEŠČAK ZAGREB; ERSTE CARD CLUB; HRT</izvorni_sadrzaj>
    <derivirana_varijabla naziv="DomainObject.Predmet.StrankaFormated_1">  FINA Regionalni centar Zagreb; CENTAR BANKA dioničko društvo u stečaju; Dom za starije osobe MEDVEŠČAK ZAGREB; ERSTE CARD CLUB; HRT</derivirana_varijabla>
  </DomainObject.Predmet.StrankaFormated>
  <DomainObject.Predmet.StrankaFormatedOIB>
    <izvorni_sadrzaj>  FINA Regionalni centar Zagreb, OIB 85821130368; CENTAR BANKA dioničko društvo u stečaju, OIB 89296739230; Dom za starije osobe MEDVEŠČAK ZAGREB, OIB 88026390655; ERSTE CARD CLUB; HRT</izvorni_sadrzaj>
    <derivirana_varijabla naziv="DomainObject.Predmet.StrankaFormatedOIB_1">  FINA Regionalni centar Zagreb, OIB 85821130368; CENTAR BANKA dioničko društvo u stečaju, OIB 89296739230; Dom za starije osobe MEDVEŠČAK ZAGREB, OIB 88026390655; ERSTE CARD CLUB; HRT</derivirana_varijabla>
  </DomainObject.Predmet.StrankaFormatedOIB>
  <DomainObject.Predmet.StrankaFormatedWithAdress>
    <izvorni_sadrzaj> FINA Regionalni centar Zagreb, Ilica 307, 10000 Zagreb; CENTAR BANKA dioničko društvo u stečaju, Heinzelova 47A, Zagreb; Dom za starije osobe MEDVEŠČAK ZAGREB, Trg Drage Iblera 8, Zagreb; ERSTE CARD CLUB; HRT</izvorni_sadrzaj>
    <derivirana_varijabla naziv="DomainObject.Predmet.StrankaFormatedWithAdress_1"> FINA Regionalni centar Zagreb, Ilica 307, 10000 Zagreb; CENTAR BANKA dioničko društvo u stečaju, Heinzelova 47A, Zagreb; Dom za starije osobe MEDVEŠČAK ZAGREB, Trg Drage Iblera 8, Zagreb; ERSTE CARD CLUB; HRT</derivirana_varijabla>
  </DomainObject.Predmet.StrankaFormatedWithAdress>
  <DomainObject.Predmet.StrankaFormatedWithAdressOIB>
    <izvorni_sadrzaj> FINA Regionalni centar Zagreb, OIB 85821130368, Ilica 307, 10000 Zagreb; CENTAR BANKA dioničko društvo u stečaju, OIB 89296739230, Heinzelova 47A, Zagreb; Dom za starije osobe MEDVEŠČAK ZAGREB, OIB 88026390655, Trg Drage Iblera 8, Zagreb; ERSTE CARD CLUB; HRT</izvorni_sadrzaj>
    <derivirana_varijabla naziv="DomainObject.Predmet.StrankaFormatedWithAdressOIB_1"> FINA Regionalni centar Zagreb, OIB 85821130368, Ilica 307, 10000 Zagreb; CENTAR BANKA dioničko društvo u stečaju, OIB 89296739230, Heinzelova 47A, Zagreb; Dom za starije osobe MEDVEŠČAK ZAGREB, OIB 88026390655, Trg Drage Iblera 8, Zagreb; ERSTE CARD CLUB; HRT</derivirana_varijabla>
  </DomainObject.Predmet.StrankaFormatedWithAdressOIB>
  <DomainObject.Predmet.StrankaWithAdress>
    <izvorni_sadrzaj>FINA Regionalni centar Zagreb Ilica 307,10000 Zagreb,CENTAR BANKA dioničko društvo u stečaju Heinzelova 47A,Zagreb,Dom za starije osobe MEDVEŠČAK ZAGREB Trg Drage Iblera 8,Zagreb,ERSTE CARD CLUB ,HRT </izvorni_sadrzaj>
    <derivirana_varijabla naziv="DomainObject.Predmet.StrankaWithAdress_1">FINA Regionalni centar Zagreb Ilica 307,10000 Zagreb,CENTAR BANKA dioničko društvo u stečaju Heinzelova 47A,Zagreb,Dom za starije osobe MEDVEŠČAK ZAGREB Trg Drage Iblera 8,Zagreb,ERSTE CARD CLUB ,HRT </derivirana_varijabla>
  </DomainObject.Predmet.StrankaWithAdress>
  <DomainObject.Predmet.StrankaWithAdressOIB>
    <izvorni_sadrzaj>FINA Regionalni centar Zagreb, OIB 85821130368, Ilica 307,10000 Zagreb,CENTAR BANKA dioničko društvo u stečaju, OIB 89296739230, Heinzelova 47A,Zagreb,Dom za starije osobe MEDVEŠČAK ZAGREB, OIB 88026390655, Trg Drage Iblera 8,Zagreb,ERSTE CARD CLUB,HRT</izvorni_sadrzaj>
    <derivirana_varijabla naziv="DomainObject.Predmet.StrankaWithAdressOIB_1">FINA Regionalni centar Zagreb, OIB 85821130368, Ilica 307,10000 Zagreb,CENTAR BANKA dioničko društvo u stečaju, OIB 89296739230, Heinzelova 47A,Zagreb,Dom za starije osobe MEDVEŠČAK ZAGREB, OIB 88026390655, Trg Drage Iblera 8,Zagreb,ERSTE CARD CLUB,HRT</derivirana_varijabla>
  </DomainObject.Predmet.StrankaWithAdressOIB>
  <DomainObject.Predmet.StrankaNazivFormated>
    <izvorni_sadrzaj>FINA Regionalni centar Zagreb,CENTAR BANKA dioničko društvo u stečaju,Dom za starije osobe MEDVEŠČAK ZAGREB,ERSTE CARD CLUB,HRT</izvorni_sadrzaj>
    <derivirana_varijabla naziv="DomainObject.Predmet.StrankaNazivFormated_1">FINA Regionalni centar Zagreb,CENTAR BANKA dioničko društvo u stečaju,Dom za starije osobe MEDVEŠČAK ZAGREB,ERSTE CARD CLUB,HRT</derivirana_varijabla>
  </DomainObject.Predmet.StrankaNazivFormated>
  <DomainObject.Predmet.StrankaNazivFormatedOIB>
    <izvorni_sadrzaj>FINA Regionalni centar Zagreb, OIB 85821130368,CENTAR BANKA dioničko društvo u stečaju, OIB 89296739230,Dom za starije osobe MEDVEŠČAK ZAGREB, OIB 88026390655,ERSTE CARD CLUB,HRT</izvorni_sadrzaj>
    <derivirana_varijabla naziv="DomainObject.Predmet.StrankaNazivFormatedOIB_1">FINA Regionalni centar Zagreb, OIB 85821130368,CENTAR BANKA dioničko društvo u stečaju, OIB 89296739230,Dom za starije osobe MEDVEŠČAK ZAGREB, OIB 88026390655,ERSTE CARD CLUB,HRT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Formated>
  <DomainObject.Predmet.StrankaList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FormatedOIB>
  <DomainObject.Predmet.StrankaListFormatedWithAdress>
    <izvorni_sadrzaj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izvorni_sadrzaj>
    <derivirana_varijabla naziv="DomainObject.Predmet.StrankaListFormatedWithAdress_1">
      <item>FINA Regionalni centar Zagreb, Ilica 307, 10000 Zagreb</item>
      <item>CENTAR BANKA dioničko društvo u stečaju, Heinzelova 47A, Zagreb</item>
      <item>Dom za starije osobe MEDVEŠČAK ZAGREB, Trg Drage Iblera 8, Zagreb</item>
      <item>ERSTE CARD CLUB</item>
      <item>HRT</item>
    </derivirana_varijabla>
  </DomainObject.Predmet.StrankaListFormatedWithAdress>
  <DomainObject.Predmet.StrankaListFormatedWithAdressOIB>
    <izvorni_sadrzaj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izvorni_sadrzaj>
    <derivirana_varijabla naziv="DomainObject.Predmet.StrankaListFormatedWithAdressOIB_1">
      <item>FINA Regionalni centar Zagreb, OIB 85821130368, Ilica 307, 10000 Zagreb</item>
      <item>CENTAR BANKA dioničko društvo u stečaju, OIB 89296739230, Heinzelova 47A, Zagreb</item>
      <item>Dom za starije osobe MEDVEŠČAK ZAGREB, OIB 88026390655, Trg Drage Iblera 8, Zagreb</item>
      <item>ERSTE CARD CLUB</item>
      <item>HRT</item>
    </derivirana_varijabla>
  </DomainObject.Predmet.StrankaListFormatedWithAdressOIB>
  <DomainObject.Predmet.StrankaListNazivFormated>
    <izvorni_sadrzaj>
      <item>FINA Regionalni centar Zagreb</item>
      <item>CENTAR BANKA dioničko društvo u stečaju</item>
      <item>Dom za starije osobe MEDVEŠČAK ZAGREB</item>
      <item>ERSTE CARD CLUB</item>
      <item>HRT</item>
    </izvorni_sadrzaj>
    <derivirana_varijabla naziv="DomainObject.Predmet.StrankaListNazivFormated_1">
      <item>FINA Regionalni centar Zagreb</item>
      <item>CENTAR BANKA dioničko društvo u stečaju</item>
      <item>Dom za starije osobe MEDVEŠČAK ZAGREB</item>
      <item>ERSTE CARD CLUB</item>
      <item>HRT</item>
    </derivirana_varijabla>
  </DomainObject.Predmet.StrankaListNazivFormated>
  <DomainObject.Predmet.StrankaListNazivFormatedOIB>
    <izvorni_sadrzaj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izvorni_sadrzaj>
    <derivirana_varijabla naziv="DomainObject.Predmet.StrankaListNazivFormatedOIB_1">
      <item>FINA Regionalni centar Zagreb, OIB 85821130368</item>
      <item>CENTAR BANKA dioničko društvo u stečaju, OIB 89296739230</item>
      <item>Dom za starije osobe MEDVEŠČAK ZAGREB, OIB 88026390655</item>
      <item>ERSTE CARD CLUB</item>
      <item>HRT</item>
    </derivirana_varijabla>
  </DomainObject.Predmet.StrankaListNazivFormatedOIB>
  <DomainObject.Predmet.ProtuStrankaListFormated>
    <izvorni_sadrzaj>
      <item>RASNO d.o.o. za unutarnju i vanjsku trgovinu i usluge zastupanog po punomoćniku ANTE MUSA</item>
    </izvorni_sadrzaj>
    <derivirana_varijabla naziv="DomainObject.Predmet.ProtuStrankaListFormated_1">
      <item>RASNO d.o.o. za unutarnju i vanjsku trgovinu i usluge zastupanog po punomoćniku ANTE MUSA</item>
    </derivirana_varijabla>
  </DomainObject.Predmet.ProtuStrankaListFormated>
  <DomainObject.Predmet.ProtuStrankaListFormatedOIB>
    <izvorni_sadrzaj>
      <item>RASNO d.o.o. za unutarnju i vanjsku trgovinu i usluge, OIB 51738454128 zastupanog po punomoćniku ANTE MUSA</item>
    </izvorni_sadrzaj>
    <derivirana_varijabla naziv="DomainObject.Predmet.ProtuStrankaListFormatedOIB_1">
      <item>RASNO d.o.o. za unutarnju i vanjsku trgovinu i usluge, OIB 51738454128 zastupanog po punomoćniku ANTE MUSA</item>
    </derivirana_varijabla>
  </DomainObject.Predmet.ProtuStrankaListFormatedOIB>
  <DomainObject.Predmet.ProtuStrankaListFormatedWithAdress>
    <izvorni_sadrzaj>
      <item>RASNO d.o.o. za unutarnju i vanjsku trgovinu i usluge, Ivanšekova 18, 10000 Zagreb zastupanog po punomoćniku ANTE MUSA</item>
    </izvorni_sadrzaj>
    <derivirana_varijabla naziv="DomainObject.Predmet.ProtuStrankaListFormatedWithAdress_1">
      <item>RASNO d.o.o. za unutarnju i vanjsku trgovinu i usluge, Ivanšekova 18, 10000 Zagreb zastupanog po punomoćniku ANTE MUSA</item>
    </derivirana_varijabla>
  </DomainObject.Predmet.ProtuStrankaListFormatedWithAdress>
  <DomainObject.Predmet.ProtuStrankaListFormatedWithAdressOIB>
    <izvorni_sadrzaj>
      <item>RASNO d.o.o. za unutarnju i vanjsku trgovinu i usluge, OIB 51738454128, Ivanšekova 18, 10000 Zagreb zastupanog po punomoćniku ANTE MUSA</item>
    </izvorni_sadrzaj>
    <derivirana_varijabla naziv="DomainObject.Predmet.ProtuStrankaListFormatedWithAdressOIB_1">
      <item>RASNO d.o.o. za unutarnju i vanjsku trgovinu i usluge, OIB 51738454128, Ivanšekova 18, 10000 Zagreb zastupanog po punomoćniku ANTE MUSA</item>
    </derivirana_varijabla>
  </DomainObject.Predmet.ProtuStrankaListFormatedWithAdressOIB>
  <DomainObject.Predmet.ProtuStrankaListNazivFormated>
    <izvorni_sadrzaj>
      <item>RASNO d.o.o. za unutarnju i vanjsku trgovinu i usluge</item>
    </izvorni_sadrzaj>
    <derivirana_varijabla naziv="DomainObject.Predmet.ProtuStrankaListNazivFormated_1">
      <item>RASNO d.o.o. za unutarnju i vanjsku trgovinu i usluge</item>
    </derivirana_varijabla>
  </DomainObject.Predmet.ProtuStrankaListNazivFormated>
  <DomainObject.Predmet.ProtuStrankaListNazivFormatedOIB>
    <izvorni_sadrzaj>
      <item>RASNO d.o.o. za unutarnju i vanjsku trgovinu i usluge, OIB 51738454128</item>
    </izvorni_sadrzaj>
    <derivirana_varijabla naziv="DomainObject.Predmet.ProtuStrankaListNazivFormatedOIB_1">
      <item>RASNO d.o.o. za unutarnju i vanjsku trgovinu i usluge, OIB 51738454128</item>
    </derivirana_varijabla>
  </DomainObject.Predmet.ProtuStrankaListNazivFormatedOIB>
  <DomainObject.Predmet.OstaliListFormated>
    <izvorni_sadrzaj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Formated_1">
      <item>ANTE MUSA punomoćnik sudionika u postupku RASNO d.o.o. za unutarnju i vanjsku trgovinu i usluge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Formated>
  <DomainObject.Predmet.OstaliListFormatedOIB>
    <izvorni_sadrzaj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FormatedOIB_1">
      <item>ANTE MUSA, OIB 03970661922 punomoćnik sudionika u postupku RASNO d.o.o. za unutarnju i vanjsku trgovinu i usluge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FormatedOIB>
  <DomainObject.Predmet.OstaliListFormatedWithAdress>
    <izvorni_sadrzaj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izvorni_sadrzaj>
    <derivirana_varijabla naziv="DomainObject.Predmet.OstaliListFormatedWithAdress_1">
      <item>ANTE MUSA, IVANŠEKOVA 18, 10000 Zagreb punomoćnik sudionika u postupku RASNO d.o.o. za unutarnju i vanjsku trgovinu i usluge</item>
      <item>Boris Hmelina, Fraterščica 81, 10000 Zagreb</item>
      <item>ERSTE CARD CLUB društvo s ograničenom odgovornošću za financijsko posredovanje i usluge, Praška 5, 10000 Zagreb</item>
      <item>Odvj. društvo Hanžeković i partneri d.o.o., Radnička cesta 22, 10000 Zagreb</item>
      <item>Hrvatska radiotelevizija, Prisavlje 3, 10000 Zagreb</item>
    </derivirana_varijabla>
  </DomainObject.Predmet.OstaliListFormatedWithAdress>
  <DomainObject.Predmet.OstaliListFormatedWithAdressOIB>
    <izvorni_sadrzaj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izvorni_sadrzaj>
    <derivirana_varijabla naziv="DomainObject.Predmet.OstaliListFormatedWithAdressOIB_1">
      <item>ANTE MUSA, OIB 03970661922, IVANŠEKOVA 18, 10000 Zagreb punomoćnik sudionika u postupku RASNO d.o.o. za unutarnju i vanjsku trgovinu i usluge</item>
      <item>Boris Hmelina, OIB 35220441313, Fraterščica 81, 10000 Zagreb</item>
      <item>ERSTE CARD CLUB društvo s ograničenom odgovornošću za financijsko posredovanje i usluge, OIB 85941596441, Praška 5, 10000 Zagreb</item>
      <item>Odvj. društvo Hanžeković i partneri d.o.o., Radnička cesta 22, 10000 Zagreb</item>
      <item>Hrvatska radiotelevizija, OIB 68419124305, Prisavlje 3, 10000 Zagreb</item>
    </derivirana_varijabla>
  </DomainObject.Predmet.OstaliListFormatedWithAdressOIB>
  <DomainObject.Predmet.OstaliListNazivFormated>
    <izvorni_sadrzaj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izvorni_sadrzaj>
    <derivirana_varijabla naziv="DomainObject.Predmet.OstaliListNazivFormated_1">
      <item>ANTE MUSA</item>
      <item>Boris Hmelina</item>
      <item>ERSTE CARD CLUB društvo s ograničenom odgovornošću za financijsko posredovanje i usluge</item>
      <item>Odvj. društvo Hanžeković i partneri d.o.o.</item>
      <item>Hrvatska radiotelevizija</item>
    </derivirana_varijabla>
  </DomainObject.Predmet.OstaliListNazivFormated>
  <DomainObject.Predmet.OstaliListNazivFormatedOIB>
    <izvorni_sadrzaj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izvorni_sadrzaj>
    <derivirana_varijabla naziv="DomainObject.Predmet.OstaliListNazivFormatedOIB_1">
      <item>ANTE MUSA, OIB 03970661922</item>
      <item>Boris Hmelina, OIB 35220441313</item>
      <item>ERSTE CARD CLUB društvo s ograničenom odgovornošću za financijsko posredovanje i usluge, OIB 85941596441</item>
      <item>Odvj. društvo Hanžeković i partneri d.o.o.</item>
      <item>Hrvatska radiotelevizija, OIB 68419124305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>St-350/2014-49</izvorni_sadrzaj>
    <derivirana_varijabla naziv="DomainObject.PoslovniBrojDokumenta_1">St-350/2014-49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RASNO d.o.o. za unutarnju i vanjsku trgovinu i usluge</izvorni_sadrzaj>
    <derivirana_varijabla naziv="DomainObject.Predmet.ProtustrankaIDrugi_1">RASNO d.o.o. za unutarnju i vanjsku trgovinu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RASNO d.o.o. za unutarnju i vanjsku trgovinu i usluge, OIB 51738454128, Ivanšekova 18, 10000 Zagreb</izvorni_sadrzaj>
    <derivirana_varijabla naziv="DomainObject.Predmet.ProtustrankaIDrugiAdressOIB_1">RASNO d.o.o. za unutarnju i vanjsku trgovinu i usluge, OIB 51738454128, Ivanšekova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izvorni_sadrzaj>
    <derivirana_varijabla naziv="DomainObject.Predmet.SudioniciListNaziv_1">
      <item>FINA Regionalni centar Zagreb</item>
      <item>RASNO d.o.o. za unutarnju i vanjsku trgovinu i usluge</item>
      <item>ANTE MUSA</item>
      <item>CENTAR BANKA dioničko društvo u stečaju</item>
      <item>Dom za starije osobe MEDVEŠČAK ZAGREB</item>
      <item>Boris Hmelina</item>
      <item>ERSTE CARD CLUB društvo s ograničenom odgovornošću za financijsko posredovanje i usluge</item>
      <item>Odvj. društvo Hanžeković i partneri d.o.o.</item>
      <item>Hrvatska radiotelevizija</item>
      <item>ERSTE CARD CLUB</item>
      <item>HRT</item>
    </derivirana_varijabla>
  </DomainObject.Predmet.SudioniciListNaziv>
  <DomainObject.Predmet.SudioniciListAdressOIB>
    <izvorni_sadrzaj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</item>
      <item>HRT</item>
    </izvorni_sadrzaj>
    <derivirana_varijabla naziv="DomainObject.Predmet.SudioniciListAdressOIB_1">
      <item>FINA Regionalni centar Zagreb, OIB 85821130368, Ilica 307,10000 Zagreb</item>
      <item>RASNO d.o.o. za unutarnju i vanjsku trgovinu i usluge, OIB 51738454128, Ivanšekova 18,10000 Zagreb</item>
      <item>ANTE MUSA, OIB 03970661922, IVANŠEKOVA 18,10000 Zagreb</item>
      <item>CENTAR BANKA dioničko društvo u stečaju, OIB 89296739230, Heinzelova 47A,Zagreb</item>
      <item>Dom za starije osobe MEDVEŠČAK ZAGREB, OIB 88026390655, Trg Drage Iblera 8,Zagreb</item>
      <item>Boris Hmelina, OIB 35220441313, Fraterščica 81,10000 Zagreb</item>
      <item>ERSTE CARD CLUB društvo s ograničenom odgovornošću za financijsko posredovanje i usluge, OIB 85941596441, Praška 5,10000 Zagreb</item>
      <item>Odvj. društvo Hanžeković i partneri d.o.o., Radnička cesta 22,10000 Zagreb</item>
      <item>Hrvatska radiotelevizija, OIB 68419124305, Prisavlje 3,10000 Zagreb</item>
      <item>ERSTE CARD CLUB</item>
      <item>HRT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null</item>
      <item>, OIB null</item>
    </izvorni_sadrzaj>
    <derivirana_varijabla naziv="DomainObject.Predmet.SudioniciListNazivOIB_1">
      <item>, OIB 85821130368</item>
      <item>, OIB 51738454128</item>
      <item>, OIB 03970661922</item>
      <item>, OIB 89296739230</item>
      <item>, OIB 88026390655</item>
      <item>, OIB 35220441313</item>
      <item>, OIB 85941596441</item>
      <item>, OIB null</item>
      <item>, OIB 68419124305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384</properties:Words>
  <properties:Characters>2003</properties:Characters>
  <properties:Lines>62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2016-01-15T10:21:00Z</dcterms:created>
  <dc:creator>Sudsko vijeće</dc:creator>
  <cp:lastModifiedBy>Valentina Kranjčić</cp:lastModifiedBy>
  <cp:lastPrinted>2016-01-15T13:46:00Z</cp:lastPrinted>
  <dcterms:modified xmlns:xsi="http://www.w3.org/2001/XMLSchema-instance" xsi:type="dcterms:W3CDTF">2016-01-15T13:46:00Z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St-350/2014-49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