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86e8" w14:paraId="3a086e8" w:rsidRDefault="001A31FB" w:rsidP="001A31FB" w:rsidR="001A31F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1FB" w:rsidP="001A31FB" w:rsidR="001A31F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A31FB" w:rsidP="001A31FB" w:rsidR="001A31F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A31FB" w:rsidP="001A31FB" w:rsidR="001A31F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A31FB" w:rsidP="001A31FB" w:rsidR="001A31F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A31FB" w:rsidP="001A31FB" w:rsidR="001A31F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A31FB" w:rsidP="001A31FB" w:rsidR="001A31FB" w:rsidRPr="005D578C">
      <w:pPr>
        <w:jc w:val="center"/>
        <w:rPr>
          <w:rFonts w:cs="Times New Roman" w:eastAsia="Times New Roman"/>
          <w:szCs w:val="24"/>
        </w:rPr>
      </w:pPr>
    </w:p>
    <w:p w:rsidRDefault="001A31FB" w:rsidP="001A31FB" w:rsidR="001A31F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A31FB" w:rsidP="001A31FB" w:rsidR="001A31FB" w:rsidRPr="005D578C">
      <w:pPr>
        <w:rPr>
          <w:rFonts w:cs="Times New Roman" w:eastAsia="Times New Roman"/>
          <w:szCs w:val="24"/>
        </w:rPr>
      </w:pPr>
    </w:p>
    <w:p w:rsidRDefault="001A31FB" w:rsidP="001A31FB" w:rsidR="001A31F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324F2F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</w:t>
      </w:r>
      <w:r w:rsidR="00324F2F">
        <w:rPr>
          <w:rFonts w:cs="Times New Roman" w:eastAsia="Times New Roman"/>
          <w:szCs w:val="24"/>
        </w:rPr>
        <w:t>centra Rijeka, Podružnice Pula</w:t>
      </w:r>
      <w:r>
        <w:rPr>
          <w:rFonts w:cs="Times New Roman" w:eastAsia="Times New Roman"/>
          <w:szCs w:val="24"/>
        </w:rPr>
        <w:t xml:space="preserve">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7049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TEHNO INŽINJERING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Pazin, Stari Trg 4/B,</w:t>
      </w:r>
      <w:r w:rsidRPr="005D578C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 xml:space="preserve">53892843506, MBS 040052447, </w:t>
      </w:r>
      <w:r w:rsidR="00324F2F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6F7553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1A31FB" w:rsidP="001A31FB" w:rsidR="001A31FB" w:rsidRPr="005D578C">
      <w:pPr>
        <w:rPr>
          <w:rFonts w:cs="Times New Roman" w:eastAsia="Times New Roman"/>
          <w:szCs w:val="24"/>
        </w:rPr>
      </w:pPr>
    </w:p>
    <w:p w:rsidRDefault="001A31FB" w:rsidP="001A31FB" w:rsidR="001A31F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A31FB" w:rsidP="001A31FB" w:rsidR="001A31FB" w:rsidRPr="005D578C">
      <w:pPr>
        <w:rPr>
          <w:rFonts w:cs="Times New Roman" w:eastAsia="Times New Roman"/>
          <w:szCs w:val="24"/>
        </w:rPr>
      </w:pPr>
    </w:p>
    <w:p w:rsidRDefault="001A31FB" w:rsidP="001A31FB" w:rsidR="001A31F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TEHNO INŽINJERING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Pazin, Stari Trg 4/B,</w:t>
      </w:r>
      <w:r w:rsidRPr="005D578C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53892843506, MBS 040052447,</w:t>
      </w:r>
      <w:r w:rsidRPr="005D578C">
        <w:rPr>
          <w:rFonts w:cs="Times New Roman" w:eastAsia="Times New Roman"/>
          <w:szCs w:val="24"/>
        </w:rPr>
        <w:t xml:space="preserve"> s danom </w:t>
      </w:r>
      <w:r w:rsidR="00324F2F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6F7553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324F2F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</w:t>
      </w:r>
      <w:r w:rsidR="006F7553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1A31FB" w:rsidP="001A31FB" w:rsidR="001A31FB" w:rsidRPr="005D578C">
      <w:pPr>
        <w:rPr>
          <w:rFonts w:cs="Times New Roman" w:eastAsia="Times New Roman"/>
          <w:szCs w:val="24"/>
        </w:rPr>
      </w:pPr>
    </w:p>
    <w:p w:rsidRDefault="001A31FB" w:rsidP="001A31FB" w:rsidR="001A31F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1A31FB" w:rsidP="001A31FB" w:rsidR="001A31FB">
      <w:pPr>
        <w:ind w:firstLine="708"/>
        <w:rPr>
          <w:rFonts w:cs="Times New Roman" w:eastAsia="Times New Roman"/>
          <w:szCs w:val="20"/>
        </w:rPr>
      </w:pPr>
    </w:p>
    <w:p w:rsidRDefault="001A31FB" w:rsidP="001A31FB" w:rsidR="001A31F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TEHNO INŽINJERING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Pazin, Stari Trg 4/B,</w:t>
      </w:r>
      <w:r w:rsidRPr="005D578C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53892843506, MBS 040052447.</w:t>
      </w:r>
    </w:p>
    <w:p w:rsidRDefault="001A31FB" w:rsidP="001A31FB" w:rsidR="001A31FB">
      <w:pPr>
        <w:rPr>
          <w:rFonts w:cs="Times New Roman" w:eastAsia="Times New Roman"/>
          <w:szCs w:val="24"/>
        </w:rPr>
      </w:pPr>
    </w:p>
    <w:p w:rsidRDefault="001A31FB" w:rsidP="001A31FB" w:rsidR="001A31F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TEHNO INŽINJERING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Pazin, Stari Trg 4/B,</w:t>
      </w:r>
      <w:r w:rsidRPr="005D578C">
        <w:rPr>
          <w:rFonts w:cs="Times New Roman" w:eastAsia="Times New Roman"/>
          <w:szCs w:val="24"/>
        </w:rPr>
        <w:t xml:space="preserve"> OIB </w:t>
      </w:r>
      <w:r>
        <w:rPr>
          <w:rFonts w:cs="Times New Roman" w:eastAsia="Times New Roman"/>
          <w:szCs w:val="24"/>
        </w:rPr>
        <w:t>53892843506, MBS 040052447.</w:t>
      </w:r>
    </w:p>
    <w:p w:rsidRDefault="001A31FB" w:rsidP="001A31FB" w:rsidR="001A31FB">
      <w:pPr>
        <w:rPr>
          <w:rFonts w:cs="Times New Roman" w:eastAsia="Times New Roman"/>
          <w:szCs w:val="24"/>
        </w:rPr>
      </w:pPr>
    </w:p>
    <w:p w:rsidRDefault="001A31FB" w:rsidP="001A31FB" w:rsidR="001A31FB" w:rsidRPr="005D578C">
      <w:pPr>
        <w:rPr>
          <w:rFonts w:cs="Times New Roman" w:eastAsia="Times New Roman"/>
          <w:szCs w:val="24"/>
        </w:rPr>
      </w:pPr>
    </w:p>
    <w:p w:rsidRDefault="001A31FB" w:rsidP="001A31FB" w:rsidR="001A31F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A31FB" w:rsidP="001A31FB" w:rsidR="001A31FB">
      <w:pPr>
        <w:ind w:firstLine="708"/>
        <w:rPr>
          <w:rFonts w:cs="Times New Roman" w:eastAsia="Times New Roman"/>
          <w:szCs w:val="24"/>
        </w:rPr>
      </w:pPr>
    </w:p>
    <w:p w:rsidRDefault="001A31FB" w:rsidP="001A31FB" w:rsidR="001A31F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TEHNO INŽINJERING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St-274/2015-3 od 18. studenog 2015. pokrenuo skraćeni stečajni postupak nad dužnikom TEHNO INŽINJERING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St-274/2015-4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A31FB" w:rsidP="001A31FB" w:rsidR="001A31F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6F7553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A31FB" w:rsidP="001A31FB" w:rsidR="001A31FB" w:rsidRPr="005D578C">
      <w:pPr>
        <w:rPr>
          <w:rFonts w:cs="Times New Roman" w:eastAsia="Times New Roman"/>
          <w:szCs w:val="24"/>
        </w:rPr>
      </w:pPr>
    </w:p>
    <w:p w:rsidRDefault="001A31FB" w:rsidP="001A31FB" w:rsidR="001A31F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24F2F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6F7553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A31FB" w:rsidP="001A31FB" w:rsidR="001A31FB" w:rsidRPr="005D578C">
      <w:pPr>
        <w:jc w:val="center"/>
        <w:rPr>
          <w:rFonts w:cs="Times New Roman" w:eastAsia="Times New Roman"/>
          <w:szCs w:val="24"/>
        </w:rPr>
      </w:pPr>
    </w:p>
    <w:p w:rsidRDefault="001A31FB" w:rsidP="00324F2F" w:rsidR="001A31F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1A31FB" w:rsidP="00324F2F" w:rsidR="001A31F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4F7737">
        <w:rPr>
          <w:rFonts w:cs="Times New Roman" w:eastAsia="Times New Roman"/>
          <w:szCs w:val="24"/>
        </w:rPr>
        <w:t>, v. r.</w:t>
      </w:r>
    </w:p>
    <w:p w:rsidRDefault="001A31FB" w:rsidP="001A31FB" w:rsidR="001A31FB">
      <w:pPr>
        <w:jc w:val="left"/>
        <w:rPr>
          <w:rFonts w:cs="Times New Roman" w:eastAsia="Times New Roman"/>
          <w:szCs w:val="24"/>
        </w:rPr>
      </w:pPr>
    </w:p>
    <w:p w:rsidRDefault="00324F2F" w:rsidP="001A31FB" w:rsidR="00324F2F" w:rsidRPr="005D578C">
      <w:pPr>
        <w:jc w:val="left"/>
        <w:rPr>
          <w:rFonts w:cs="Times New Roman" w:eastAsia="Times New Roman"/>
          <w:szCs w:val="24"/>
        </w:rPr>
      </w:pPr>
    </w:p>
    <w:p w:rsidRDefault="001A31FB" w:rsidP="001A31FB" w:rsidR="001A31F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A31FB" w:rsidP="001A31FB" w:rsidR="001A31F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A31FB" w:rsidP="001A31FB" w:rsidR="001A31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A31FB" w:rsidP="001A31FB" w:rsidR="001A31FB">
      <w:pPr>
        <w:rPr>
          <w:rFonts w:cs="Times New Roman" w:eastAsia="Times New Roman"/>
          <w:szCs w:val="24"/>
        </w:rPr>
      </w:pPr>
    </w:p>
    <w:p w:rsidRDefault="001A31FB" w:rsidP="001A31FB" w:rsidR="001A31FB" w:rsidRPr="005D578C">
      <w:pPr>
        <w:rPr>
          <w:rFonts w:cs="Times New Roman" w:eastAsia="Times New Roman"/>
          <w:szCs w:val="24"/>
        </w:rPr>
      </w:pPr>
    </w:p>
    <w:p w:rsidRDefault="001A31FB" w:rsidP="001A31FB" w:rsidR="001A31F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A31FB" w:rsidP="001A31FB" w:rsidR="001A31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A31FB" w:rsidP="001A31FB" w:rsidR="001A31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TEHNO INŽINJERING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Pazin, Stari Trg 4/B,</w:t>
      </w:r>
    </w:p>
    <w:p w:rsidRDefault="001A31FB" w:rsidP="001A31FB" w:rsidR="001A31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324F2F">
        <w:rPr>
          <w:rFonts w:cs="Times New Roman" w:eastAsia="Times New Roman"/>
          <w:szCs w:val="24"/>
        </w:rPr>
        <w:t>ovlaštena za zastupanje dužnika – Željko Maronić, Pazin, Dršć</w:t>
      </w:r>
      <w:r>
        <w:rPr>
          <w:rFonts w:cs="Times New Roman" w:eastAsia="Times New Roman"/>
          <w:szCs w:val="24"/>
        </w:rPr>
        <w:t>evka 13/B</w:t>
      </w:r>
      <w:r w:rsidR="00FB1BD2">
        <w:rPr>
          <w:rFonts w:cs="Times New Roman" w:eastAsia="Times New Roman"/>
          <w:szCs w:val="24"/>
        </w:rPr>
        <w:t>,</w:t>
      </w:r>
    </w:p>
    <w:p w:rsidRDefault="001A31FB" w:rsidP="00F518B0" w:rsidR="00F518B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F518B0">
        <w:rPr>
          <w:rFonts w:cs="Times New Roman" w:eastAsia="Times New Roman"/>
          <w:szCs w:val="20"/>
        </w:rPr>
        <w:t>Pazin, Družba Sv. Ćirila i Metoda 10,</w:t>
      </w:r>
    </w:p>
    <w:p w:rsidRDefault="001A31FB" w:rsidP="001A31FB" w:rsidR="001A31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A31FB" w:rsidP="001A31FB" w:rsidR="001A31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</w:t>
      </w:r>
      <w:r>
        <w:rPr>
          <w:rFonts w:cs="Times New Roman" w:eastAsia="Times New Roman"/>
          <w:szCs w:val="24"/>
        </w:rPr>
        <w:t>,</w:t>
      </w:r>
    </w:p>
    <w:p w:rsidRDefault="001A31FB" w:rsidP="001A31FB" w:rsidR="001A31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A31FB" w:rsidP="001A31FB" w:rsidR="001A31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A31FB" w:rsidP="001A31FB" w:rsidR="001A31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A31FB" w:rsidP="001A31FB" w:rsidR="001A31FB" w:rsidRPr="00EB7ECC"/>
    <w:p w:rsidRDefault="001A31FB" w:rsidP="001A31FB" w:rsidR="001A31FB">
      <w:pPr>
        <w:jc w:val="left"/>
        <w:rPr>
          <w:rFonts w:cs="Times New Roman" w:eastAsia="Times New Roman"/>
          <w:szCs w:val="24"/>
        </w:rPr>
      </w:pPr>
    </w:p>
    <w:p w:rsidRDefault="001A31FB" w:rsidP="001A31FB" w:rsidR="001A31FB"/>
    <w:p w:rsidRDefault="001A31FB" w:rsidP="001A31FB" w:rsidR="001A31FB"/>
    <w:p w:rsidRDefault="001A31FB" w:rsidP="001A31FB" w:rsidR="001A31FB"/>
    <w:sectPr w:rsidSect="00A074C3" w:rsidR="001A31F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D81" w:rsidP="00102D81" w:rsidR="00102D81">
      <w:r>
        <w:separator/>
      </w:r>
    </w:p>
  </w:endnote>
  <w:endnote w:id="0" w:type="continuationSeparator">
    <w:p w:rsidRDefault="00102D81" w:rsidP="00102D81" w:rsidR="00102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D81" w:rsidP="00102D81" w:rsidR="00102D81">
      <w:r>
        <w:separator/>
      </w:r>
    </w:p>
  </w:footnote>
  <w:footnote w:id="0" w:type="continuationSeparator">
    <w:p w:rsidRDefault="00102D81" w:rsidP="00102D81" w:rsidR="00102D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D81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332D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St-274/2015-5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D81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St-274/2015-5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4AB7"/>
    <w:rsid w:val="00102D81"/>
    <w:rsid w:val="001A31FB"/>
    <w:rsid w:val="00293B4A"/>
    <w:rsid w:val="00324F2F"/>
    <w:rsid w:val="004F7737"/>
    <w:rsid w:val="005332D9"/>
    <w:rsid w:val="00604AB7"/>
    <w:rsid w:val="006A144F"/>
    <w:rsid w:val="006F7553"/>
    <w:rsid w:val="00C13AD5"/>
    <w:rsid w:val="00F518B0"/>
    <w:rsid w:val="00FB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2D8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2D8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02D8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2D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2D8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2D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2D8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2D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32D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32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32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2D8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2D8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02D8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2D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2D8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2D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2D8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3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2D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32D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32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32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St-274/2015-5</izvorni_sadrzaj>
    <derivirana_varijabla naziv="DomainObject.Oznaka_1">St-274/2015-5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St-274/2015</izvorni_sadrzaj>
    <derivirana_varijabla naziv="DomainObject.Predmet.OznakaBroj_1">St-274/2015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INŽINJERING d.o.o. PAZIN</izvorni_sadrzaj>
    <derivirana_varijabla naziv="DomainObject.Predmet.ProtustrankaFormated_1">  TEHNO INŽINJERING d.o.o. PAZIN</derivirana_varijabla>
  </DomainObject.Predmet.ProtustrankaFormated>
  <DomainObject.Predmet.ProtustrankaFormatedOIB>
    <izvorni_sadrzaj>  TEHNO INŽINJERING d.o.o. PAZIN, OIB 53892843506</izvorni_sadrzaj>
    <derivirana_varijabla naziv="DomainObject.Predmet.ProtustrankaFormatedOIB_1">  TEHNO INŽINJERING d.o.o. PAZIN, OIB 53892843506</derivirana_varijabla>
  </DomainObject.Predmet.ProtustrankaFormatedOIB>
  <DomainObject.Predmet.ProtustrankaFormatedWithAdress>
    <izvorni_sadrzaj> TEHNO INŽINJERING d.o.o. PAZIN, Stari Trg 4/B, 52000 Pazin</izvorni_sadrzaj>
    <derivirana_varijabla naziv="DomainObject.Predmet.ProtustrankaFormatedWithAdress_1"> TEHNO INŽINJERING d.o.o. PAZIN, Stari Trg 4/B, 52000 Pazin</derivirana_varijabla>
  </DomainObject.Predmet.ProtustrankaFormatedWithAdress>
  <DomainObject.Predmet.ProtustrankaFormatedWithAdressOIB>
    <izvorni_sadrzaj> TEHNO INŽINJERING d.o.o. PAZIN, OIB 53892843506, Stari Trg 4/B, 52000 Pazin</izvorni_sadrzaj>
    <derivirana_varijabla naziv="DomainObject.Predmet.ProtustrankaFormatedWithAdressOIB_1"> TEHNO INŽINJERING d.o.o. PAZIN, OIB 53892843506, Stari Trg 4/B, 52000 Pazin</derivirana_varijabla>
  </DomainObject.Predmet.ProtustrankaFormatedWithAdressOIB>
  <DomainObject.Predmet.ProtustrankaWithAdress>
    <izvorni_sadrzaj>TEHNO INŽINJERING d.o.o. PAZIN Stari Trg 4/B, 52000 Pazin</izvorni_sadrzaj>
    <derivirana_varijabla naziv="DomainObject.Predmet.ProtustrankaWithAdress_1">TEHNO INŽINJERING d.o.o. PAZIN Stari Trg 4/B, 52000 Pazin</derivirana_varijabla>
  </DomainObject.Predmet.ProtustrankaWithAdress>
  <DomainObject.Predmet.ProtustrankaWithAdressOIB>
    <izvorni_sadrzaj>TEHNO INŽINJERING d.o.o. PAZIN, OIB 53892843506, Stari Trg 4/B, 52000 Pazin</izvorni_sadrzaj>
    <derivirana_varijabla naziv="DomainObject.Predmet.ProtustrankaWithAdressOIB_1">TEHNO INŽINJERING d.o.o. PAZIN, OIB 53892843506, Stari Trg 4/B, 52000 Pazin</derivirana_varijabla>
  </DomainObject.Predmet.ProtustrankaWithAdressOIB>
  <DomainObject.Predmet.ProtustrankaNazivFormated>
    <izvorni_sadrzaj>TEHNO INŽINJERING d.o.o. PAZIN</izvorni_sadrzaj>
    <derivirana_varijabla naziv="DomainObject.Predmet.ProtustrankaNazivFormated_1">TEHNO INŽINJERING d.o.o. PAZIN</derivirana_varijabla>
  </DomainObject.Predmet.ProtustrankaNazivFormated>
  <DomainObject.Predmet.ProtustrankaNazivFormatedOIB>
    <izvorni_sadrzaj>TEHNO INŽINJERING d.o.o. PAZIN, OIB 53892843506</izvorni_sadrzaj>
    <derivirana_varijabla naziv="DomainObject.Predmet.ProtustrankaNazivFormatedOIB_1">TEHNO INŽINJERING d.o.o. PAZIN, OIB 53892843506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6036440.12</izvorni_sadrzaj>
    <derivirana_varijabla naziv="DomainObject.Predmet.TrenutnaVrijednost_1">6036440.12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TEHNO INŽINJERING d.o.o. PAZIN</item>
    </izvorni_sadrzaj>
    <derivirana_varijabla naziv="DomainObject.Predmet.ProtuStrankaListFormated_1">
      <item>TEHNO INŽINJERING d.o.o. PAZIN</item>
    </derivirana_varijabla>
  </DomainObject.Predmet.ProtuStrankaListFormated>
  <DomainObject.Predmet.ProtuStrankaListFormatedOIB>
    <izvorni_sadrzaj>
      <item>TEHNO INŽINJERING d.o.o. PAZIN, OIB 53892843506</item>
    </izvorni_sadrzaj>
    <derivirana_varijabla naziv="DomainObject.Predmet.ProtuStrankaListFormatedOIB_1">
      <item>TEHNO INŽINJERING d.o.o. PAZIN, OIB 53892843506</item>
    </derivirana_varijabla>
  </DomainObject.Predmet.ProtuStrankaListFormatedOIB>
  <DomainObject.Predmet.ProtuStrankaListFormatedWithAdress>
    <izvorni_sadrzaj>
      <item>TEHNO INŽINJERING d.o.o. PAZIN, Stari Trg 4/B, 52000 Pazin</item>
    </izvorni_sadrzaj>
    <derivirana_varijabla naziv="DomainObject.Predmet.ProtuStrankaListFormatedWithAdress_1">
      <item>TEHNO INŽINJERING d.o.o. PAZIN, Stari Trg 4/B, 52000 Pazin</item>
    </derivirana_varijabla>
  </DomainObject.Predmet.ProtuStrankaListFormatedWithAdress>
  <DomainObject.Predmet.ProtuStrankaListFormatedWithAdressOIB>
    <izvorni_sadrzaj>
      <item>TEHNO INŽINJERING d.o.o. PAZIN, OIB 53892843506, Stari Trg 4/B, 52000 Pazin</item>
    </izvorni_sadrzaj>
    <derivirana_varijabla naziv="DomainObject.Predmet.ProtuStrankaListFormatedWithAdressOIB_1">
      <item>TEHNO INŽINJERING d.o.o. PAZIN, OIB 53892843506, Stari Trg 4/B, 52000 Pazin</item>
    </derivirana_varijabla>
  </DomainObject.Predmet.ProtuStrankaListFormatedWithAdressOIB>
  <DomainObject.Predmet.ProtuStrankaListNazivFormated>
    <izvorni_sadrzaj>
      <item>TEHNO INŽINJERING d.o.o. PAZIN</item>
    </izvorni_sadrzaj>
    <derivirana_varijabla naziv="DomainObject.Predmet.ProtuStrankaListNazivFormated_1">
      <item>TEHNO INŽINJERING d.o.o. PAZIN</item>
    </derivirana_varijabla>
  </DomainObject.Predmet.ProtuStrankaListNazivFormated>
  <DomainObject.Predmet.ProtuStrankaListNazivFormatedOIB>
    <izvorni_sadrzaj>
      <item>TEHNO INŽINJERING d.o.o. PAZIN, OIB 53892843506</item>
    </izvorni_sadrzaj>
    <derivirana_varijabla naziv="DomainObject.Predmet.ProtuStrankaListNazivFormatedOIB_1">
      <item>TEHNO INŽINJERING d.o.o. PAZIN, OIB 53892843506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St-274/2015-5</izvorni_sadrzaj>
    <derivirana_varijabla naziv="DomainObject.PoslovniBrojDokumenta_1">St-274/2015-5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TEHNO INŽINJERING d.o.o. PAZIN</izvorni_sadrzaj>
    <derivirana_varijabla naziv="DomainObject.Predmet.ProtustrankaIDrugi_1">TEHNO INŽINJERING d.o.o. PAZIN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TEHNO INŽINJERING d.o.o. PAZIN, OIB 53892843506, Stari Trg 4/B, 52000 Pazin</izvorni_sadrzaj>
    <derivirana_varijabla naziv="DomainObject.Predmet.ProtustrankaIDrugiAdressOIB_1">TEHNO INŽINJERING d.o.o. PAZIN, OIB 53892843506, Stari Trg 4/B,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TEHNO INŽINJERING d.o.o. PAZIN</item>
    </izvorni_sadrzaj>
    <derivirana_varijabla naziv="DomainObject.Predmet.SudioniciListNaziv_1">
      <item>FINANCIJSKA AGENCIJA, RC RIJEKA, PODRUŽNICA PULA, PULA</item>
      <item>TEHNO INŽINJERING d.o.o. PAZIN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TEHNO INŽINJERING d.o.o. PAZIN, OIB 53892843506, Stari Trg 4/B,52000 Pazin</item>
    </izvorni_sadrzaj>
    <derivirana_varijabla naziv="DomainObject.Predmet.SudioniciListAdressOIB_1">
      <item>FINANCIJSKA AGENCIJA, RC RIJEKA, PODRUŽNICA PULA, PULA, OIB 85821130368, Ulica grada Vukovara 70,Zagreb</item>
      <item>TEHNO INŽINJERING d.o.o. PAZIN, OIB 53892843506, Stari Trg 4/B,52000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53892843506</item>
    </izvorni_sadrzaj>
    <derivirana_varijabla naziv="DomainObject.Predmet.SudioniciListNazivOIB_1">
      <item>, OIB 85821130368</item>
      <item>, OIB 53892843506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614</properties:Words>
  <properties:Characters>3284</properties:Characters>
  <properties:Lines>83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2016-01-22T12:19:00Z</dcterms:created>
  <dc:creator>Mihaela Kaligari</dc:creator>
  <dc:description/>
  <cp:keywords/>
  <cp:lastModifiedBy>Jasmina Matika</cp:lastModifiedBy>
  <cp:lastPrinted>2016-02-02T09:20:00Z</cp:lastPrinted>
  <dcterms:modified xmlns:xsi="http://www.w3.org/2001/XMLSchema-instance" xsi:type="dcterms:W3CDTF">2016-02-02T14:04:00Z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