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fc1b" w14:paraId="ec4fc1b" w:rsidRDefault="00D70020" w:rsidP="00D70020" w:rsidR="005B40D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5037F6">
        <w:rPr>
          <w:rFonts w:hAnsi="Times New Roman" w:ascii="Times New Roman"/>
          <w:szCs w:val="24"/>
          <w:lang w:val="hr-HR"/>
        </w:rPr>
        <w:t>3237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</w:p>
    <w:p w:rsidRDefault="00933C73" w:rsidP="00D70020" w:rsidR="00933C7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5037F6">
        <w:rPr>
          <w:rFonts w:hAnsi="Times New Roman" w:ascii="Times New Roman"/>
          <w:szCs w:val="24"/>
          <w:lang w:val="hr-HR"/>
        </w:rPr>
        <w:t xml:space="preserve"> </w:t>
      </w:r>
      <w:r w:rsidR="005037F6" w:rsidRPr="005037F6">
        <w:rPr>
          <w:rFonts w:hAnsi="Times New Roman" w:ascii="Times New Roman"/>
          <w:szCs w:val="24"/>
          <w:lang w:val="hr-HR"/>
        </w:rPr>
        <w:t>AQUILA Velić jednostavno društvo s ograničenom odgovornošću za usluge i trgovinu</w:t>
      </w:r>
      <w:r w:rsidR="005037F6">
        <w:rPr>
          <w:rFonts w:hAnsi="Times New Roman" w:ascii="Times New Roman"/>
          <w:szCs w:val="24"/>
          <w:lang w:val="hr-HR"/>
        </w:rPr>
        <w:t xml:space="preserve">, Sesvete (Grad Zagreb), Brune Bjelinskog 13, OIB: </w:t>
      </w:r>
      <w:r w:rsidR="005037F6" w:rsidRPr="005037F6">
        <w:rPr>
          <w:rFonts w:hAnsi="Times New Roman" w:ascii="Times New Roman"/>
          <w:szCs w:val="24"/>
          <w:lang w:val="hr-HR"/>
        </w:rPr>
        <w:t>06523867653</w:t>
      </w:r>
      <w:r w:rsidR="002765F7">
        <w:rPr>
          <w:rFonts w:hAnsi="Times New Roman" w:ascii="Times New Roman"/>
          <w:szCs w:val="24"/>
          <w:lang w:val="hr-HR"/>
        </w:rPr>
        <w:t xml:space="preserve">, dana </w:t>
      </w:r>
      <w:r w:rsidR="004F70C9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5037F6">
        <w:rPr>
          <w:rFonts w:hAnsi="Times New Roman" w:ascii="Times New Roman"/>
          <w:szCs w:val="24"/>
          <w:lang w:val="hr-HR"/>
        </w:rPr>
        <w:t xml:space="preserve"> </w:t>
      </w:r>
      <w:r w:rsidR="005037F6" w:rsidRPr="005037F6">
        <w:rPr>
          <w:rFonts w:hAnsi="Times New Roman" w:ascii="Times New Roman"/>
          <w:szCs w:val="24"/>
          <w:lang w:val="hr-HR"/>
        </w:rPr>
        <w:t>AQUILA Velić jednostavno društvo s ograničenom odgovornošću za usluge i trgovinu</w:t>
      </w:r>
      <w:r w:rsidR="005037F6">
        <w:rPr>
          <w:rFonts w:hAnsi="Times New Roman" w:ascii="Times New Roman"/>
          <w:szCs w:val="24"/>
          <w:lang w:val="hr-HR"/>
        </w:rPr>
        <w:t xml:space="preserve">, Sesvete (Grad Zagreb), Brune Bjelinskog 13, OIB: </w:t>
      </w:r>
      <w:r w:rsidR="005037F6" w:rsidRPr="005037F6">
        <w:rPr>
          <w:rFonts w:hAnsi="Times New Roman" w:ascii="Times New Roman"/>
          <w:szCs w:val="24"/>
          <w:lang w:val="hr-HR"/>
        </w:rPr>
        <w:t>06523867653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5037F6">
        <w:rPr>
          <w:rFonts w:hAnsi="Times New Roman" w:ascii="Times New Roman"/>
          <w:szCs w:val="24"/>
          <w:lang w:val="hr-HR"/>
        </w:rPr>
        <w:t xml:space="preserve"> </w:t>
      </w:r>
      <w:r w:rsidR="005037F6" w:rsidRPr="005037F6">
        <w:rPr>
          <w:rFonts w:hAnsi="Times New Roman" w:ascii="Times New Roman"/>
          <w:szCs w:val="24"/>
          <w:lang w:val="hr-HR"/>
        </w:rPr>
        <w:t>AQUILA Velić jednostavno društvo s ograničenom odgovornošću za usluge i trgovinu</w:t>
      </w:r>
      <w:r w:rsidR="005037F6">
        <w:rPr>
          <w:rFonts w:hAnsi="Times New Roman" w:ascii="Times New Roman"/>
          <w:szCs w:val="24"/>
          <w:lang w:val="hr-HR"/>
        </w:rPr>
        <w:t xml:space="preserve">, Sesvete (Grad Zagreb), Brune Bjelinskog 13, OIB: </w:t>
      </w:r>
      <w:r w:rsidR="005037F6" w:rsidRPr="005037F6">
        <w:rPr>
          <w:rFonts w:hAnsi="Times New Roman" w:ascii="Times New Roman"/>
          <w:szCs w:val="24"/>
          <w:lang w:val="hr-HR"/>
        </w:rPr>
        <w:t>06523867653</w:t>
      </w:r>
      <w:r w:rsidR="005037F6">
        <w:rPr>
          <w:rFonts w:hAnsi="Times New Roman" w:ascii="Times New Roman"/>
          <w:szCs w:val="24"/>
          <w:lang w:val="hr-HR"/>
        </w:rPr>
        <w:t>.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F70C9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</w:t>
      </w:r>
      <w:r w:rsidR="005E343D">
        <w:rPr>
          <w:rFonts w:hAnsi="Times New Roman" w:ascii="Times New Roman"/>
          <w:szCs w:val="24"/>
          <w:lang w:val="hr-HR"/>
        </w:rPr>
        <w:t xml:space="preserve"> 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933C73" w:rsidP="00D44D4F" w:rsidR="00933C73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933C73" w:rsidP="00D44D4F" w:rsidR="00933C73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2F1FC3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5B40D8" w:rsidP="009A0A41" w:rsidR="005B40D8">
      <w:pPr>
        <w:rPr>
          <w:rFonts w:hAnsi="Times New Roman" w:ascii="Times New Roman"/>
          <w:szCs w:val="24"/>
          <w:lang w:val="hr-HR"/>
        </w:rPr>
      </w:pPr>
    </w:p>
    <w:p w:rsidRDefault="002F1FC3" w:rsidR="002F1FC3" w:rsidRPr="002F1FC3">
      <w:pPr>
        <w:ind w:left="4320"/>
        <w:rPr>
          <w:rFonts w:hAnsi="Times New Roman" w:ascii="Times New Roman"/>
        </w:rPr>
      </w:pPr>
      <w:r w:rsidRPr="002F1FC3">
        <w:rPr>
          <w:rFonts w:hAnsi="Times New Roman" w:ascii="Times New Roman"/>
        </w:rPr>
        <w:t>Za točnost otpravka-ovlašteni službenik:</w:t>
      </w:r>
    </w:p>
    <w:p w:rsidRDefault="002F1FC3" w:rsidR="002F1FC3" w:rsidRPr="002F1FC3">
      <w:pPr>
        <w:ind w:left="5040"/>
        <w:rPr>
          <w:rFonts w:hAnsi="Times New Roman" w:ascii="Times New Roman"/>
        </w:rPr>
      </w:pPr>
      <w:r w:rsidRPr="002F1FC3">
        <w:rPr>
          <w:rFonts w:hAnsi="Times New Roman" w:ascii="Times New Roman"/>
        </w:rPr>
        <w:t xml:space="preserve">         (Katarina Babić)</w:t>
      </w:r>
    </w:p>
    <w:p w:rsidRDefault="00933C73" w:rsidP="009A0A41" w:rsidR="00933C73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Hrvatski </w:t>
      </w:r>
      <w:r w:rsidR="002F1FC3">
        <w:rPr>
          <w:rFonts w:hAnsi="Times New Roman" w:ascii="Times New Roman"/>
          <w:szCs w:val="24"/>
          <w:lang w:val="hr-HR"/>
        </w:rPr>
        <w:t>zavod za mirovinsko osiguranje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F1FC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5037F6">
      <w:rPr>
        <w:rFonts w:hAnsi="Times New Roman" w:ascii="Times New Roman"/>
        <w:lang w:val="hr-HR"/>
      </w:rPr>
      <w:t>3237</w:t>
    </w:r>
    <w:r w:rsidR="005B40D8">
      <w:rPr>
        <w:rFonts w:hAnsi="Times New Roman" w:ascii="Times New Roman"/>
        <w:lang w:val="hr-HR"/>
      </w:rPr>
      <w:t>/2018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2F1FC3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4F70C9"/>
    <w:rsid w:val="005037F6"/>
    <w:rsid w:val="00512B33"/>
    <w:rsid w:val="00532B71"/>
    <w:rsid w:val="005340BD"/>
    <w:rsid w:val="00560D78"/>
    <w:rsid w:val="00586826"/>
    <w:rsid w:val="005940E9"/>
    <w:rsid w:val="005967BE"/>
    <w:rsid w:val="005B40D8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33C73"/>
    <w:rsid w:val="00997BA9"/>
    <w:rsid w:val="009A0A41"/>
    <w:rsid w:val="009C6A75"/>
    <w:rsid w:val="009C7393"/>
    <w:rsid w:val="00A216F8"/>
    <w:rsid w:val="00A95334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1F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F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F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F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F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1F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F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F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F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F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3237</izvorni_sadrzaj>
    <derivirana_varijabla naziv="DomainObject.Predmet.Broj_1">3237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St-3237/2018</izvorni_sadrzaj>
    <derivirana_varijabla naziv="DomainObject.Predmet.OznakaBroj_1">St-3237/2018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AQUILA Velić jednostavno društvo s ograničenom odgovornošću za usluge i trgovinu zastupanog po punomoćniku Stipo Velić</izvorni_sadrzaj>
    <derivirana_varijabla naziv="DomainObject.Predmet.ProtustrankaFormated_1">  AQUILA Velić jednostavno društvo s ograničenom odgovornošću za usluge i trgovinu zastupanog po punomoćniku Stipo Velić</derivirana_varijabla>
  </DomainObject.Predmet.ProtustrankaFormated>
  <DomainObject.Predmet.ProtustrankaFormatedOIB>
    <izvorni_sadrzaj>  AQUILA Velić jednostavno društvo s ograničenom odgovornošću za usluge i trgovinu, OIB 06523867653 zastupanog po punomoćniku Stipo Velić</izvorni_sadrzaj>
    <derivirana_varijabla naziv="DomainObject.Predmet.ProtustrankaFormatedOIB_1">  AQUILA Velić jednostavno društvo s ograničenom odgovornošću za usluge i trgovinu, OIB 06523867653 zastupanog po punomoćniku Stipo Velić</derivirana_varijabla>
  </DomainObject.Predmet.ProtustrankaFormatedOIB>
  <DomainObject.Predmet.ProtustrankaFormatedWithAdress>
    <izvorni_sadrzaj> AQUILA Velić jednostavno društvo s ograničenom odgovornošću za usluge i trgovinu, Ulica Brune Bjelinskog 13, 10360 Sesvete zastupanog po punomoćniku Stipo Velić</izvorni_sadrzaj>
    <derivirana_varijabla naziv="DomainObject.Predmet.ProtustrankaFormatedWithAdress_1"> AQUILA Velić jednostavno društvo s ograničenom odgovornošću za usluge i trgovinu, Ulica Brune Bjelinskog 13, 10360 Sesvete zastupanog po punomoćniku Stipo Velić</derivirana_varijabla>
  </DomainObject.Predmet.ProtustrankaFormatedWithAdress>
  <DomainObject.Predmet.ProtustrankaFormatedWithAdressOIB>
    <izvorni_sadrzaj> AQUILA Velić jednostavno društvo s ograničenom odgovornošću za usluge i trgovinu, OIB 06523867653, Ulica Brune Bjelinskog 13, 10360 Sesvete zastupanog po punomoćniku Stipo Velić</izvorni_sadrzaj>
    <derivirana_varijabla naziv="DomainObject.Predmet.ProtustrankaFormatedWithAdressOIB_1"> AQUILA Velić jednostavno društvo s ograničenom odgovornošću za usluge i trgovinu, OIB 06523867653, Ulica Brune Bjelinskog 13, 10360 Sesvete zastupanog po punomoćniku Stipo Velić</derivirana_varijabla>
  </DomainObject.Predmet.ProtustrankaFormatedWithAdressOIB>
  <DomainObject.Predmet.ProtustrankaWithAdress>
    <izvorni_sadrzaj>AQUILA Velić jednostavno društvo s ograničenom odgovornošću za usluge i trgovinu Ulica Brune Bjelinskog 13, 10360 Sesvete</izvorni_sadrzaj>
    <derivirana_varijabla naziv="DomainObject.Predmet.ProtustrankaWithAdress_1">AQUILA Velić jednostavno društvo s ograničenom odgovornošću za usluge i trgovinu Ulica Brune Bjelinskog 13, 10360 Sesvete</derivirana_varijabla>
  </DomainObject.Predmet.ProtustrankaWithAdress>
  <DomainObject.Predmet.ProtustrankaWithAdressOIB>
    <izvorni_sadrzaj>AQUILA Velić jednostavno društvo s ograničenom odgovornošću za usluge i trgovinu, OIB 06523867653, Ulica Brune Bjelinskog 13, 10360 Sesvete</izvorni_sadrzaj>
    <derivirana_varijabla naziv="DomainObject.Predmet.ProtustrankaWithAdressOIB_1">AQUILA Velić jednostavno društvo s ograničenom odgovornošću za usluge i trgovinu, OIB 06523867653, Ulica Brune Bjelinskog 13, 10360 Sesvete</derivirana_varijabla>
  </DomainObject.Predmet.ProtustrankaWithAdressOIB>
  <DomainObject.Predmet.ProtustrankaNazivFormated>
    <izvorni_sadrzaj>AQUILA Velić jednostavno društvo s ograničenom odgovornošću za usluge i trgovinu</izvorni_sadrzaj>
    <derivirana_varijabla naziv="DomainObject.Predmet.ProtustrankaNazivFormated_1">AQUILA Velić jednostavno društvo s ograničenom odgovornošću za usluge i trgovinu</derivirana_varijabla>
  </DomainObject.Predmet.ProtustrankaNazivFormated>
  <DomainObject.Predmet.ProtustrankaNazivFormatedOIB>
    <izvorni_sadrzaj>AQUILA Velić jednostavno društvo s ograničenom odgovornošću za usluge i trgovinu, OIB 06523867653</izvorni_sadrzaj>
    <derivirana_varijabla naziv="DomainObject.Predmet.ProtustrankaNazivFormatedOIB_1">AQUILA Velić jednostavno društvo s ograničenom odgovornošću za usluge i trgovinu, OIB 06523867653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AQUILA Velić jednostavno društvo s ograničenom odgovornošću za usluge i trgovinu zastupanog po punomoćniku Stipo Velić</item>
    </izvorni_sadrzaj>
    <derivirana_varijabla naziv="DomainObject.Predmet.ProtuStrankaListFormated_1">
      <item>AQUILA Velić jednostavno društvo s ograničenom odgovornošću za usluge i trgovinu zastupanog po punomoćniku Stipo Velić</item>
    </derivirana_varijabla>
  </DomainObject.Predmet.ProtuStrankaListFormated>
  <DomainObject.Predmet.ProtuStrankaListFormatedOIB>
    <izvorni_sadrzaj>
      <item>AQUILA Velić jednostavno društvo s ograničenom odgovornošću za usluge i trgovinu, OIB 06523867653 zastupanog po punomoćniku Stipo Velić</item>
    </izvorni_sadrzaj>
    <derivirana_varijabla naziv="DomainObject.Predmet.ProtuStrankaListFormatedOIB_1">
      <item>AQUILA Velić jednostavno društvo s ograničenom odgovornošću za usluge i trgovinu, OIB 06523867653 zastupanog po punomoćniku Stipo Velić</item>
    </derivirana_varijabla>
  </DomainObject.Predmet.ProtuStrankaListFormatedOIB>
  <DomainObject.Predmet.ProtuStrankaListFormatedWithAdress>
    <izvorni_sadrzaj>
      <item>AQUILA Velić jednostavno društvo s ograničenom odgovornošću za usluge i trgovinu, Ulica Brune Bjelinskog 13, 10360 Sesvete zastupanog po punomoćniku Stipo Velić</item>
    </izvorni_sadrzaj>
    <derivirana_varijabla naziv="DomainObject.Predmet.ProtuStrankaListFormatedWithAdress_1">
      <item>AQUILA Velić jednostavno društvo s ograničenom odgovornošću za usluge i trgovinu, Ulica Brune Bjelinskog 13, 10360 Sesvete zastupanog po punomoćniku Stipo Velić</item>
    </derivirana_varijabla>
  </DomainObject.Predmet.ProtuStrankaListFormatedWithAdress>
  <DomainObject.Predmet.ProtuStrankaListFormatedWithAdressOIB>
    <izvorni_sadrzaj>
      <item>AQUILA Velić jednostavno društvo s ograničenom odgovornošću za usluge i trgovinu, OIB 06523867653, Ulica Brune Bjelinskog 13, 10360 Sesvete zastupanog po punomoćniku Stipo Velić</item>
    </izvorni_sadrzaj>
    <derivirana_varijabla naziv="DomainObject.Predmet.ProtuStrankaListFormatedWithAdressOIB_1">
      <item>AQUILA Velić jednostavno društvo s ograničenom odgovornošću za usluge i trgovinu, OIB 06523867653, Ulica Brune Bjelinskog 13, 10360 Sesvete zastupanog po punomoćniku Stipo Velić</item>
    </derivirana_varijabla>
  </DomainObject.Predmet.ProtuStrankaListFormatedWithAdressOIB>
  <DomainObject.Predmet.ProtuStrankaListNazivFormated>
    <izvorni_sadrzaj>
      <item>AQUILA Velić jednostavno društvo s ograničenom odgovornošću za usluge i trgovinu</item>
    </izvorni_sadrzaj>
    <derivirana_varijabla naziv="DomainObject.Predmet.ProtuStrankaListNazivFormated_1">
      <item>AQUILA Velić jednostavno društvo s ograničenom odgovornošću za usluge i trgovinu</item>
    </derivirana_varijabla>
  </DomainObject.Predmet.ProtuStrankaListNazivFormated>
  <DomainObject.Predmet.ProtuStrankaListNazivFormatedOIB>
    <izvorni_sadrzaj>
      <item>AQUILA Velić jednostavno društvo s ograničenom odgovornošću za usluge i trgovinu, OIB 06523867653</item>
    </izvorni_sadrzaj>
    <derivirana_varijabla naziv="DomainObject.Predmet.ProtuStrankaListNazivFormatedOIB_1">
      <item>AQUILA Velić jednostavno društvo s ograničenom odgovornošću za usluge i trgovinu, OIB 06523867653</item>
    </derivirana_varijabla>
  </DomainObject.Predmet.ProtuStrankaListNazivFormatedOIB>
  <DomainObject.Predmet.OstaliListFormated>
    <izvorni_sadrzaj>
      <item>Stipo Velić punomoćnik sudionika u postupku AQUILA Velić jednostavno društvo s ograničenom odgovornošću za usluge i trgovinu</item>
    </izvorni_sadrzaj>
    <derivirana_varijabla naziv="DomainObject.Predmet.OstaliListFormated_1">
      <item>Stipo Velić punomoćnik sudionika u postupku AQUILA Velić jednostavno društvo s ograničenom odgovornošću za usluge i trgovinu</item>
    </derivirana_varijabla>
  </DomainObject.Predmet.OstaliListFormated>
  <DomainObject.Predmet.OstaliListFormatedOIB>
    <izvorni_sadrzaj>
      <item>Stipo Velić, OIB 10209204600 punomoćnik sudionika u postupku AQUILA Velić jednostavno društvo s ograničenom odgovornošću za usluge i trgovinu</item>
    </izvorni_sadrzaj>
    <derivirana_varijabla naziv="DomainObject.Predmet.OstaliListFormatedOIB_1">
      <item>Stipo Velić, OIB 10209204600 punomoćnik sudionika u postupku AQUILA Velić jednostavno društvo s ograničenom odgovornošću za usluge i trgovinu</item>
    </derivirana_varijabla>
  </DomainObject.Predmet.OstaliListFormatedOIB>
  <DomainObject.Predmet.OstaliListFormatedWithAdress>
    <izvorni_sadrzaj>
      <item>Stipo Velić, Ulica Brune Bjelinskog 13, 10360 Sesvete punomoćnik sudionika u postupku AQUILA Velić jednostavno društvo s ograničenom odgovornošću za usluge i trgovinu</item>
    </izvorni_sadrzaj>
    <derivirana_varijabla naziv="DomainObject.Predmet.OstaliListFormatedWithAdress_1">
      <item>Stipo Velić, Ulica Brune Bjelinskog 13, 10360 Sesvete punomoćnik sudionika u postupku AQUILA Velić jednostavno društvo s ograničenom odgovornošću za usluge i trgovinu</item>
    </derivirana_varijabla>
  </DomainObject.Predmet.OstaliListFormatedWithAdress>
  <DomainObject.Predmet.OstaliListFormatedWithAdressOIB>
    <izvorni_sadrzaj>
      <item>Stipo Velić, OIB 10209204600, Ulica Brune Bjelinskog 13, 10360 Sesvete punomoćnik sudionika u postupku AQUILA Velić jednostavno društvo s ograničenom odgovornošću za usluge i trgovinu</item>
    </izvorni_sadrzaj>
    <derivirana_varijabla naziv="DomainObject.Predmet.OstaliListFormatedWithAdressOIB_1">
      <item>Stipo Velić, OIB 10209204600, Ulica Brune Bjelinskog 13, 10360 Sesvete punomoćnik sudionika u postupku AQUILA Velić jednostavno društvo s ograničenom odgovornošću za usluge i trgovinu</item>
    </derivirana_varijabla>
  </DomainObject.Predmet.OstaliListFormatedWithAdressOIB>
  <DomainObject.Predmet.OstaliListNazivFormated>
    <izvorni_sadrzaj>
      <item>Stipo Velić</item>
    </izvorni_sadrzaj>
    <derivirana_varijabla naziv="DomainObject.Predmet.OstaliListNazivFormated_1">
      <item>Stipo Velić</item>
    </derivirana_varijabla>
  </DomainObject.Predmet.OstaliListNazivFormated>
  <DomainObject.Predmet.OstaliListNazivFormatedOIB>
    <izvorni_sadrzaj>
      <item>Stipo Velić, OIB 10209204600</item>
    </izvorni_sadrzaj>
    <derivirana_varijabla naziv="DomainObject.Predmet.OstaliListNazivFormatedOIB_1">
      <item>Stipo Velić, OIB 10209204600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AQUILA Velić jednostavno društvo s ograničenom odgovornošću za usluge i trgovinu</izvorni_sadrzaj>
    <derivirana_varijabla naziv="DomainObject.Predmet.ProtustrankaIDrugi_1">AQUILA Velić jednostavno društvo s ograničenom odgovornošću za usluge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AQUILA Velić jednostavno društvo s ograničenom odgovornošću za usluge i trgovinu, OIB 06523867653, Ulica Brune Bjelinskog 13, 10360 Sesvete</izvorni_sadrzaj>
    <derivirana_varijabla naziv="DomainObject.Predmet.ProtustrankaIDrugiAdressOIB_1">AQUILA Velić jednostavno društvo s ograničenom odgovornošću za usluge i trgovinu, OIB 06523867653, Ulica Brune Bjelinskog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AQUILA Velić jednostavno društvo s ograničenom odgovornošću za usluge i trgovinu</item>
      <item>FINANCIJSKA AGENCIJA, RC Zagreb</item>
      <item>Stipo Velić</item>
    </izvorni_sadrzaj>
    <derivirana_varijabla naziv="DomainObject.Predmet.SudioniciListNaziv_1">
      <item>AQUILA Velić jednostavno društvo s ograničenom odgovornošću za usluge i trgovinu</item>
      <item>FINANCIJSKA AGENCIJA, RC Zagreb</item>
      <item>Stipo Velić</item>
    </derivirana_varijabla>
  </DomainObject.Predmet.SudioniciListNaziv>
  <DomainObject.Predmet.SudioniciListAdressOIB>
    <izvorni_sadrzaj>
      <item>AQUILA Velić jednostavno društvo s ograničenom odgovornošću za usluge i trgovinu, OIB 06523867653, Ulica Brune Bjelinskog 13,10360 Sesvete</item>
      <item>FINANCIJSKA AGENCIJA, RC Zagreb, OIB 85821130368, Trg svibanjskih žrtava 1995. 1,10000 Zagreb</item>
      <item>Stipo Velić, OIB 10209204600, Ulica Brune Bjelinskog 13,10360 Sesvete</item>
    </izvorni_sadrzaj>
    <derivirana_varijabla naziv="DomainObject.Predmet.SudioniciListAdressOIB_1">
      <item>AQUILA Velić jednostavno društvo s ograničenom odgovornošću za usluge i trgovinu, OIB 06523867653, Ulica Brune Bjelinskog 13,10360 Sesvete</item>
      <item>FINANCIJSKA AGENCIJA, RC Zagreb, OIB 85821130368, Trg svibanjskih žrtava 1995. 1,10000 Zagreb</item>
      <item>Stipo Velić, OIB 10209204600, Ulica Brune Bjelinskog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06523867653</item>
      <item>, OIB 85821130368</item>
      <item>, OIB 10209204600</item>
    </izvorni_sadrzaj>
    <derivirana_varijabla naziv="DomainObject.Predmet.SudioniciListNazivOIB_1">
      <item>, OIB 06523867653</item>
      <item>, OIB 85821130368</item>
      <item>, OIB 10209204600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E2ED85-26FD-46AB-AA4E-0E71EBB672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2070</properties:Characters>
  <properties:Lines>54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2019-02-12T09:57:00Z</dcterms:created>
  <dc:creator>Sudsko vijeæe</dc:creator>
  <cp:lastModifiedBy>Katarina Babić</cp:lastModifiedBy>
  <cp:lastPrinted>2019-02-18T09:40:00Z</cp:lastPrinted>
  <dcterms:modified xmlns:xsi="http://www.w3.org/2001/XMLSchema-instance" xsi:type="dcterms:W3CDTF">2019-02-18T09:40:00Z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(3237-18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