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D4960" w:rsidR="00ED4960">
        <w:tc>
          <w:tcPr>
            <w:tcW w:type="dxa" w:w="2985"/>
            <w:hideMark/>
          </w:tcPr>
          <w:p w:rsidRDefault="00ED4960" w:rsidR="00ED4960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D4960" w:rsidR="00ED496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ED4960" w:rsidR="00ED496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ED4960" w:rsidR="00ED496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600879a" w14:paraId="600879a" w:rsidRDefault="00ED4960" w:rsidP="00ED4960" w:rsidR="00ED496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D4960" w:rsidR="00ED4960">
        <w:trPr>
          <w:jc w:val="right"/>
        </w:trPr>
        <w:tc>
          <w:tcPr>
            <w:tcW w:type="dxa" w:w="4320"/>
            <w:hideMark/>
          </w:tcPr>
          <w:p w:rsidRDefault="00ED4960" w:rsidR="00ED496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Poslovni broj:  6 St-51/218-3 </w:t>
            </w:r>
          </w:p>
        </w:tc>
      </w:tr>
    </w:tbl>
    <w:p w:rsidRDefault="00ED4960" w:rsidP="00ED4960" w:rsidR="00ED4960">
      <w:pPr>
        <w:spacing w:after="0"/>
        <w:jc w:val="both"/>
      </w:pPr>
    </w:p>
    <w:p w:rsidRDefault="00ED4960" w:rsidP="00ED4960" w:rsidR="00ED4960">
      <w:pPr>
        <w:pStyle w:val="NormaleSPIS"/>
        <w:ind w:firstLine="0"/>
      </w:pPr>
    </w:p>
    <w:p w:rsidRDefault="00ED4960" w:rsidP="00ED4960" w:rsidR="00ED4960">
      <w:pPr>
        <w:ind w:firstLine="708"/>
        <w:jc w:val="both"/>
      </w:pPr>
      <w:r>
        <w:t xml:space="preserve">Trgovački sud u Varaždinu, po sucu toga suda Hugu Wedemeyeru, u predmetu u povodu zahtjeva Financijske agencije, OIB: 85821130368, Regionalni centar Zagreb, Podružnica Varaždin, Augusta Cesarca br. 2, Varaždin, za pokretanje skraćenog stečajnog postupka nad dužnikom </w:t>
      </w:r>
      <w:r w:rsidR="00E1637E">
        <w:t>NINA PROMET j.d.o.o. za trgovinu i usluge, iz Sudovčine, Plitvička ulica br. 5</w:t>
      </w:r>
      <w:r>
        <w:t xml:space="preserve">, OIB: </w:t>
      </w:r>
      <w:r w:rsidR="00E1637E">
        <w:t>65316647629</w:t>
      </w:r>
      <w:r w:rsidR="00AF496C">
        <w:t>, izvan ročišta 9. veljače</w:t>
      </w:r>
      <w:r>
        <w:t xml:space="preserve"> 2018. temeljem čl. 430. Stečajnog zakona (Narodne novine br. 71/15. i 104/17., dalje : SZ-a) objavljuje slijedeći</w:t>
      </w:r>
    </w:p>
    <w:p w:rsidRDefault="00ED4960" w:rsidP="00ED4960" w:rsidR="00ED4960">
      <w:pPr>
        <w:spacing w:after="0"/>
        <w:jc w:val="both"/>
      </w:pPr>
    </w:p>
    <w:p w:rsidRDefault="00ED4960" w:rsidP="00ED4960" w:rsidR="00ED496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D4960" w:rsidP="00ED4960" w:rsidR="00ED4960">
      <w:pPr>
        <w:spacing w:after="0"/>
        <w:rPr>
          <w:sz w:val="28"/>
          <w:szCs w:val="28"/>
        </w:rPr>
      </w:pPr>
    </w:p>
    <w:p w:rsidRDefault="00ED4960" w:rsidP="00ED4960" w:rsidR="00ED4960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F575D2">
        <w:t xml:space="preserve">NINA PROMET j.d.o.o. za trgovinu i usluge, iz Sudovčine, Plitvička ulica br. 5, OIB: 65316647629, </w:t>
      </w:r>
      <w:r>
        <w:t xml:space="preserve">iznosi </w:t>
      </w:r>
      <w:r w:rsidR="00F575D2">
        <w:t>13.592,32</w:t>
      </w:r>
      <w:r>
        <w:t xml:space="preserve"> kuna.</w:t>
      </w:r>
    </w:p>
    <w:p w:rsidRDefault="00ED4960" w:rsidP="00ED4960" w:rsidR="00ED4960">
      <w:pPr>
        <w:spacing w:after="0"/>
        <w:jc w:val="both"/>
      </w:pPr>
    </w:p>
    <w:p w:rsidRDefault="00ED4960" w:rsidP="00ED4960" w:rsidR="00ED4960">
      <w:pPr>
        <w:spacing w:after="0"/>
        <w:jc w:val="both"/>
      </w:pPr>
      <w:r>
        <w:tab/>
        <w:t xml:space="preserve"> 2) Poziva se direktor dužnika</w:t>
      </w:r>
      <w:r w:rsidR="00F575D2">
        <w:t xml:space="preserve"> Mirjana Valjak, iz Jalžabeta, Zaselak br. 14, OIB: 22100274654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ED4960" w:rsidP="00ED4960" w:rsidR="00ED4960">
      <w:pPr>
        <w:spacing w:after="0"/>
        <w:jc w:val="both"/>
      </w:pPr>
    </w:p>
    <w:p w:rsidRDefault="00ED4960" w:rsidP="00ED4960" w:rsidR="00ED4960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D4960" w:rsidP="00ED4960" w:rsidR="00ED4960">
      <w:pPr>
        <w:spacing w:after="0"/>
        <w:jc w:val="both"/>
      </w:pPr>
    </w:p>
    <w:p w:rsidRDefault="00ED4960" w:rsidP="00ED4960" w:rsidR="00ED4960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</w:t>
      </w:r>
      <w:r w:rsidR="006D3C11">
        <w:t>.d., pozivom na broj spisa St-51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ED4960" w:rsidP="00ED4960" w:rsidR="00ED4960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ED4960" w:rsidP="00ED4960" w:rsidR="00ED4960">
      <w:pPr>
        <w:spacing w:after="0"/>
        <w:ind w:firstLine="720"/>
        <w:jc w:val="both"/>
      </w:pPr>
    </w:p>
    <w:p w:rsidRDefault="00E8213F" w:rsidP="00ED4960" w:rsidR="00E8213F">
      <w:pPr>
        <w:spacing w:after="0"/>
        <w:ind w:firstLine="720"/>
        <w:jc w:val="both"/>
      </w:pPr>
    </w:p>
    <w:p w:rsidRDefault="00ED4960" w:rsidP="00ED4960" w:rsidR="00ED4960">
      <w:pPr>
        <w:spacing w:after="0"/>
        <w:jc w:val="center"/>
        <w:outlineLvl w:val="0"/>
      </w:pPr>
      <w:r>
        <w:t>Obrazloženje</w:t>
      </w:r>
    </w:p>
    <w:p w:rsidRDefault="00ED4960" w:rsidP="00ED4960" w:rsidR="00ED4960">
      <w:pPr>
        <w:spacing w:after="0"/>
        <w:jc w:val="center"/>
        <w:outlineLvl w:val="0"/>
      </w:pPr>
    </w:p>
    <w:p w:rsidRDefault="00ED4960" w:rsidP="00ED4960" w:rsidR="00ED4960">
      <w:pPr>
        <w:spacing w:after="0"/>
        <w:outlineLvl w:val="0"/>
      </w:pPr>
    </w:p>
    <w:p w:rsidRDefault="006D3C11" w:rsidP="00ED4960" w:rsidR="00ED4960">
      <w:pPr>
        <w:spacing w:after="0"/>
        <w:jc w:val="both"/>
        <w:outlineLvl w:val="0"/>
      </w:pPr>
      <w:r>
        <w:tab/>
        <w:t>7. veljače</w:t>
      </w:r>
      <w:r w:rsidR="00ED4960">
        <w:t xml:space="preserve"> 2018., predlagatelj Financijska agencija, Regionalni centar Zagreb, Podružnica Varaždin podnio je prijedlog za otvaranje stečajnog postupka nad dužnikom</w:t>
      </w:r>
      <w:r>
        <w:t xml:space="preserve"> NINA PROMET j.d.o.o. za trgovinu i usluge, iz Sudovčine, Plitvička ulica br. 5, OIB: 65316647629</w:t>
      </w:r>
      <w:r w:rsidR="00ED4960">
        <w:t xml:space="preserve">, navodeći da dužnik  na dan </w:t>
      </w:r>
      <w:r>
        <w:t>1. veljače</w:t>
      </w:r>
      <w:r w:rsidR="00ED4960">
        <w:t xml:space="preserve"> 2018. u Očevidniku redoslijeda osnova za plaćanje ima evidentirane neizvršene osnove za plaćanje u ukupnom iznosu od </w:t>
      </w:r>
      <w:r>
        <w:t>13.592,32</w:t>
      </w:r>
      <w:r w:rsidR="00ED4960">
        <w:t xml:space="preserve"> kuna, te da dužnik nema zaposlenih.</w:t>
      </w:r>
    </w:p>
    <w:p w:rsidRDefault="00ED4960" w:rsidP="00ED4960" w:rsidR="00ED4960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ED4960" w:rsidP="00ED4960" w:rsidR="00ED4960">
      <w:pPr>
        <w:spacing w:after="0"/>
        <w:jc w:val="both"/>
        <w:outlineLvl w:val="0"/>
      </w:pPr>
    </w:p>
    <w:p w:rsidRDefault="00ED4960" w:rsidP="00ED4960" w:rsidR="00ED4960">
      <w:pPr>
        <w:spacing w:after="0"/>
        <w:jc w:val="center"/>
        <w:outlineLvl w:val="0"/>
      </w:pPr>
    </w:p>
    <w:p w:rsidRDefault="006D3C11" w:rsidP="00ED4960" w:rsidR="00ED4960">
      <w:pPr>
        <w:spacing w:after="0"/>
        <w:jc w:val="center"/>
        <w:outlineLvl w:val="0"/>
      </w:pPr>
      <w:r>
        <w:t>U Varaždinu 9. veljače</w:t>
      </w:r>
      <w:r w:rsidR="00ED4960">
        <w:t xml:space="preserve"> 2018. </w:t>
      </w:r>
    </w:p>
    <w:p w:rsidRDefault="00ED4960" w:rsidP="00ED4960" w:rsidR="00ED4960">
      <w:pPr>
        <w:spacing w:after="0"/>
        <w:jc w:val="center"/>
        <w:outlineLvl w:val="0"/>
      </w:pPr>
    </w:p>
    <w:p w:rsidRDefault="00ED4960" w:rsidP="00ED4960" w:rsidR="00ED496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4960" w:rsidP="00ED4960" w:rsidR="00ED4960">
      <w:pPr>
        <w:spacing w:after="0"/>
        <w:jc w:val="center"/>
        <w:outlineLvl w:val="0"/>
      </w:pPr>
    </w:p>
    <w:p w:rsidRDefault="00ED4960" w:rsidP="00ED4960" w:rsidR="00ED496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ED4960" w:rsidP="00ED4960" w:rsidR="00ED4960">
      <w:pPr>
        <w:spacing w:after="0"/>
        <w:ind w:firstLine="720" w:left="3600"/>
        <w:outlineLvl w:val="0"/>
      </w:pPr>
    </w:p>
    <w:p w:rsidRDefault="00ED4960" w:rsidP="00ED4960" w:rsidR="00ED4960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6D3C11" w:rsidP="00ED4960" w:rsidR="006D3C11">
      <w:pPr>
        <w:spacing w:after="0"/>
        <w:ind w:firstLine="720" w:left="3600"/>
        <w:jc w:val="center"/>
        <w:outlineLvl w:val="0"/>
      </w:pPr>
    </w:p>
    <w:p w:rsidRDefault="006D3C11" w:rsidP="006D3C11" w:rsidR="006D3C11">
      <w:pPr>
        <w:spacing w:after="0"/>
        <w:ind w:firstLine="720" w:left="3600"/>
        <w:outlineLvl w:val="0"/>
      </w:pPr>
    </w:p>
    <w:p w:rsidRDefault="006D3C11" w:rsidP="006D3C11" w:rsidR="006D3C11">
      <w:pPr>
        <w:spacing w:after="0"/>
        <w:ind w:firstLine="720" w:left="3600"/>
        <w:outlineLvl w:val="0"/>
      </w:pPr>
      <w:r>
        <w:t xml:space="preserve">             Za točnost otpravka-ovlašteni službenik :</w:t>
      </w:r>
    </w:p>
    <w:p w:rsidRDefault="00ED4960" w:rsidP="00ED4960" w:rsidR="00ED4960">
      <w:pPr>
        <w:spacing w:after="0"/>
        <w:outlineLvl w:val="0"/>
      </w:pPr>
    </w:p>
    <w:p w:rsidRDefault="00ED4960" w:rsidP="00ED4960" w:rsidR="00ED4960">
      <w:pPr>
        <w:spacing w:after="0"/>
        <w:outlineLvl w:val="0"/>
      </w:pPr>
    </w:p>
    <w:p w:rsidRDefault="00ED4960" w:rsidP="00ED4960" w:rsidR="00ED4960">
      <w:pPr>
        <w:spacing w:after="0"/>
        <w:outlineLvl w:val="0"/>
      </w:pPr>
    </w:p>
    <w:p w:rsidRDefault="00ED4960" w:rsidP="00ED4960" w:rsidR="00ED4960">
      <w:pPr>
        <w:spacing w:after="0"/>
        <w:outlineLvl w:val="0"/>
      </w:pPr>
    </w:p>
    <w:p w:rsidRDefault="00ED4960" w:rsidP="00ED4960" w:rsidR="00ED4960">
      <w:pPr>
        <w:spacing w:after="0"/>
        <w:outlineLvl w:val="0"/>
      </w:pPr>
      <w:r>
        <w:t>DNA:</w:t>
      </w:r>
    </w:p>
    <w:p w:rsidRDefault="00ED4960" w:rsidP="00ED4960" w:rsidR="00ED4960">
      <w:pPr>
        <w:spacing w:after="0"/>
        <w:outlineLvl w:val="0"/>
      </w:pPr>
    </w:p>
    <w:p w:rsidRDefault="00ED4960" w:rsidP="00F9267E" w:rsidR="00AE649C" w:rsidRPr="00B76F3C">
      <w:pPr>
        <w:spacing w:after="0"/>
        <w:outlineLvl w:val="0"/>
      </w:pPr>
      <w:r>
        <w:t xml:space="preserve"> e-Oglasna ploča ovoga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ED496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048" w:rsidP="00537B78" w:rsidR="00CA4048">
      <w:r>
        <w:separator/>
      </w:r>
    </w:p>
  </w:endnote>
  <w:endnote w:id="0" w:type="continuationSeparator">
    <w:p w:rsidRDefault="00CA4048" w:rsidP="00537B78" w:rsidR="00CA4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3567094"/>
      <w:docPartObj>
        <w:docPartGallery w:val="Page Numbers (Bottom of Page)"/>
        <w:docPartUnique/>
      </w:docPartObj>
    </w:sdtPr>
    <w:sdtEndPr/>
    <w:sdtContent>
      <w:p w:rsidRDefault="00ED4960" w:rsidR="00ED496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4B9">
          <w:t>2</w:t>
        </w:r>
        <w:r>
          <w:fldChar w:fldCharType="end"/>
        </w:r>
      </w:p>
    </w:sdtContent>
  </w:sdt>
  <w:p w:rsidRDefault="00ED4960" w:rsidR="00ED49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048" w:rsidP="00537B78" w:rsidR="00CA4048">
      <w:r>
        <w:separator/>
      </w:r>
    </w:p>
  </w:footnote>
  <w:footnote w:id="0" w:type="continuationSeparator">
    <w:p w:rsidRDefault="00CA4048" w:rsidP="00537B78" w:rsidR="00CA4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960" w:rsidR="008333A9">
    <w:pPr>
      <w:pStyle w:val="Zaglavlje"/>
    </w:pPr>
    <w:r>
      <w:rPr>
        <w:rStyle w:val="PozadinaSvijetloCrvena"/>
        <w:shd w:fill="auto" w:color="auto" w:val="clear"/>
      </w:rPr>
      <w:t>Poslovni broj : 6 St-51/2018-3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DF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4B9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C11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384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96C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CA9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048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7E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13F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960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5D2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67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D496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D496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5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79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St-51/2018-3</izvorni_sadrzaj>
    <derivirana_varijabla naziv="DomainObject.Oznaka_1">St-51/2018-3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PROMET j.d.o.o. za trgovinu i usluge zastupanog po punomoćniku Mirjana Valjak</izvorni_sadrzaj>
    <derivirana_varijabla naziv="DomainObject.Predmet.ProtustrankaFormated_1">  NINA PROMET j.d.o.o. za trgovinu i usluge zastupanog po punomoćniku Mirjana Valjak</derivirana_varijabla>
  </DomainObject.Predmet.ProtustrankaFormated>
  <DomainObject.Predmet.ProtustrankaFormatedOIB>
    <izvorni_sadrzaj>  NINA PROMET j.d.o.o. za trgovinu i usluge, OIB 65316647629 zastupanog po punomoćniku Mirjana Valjak</izvorni_sadrzaj>
    <derivirana_varijabla naziv="DomainObject.Predmet.ProtustrankaFormatedOIB_1">  NINA PROMET j.d.o.o. za trgovinu i usluge, OIB 65316647629 zastupanog po punomoćniku Mirjana Valjak</derivirana_varijabla>
  </DomainObject.Predmet.ProtustrankaFormatedOIB>
  <DomainObject.Predmet.ProtustrankaFormatedWithAdress>
    <izvorni_sadrzaj> NINA PROMET j.d.o.o. za trgovinu i usluge, Plitvička ulica 5, 42230 Sudovčina zastupanog po punomoćniku Mirjana Valjak</izvorni_sadrzaj>
    <derivirana_varijabla naziv="DomainObject.Predmet.ProtustrankaFormatedWithAdress_1"> NINA PROMET j.d.o.o. za trgovinu i usluge, Plitvička ulica 5, 42230 Sudovčina zastupanog po punomoćniku Mirjana Valjak</derivirana_varijabla>
  </DomainObject.Predmet.ProtustrankaFormatedWithAdress>
  <DomainObject.Predmet.ProtustrankaFormatedWithAdressOIB>
    <izvorni_sadrzaj> NINA PROMET j.d.o.o. za trgovinu i usluge, OIB 65316647629, Plitvička ulica 5, 42230 Sudovčina zastupanog po punomoćniku Mirjana Valjak</izvorni_sadrzaj>
    <derivirana_varijabla naziv="DomainObject.Predmet.ProtustrankaFormatedWithAdressOIB_1"> NINA PROMET j.d.o.o. za trgovinu i usluge, OIB 65316647629, Plitvička ulica 5, 42230 Sudovčina zastupanog po punomoćniku Mirjana Valjak</derivirana_varijabla>
  </DomainObject.Predmet.ProtustrankaFormatedWithAdressOIB>
  <DomainObject.Predmet.ProtustrankaWithAdress>
    <izvorni_sadrzaj>NINA PROMET j.d.o.o. za trgovinu i usluge Plitvička ulica 5, 42230 Sudovčina</izvorni_sadrzaj>
    <derivirana_varijabla naziv="DomainObject.Predmet.ProtustrankaWithAdress_1">NINA PROMET j.d.o.o. za trgovinu i usluge Plitvička ulica 5, 42230 Sudovčina</derivirana_varijabla>
  </DomainObject.Predmet.ProtustrankaWithAdress>
  <DomainObject.Predmet.ProtustrankaWithAdressOIB>
    <izvorni_sadrzaj>NINA PROMET j.d.o.o. za trgovinu i usluge, OIB 65316647629, Plitvička ulica 5, 42230 Sudovčina</izvorni_sadrzaj>
    <derivirana_varijabla naziv="DomainObject.Predmet.ProtustrankaWithAdressOIB_1">NINA PROMET j.d.o.o. za trgovinu i usluge, OIB 65316647629, Plitvička ulica 5, 42230 Sudovčina</derivirana_varijabla>
  </DomainObject.Predmet.ProtustrankaWithAdressOIB>
  <DomainObject.Predmet.ProtustrankaNazivFormated>
    <izvorni_sadrzaj>NINA PROMET j.d.o.o. za trgovinu i usluge</izvorni_sadrzaj>
    <derivirana_varijabla naziv="DomainObject.Predmet.ProtustrankaNazivFormated_1">NINA PROMET j.d.o.o. za trgovinu i usluge</derivirana_varijabla>
  </DomainObject.Predmet.ProtustrankaNazivFormated>
  <DomainObject.Predmet.ProtustrankaNazivFormatedOIB>
    <izvorni_sadrzaj>NINA PROMET j.d.o.o. za trgovinu i usluge, OIB 65316647629</izvorni_sadrzaj>
    <derivirana_varijabla naziv="DomainObject.Predmet.ProtustrankaNazivFormatedOIB_1">NINA PROMET j.d.o.o. za trgovinu i usluge, OIB 65316647629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13592.32</izvorni_sadrzaj>
    <derivirana_varijabla naziv="DomainObject.Predmet.TrenutnaVrijednost_1">13592.32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NINA PROMET j.d.o.o. za trgovinu i usluge zastupanog po punomoćniku Mirjana Valjak</item>
    </izvorni_sadrzaj>
    <derivirana_varijabla naziv="DomainObject.Predmet.ProtuStrankaListFormated_1">
      <item>NINA PROMET j.d.o.o. za trgovinu i usluge zastupanog po punomoćniku Mirjana Valjak</item>
    </derivirana_varijabla>
  </DomainObject.Predmet.ProtuStrankaListFormated>
  <DomainObject.Predmet.ProtuStrankaListFormatedOIB>
    <izvorni_sadrzaj>
      <item>NINA PROMET j.d.o.o. za trgovinu i usluge, OIB 65316647629 zastupanog po punomoćniku Mirjana Valjak</item>
    </izvorni_sadrzaj>
    <derivirana_varijabla naziv="DomainObject.Predmet.ProtuStrankaListFormatedOIB_1">
      <item>NINA PROMET j.d.o.o. za trgovinu i usluge, OIB 65316647629 zastupanog po punomoćniku Mirjana Valjak</item>
    </derivirana_varijabla>
  </DomainObject.Predmet.ProtuStrankaListFormatedOIB>
  <DomainObject.Predmet.ProtuStrankaListFormatedWithAdress>
    <izvorni_sadrzaj>
      <item>NINA PROMET j.d.o.o. za trgovinu i usluge, Plitvička ulica 5, 42230 Sudovčina zastupanog po punomoćniku Mirjana Valjak</item>
    </izvorni_sadrzaj>
    <derivirana_varijabla naziv="DomainObject.Predmet.ProtuStrankaListFormatedWithAdress_1">
      <item>NINA PROMET j.d.o.o. za trgovinu i usluge, Plitvička ulica 5, 42230 Sudovčina zastupanog po punomoćniku Mirjana Valjak</item>
    </derivirana_varijabla>
  </DomainObject.Predmet.ProtuStrankaListFormatedWithAdress>
  <DomainObject.Predmet.ProtuStrankaListFormatedWithAdressOIB>
    <izvorni_sadrzaj>
      <item>NINA PROMET j.d.o.o. za trgovinu i usluge, OIB 65316647629, Plitvička ulica 5, 42230 Sudovčina zastupanog po punomoćniku Mirjana Valjak</item>
    </izvorni_sadrzaj>
    <derivirana_varijabla naziv="DomainObject.Predmet.ProtuStrankaListFormatedWithAdressOIB_1">
      <item>NINA PROMET j.d.o.o. za trgovinu i usluge, OIB 65316647629, Plitvička ulica 5, 42230 Sudovčina zastupanog po punomoćniku Mirjana Valjak</item>
    </derivirana_varijabla>
  </DomainObject.Predmet.ProtuStrankaListFormatedWithAdressOIB>
  <DomainObject.Predmet.ProtuStrankaListNazivFormated>
    <izvorni_sadrzaj>
      <item>NINA PROMET j.d.o.o. za trgovinu i usluge</item>
    </izvorni_sadrzaj>
    <derivirana_varijabla naziv="DomainObject.Predmet.ProtuStrankaListNazivFormated_1">
      <item>NINA PROMET j.d.o.o. za trgovinu i usluge</item>
    </derivirana_varijabla>
  </DomainObject.Predmet.ProtuStrankaListNazivFormated>
  <DomainObject.Predmet.ProtuStrankaListNazivFormatedOIB>
    <izvorni_sadrzaj>
      <item>NINA PROMET j.d.o.o. za trgovinu i usluge, OIB 65316647629</item>
    </izvorni_sadrzaj>
    <derivirana_varijabla naziv="DomainObject.Predmet.ProtuStrankaListNazivFormatedOIB_1">
      <item>NINA PROMET j.d.o.o. za trgovinu i usluge, OIB 65316647629</item>
    </derivirana_varijabla>
  </DomainObject.Predmet.ProtuStrankaListNazivFormatedOIB>
  <DomainObject.Predmet.OstaliListFormated>
    <izvorni_sadrzaj>
      <item>Sudski registar</item>
      <item>Mirjana Valjak punomoćnik sudionika u postupku NINA PROMET j.d.o.o. za trgovinu i usluge</item>
    </izvorni_sadrzaj>
    <derivirana_varijabla naziv="DomainObject.Predmet.OstaliListFormated_1">
      <item>Sudski registar</item>
      <item>Mirjana Valjak punomoćnik sudionika u postupku NINA PROMET j.d.o.o. za trgovinu i usluge</item>
    </derivirana_varijabla>
  </DomainObject.Predmet.OstaliListFormated>
  <DomainObject.Predmet.OstaliListFormatedOIB>
    <izvorni_sadrzaj>
      <item>Sudski registar</item>
      <item>Mirjana Valjak, OIB 22100274654 punomoćnik sudionika u postupku NINA PROMET j.d.o.o. za trgovinu i usluge</item>
    </izvorni_sadrzaj>
    <derivirana_varijabla naziv="DomainObject.Predmet.OstaliListFormatedOIB_1">
      <item>Sudski registar</item>
      <item>Mirjana Valjak, OIB 22100274654 punomoćnik sudionika u postupku NINA PROMET j.d.o.o. za trgovinu i usluge</item>
    </derivirana_varijabla>
  </DomainObject.Predmet.OstaliListFormatedOIB>
  <DomainObject.Predmet.OstaliListFormatedWithAdress>
    <izvorni_sadrzaj>
      <item>Sudski registar</item>
      <item>Mirjana Valjak, Zaselak 14, 42203 Jalžabet punomoćnik sudionika u postupku NINA PROMET j.d.o.o. za trgovinu i usluge</item>
    </izvorni_sadrzaj>
    <derivirana_varijabla naziv="DomainObject.Predmet.OstaliListFormatedWithAdress_1">
      <item>Sudski registar</item>
      <item>Mirjana Valjak, Zaselak 14, 42203 Jalžabet punomoćnik sudionika u postupku NINA PROMET j.d.o.o. za trgovinu i usluge</item>
    </derivirana_varijabla>
  </DomainObject.Predmet.OstaliListFormatedWithAdress>
  <DomainObject.Predmet.OstaliListFormatedWithAdressOIB>
    <izvorni_sadrzaj>
      <item>Sudski registar</item>
      <item>Mirjana Valjak, OIB 22100274654, Zaselak 14, 42203 Jalžabet punomoćnik sudionika u postupku NINA PROMET j.d.o.o. za trgovinu i usluge</item>
    </izvorni_sadrzaj>
    <derivirana_varijabla naziv="DomainObject.Predmet.OstaliListFormatedWithAdressOIB_1">
      <item>Sudski registar</item>
      <item>Mirjana Valjak, OIB 22100274654, Zaselak 14, 42203 Jalžabet punomoćnik sudionika u postupku NINA PROMET j.d.o.o. za trgovinu i usluge</item>
    </derivirana_varijabla>
  </DomainObject.Predmet.OstaliListFormatedWithAdressOIB>
  <DomainObject.Predmet.OstaliListNazivFormated>
    <izvorni_sadrzaj>
      <item>Sudski registar</item>
      <item>Mirjana Valjak</item>
    </izvorni_sadrzaj>
    <derivirana_varijabla naziv="DomainObject.Predmet.OstaliListNazivFormated_1">
      <item>Sudski registar</item>
      <item>Mirjana Valjak</item>
    </derivirana_varijabla>
  </DomainObject.Predmet.OstaliListNazivFormated>
  <DomainObject.Predmet.OstaliListNazivFormatedOIB>
    <izvorni_sadrzaj>
      <item>Sudski registar</item>
      <item>Mirjana Valjak, OIB 22100274654</item>
    </izvorni_sadrzaj>
    <derivirana_varijabla naziv="DomainObject.Predmet.OstaliListNazivFormatedOIB_1">
      <item>Sudski registar</item>
      <item>Mirjana Valjak, OIB 22100274654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St-51/2018-3</izvorni_sadrzaj>
    <derivirana_varijabla naziv="DomainObject.PoslovniBrojDokumenta_1">St-51/2018-3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NINA PROMET j.d.o.o. za trgovinu i usluge</izvorni_sadrzaj>
    <derivirana_varijabla naziv="DomainObject.Predmet.ProtustrankaIDrugi_1">NINA PROMET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NINA PROMET j.d.o.o. za trgovinu i usluge, OIB 65316647629, Plitvička ulica 5, 42230 Sudovčina</izvorni_sadrzaj>
    <derivirana_varijabla naziv="DomainObject.Predmet.ProtustrankaIDrugiAdressOIB_1">NINA PROMET j.d.o.o. za trgovinu i usluge, OIB 65316647629, Plitvička ulica 5, 42230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NINA PROMET j.d.o.o. za trgovinu i usluge</item>
      <item>Sudski registar</item>
      <item>Mirjana Valjak</item>
    </izvorni_sadrzaj>
    <derivirana_varijabla naziv="DomainObject.Predmet.SudioniciListNaziv_1">
      <item>Financijska agencija</item>
      <item>NINA PROMET j.d.o.o. za trgovinu i usluge</item>
      <item>Sudski registar</item>
      <item>Mirjana Valjak</item>
    </derivirana_varijabla>
  </DomainObject.Predmet.SudioniciListNaziv>
  <DomainObject.Predmet.SudioniciListAdressOIB>
    <izvorni_sadrzaj>
      <item>Financijska agencija, OIB 85821130368, Ulica grada Vukovara 70,10000 Zagreb</item>
      <item>NINA PROMET j.d.o.o. za trgovinu i usluge, OIB 65316647629, Plitvička ulica 5,42230 Sudovčina</item>
      <item>Sudski registar</item>
      <item>Mirjana Valjak, OIB 22100274654, Zaselak 14,42203 Jalžabet</item>
    </izvorni_sadrzaj>
    <derivirana_varijabla naziv="DomainObject.Predmet.SudioniciListAdressOIB_1">
      <item>Financijska agencija, OIB 85821130368, Ulica grada Vukovara 70,10000 Zagreb</item>
      <item>NINA PROMET j.d.o.o. za trgovinu i usluge, OIB 65316647629, Plitvička ulica 5,42230 Sudovčina</item>
      <item>Sudski registar</item>
      <item>Mirjana Valjak, OIB 22100274654, Zaselak 14,42203 Jalžabet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85EF4-1151-4729-90F6-2A4197A22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2759</properties:Characters>
  <properties:Lines>77</properties:Lines>
  <properties:Paragraphs>20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2018-02-09T11:23:00Z</cp:lastPrinted>
  <dcterms:modified xmlns:xsi="http://www.w3.org/2001/XMLSchema-instance" xsi:type="dcterms:W3CDTF">2018-02-09T11:25:00Z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