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0734" w14:paraId="474073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</w:t>
      </w:r>
      <w:r w:rsidR="00071A1B">
        <w:t>3</w:t>
      </w:r>
      <w:r w:rsidR="00072BA6">
        <w:t>68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071A1B">
        <w:t>3</w:t>
      </w:r>
      <w:r w:rsidR="00072BA6">
        <w:t>68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72BA6">
        <w:t xml:space="preserve">BLAŽEVIĆ-KRMPOTE d.o.o., OIB 40053811971, Zagreb, </w:t>
      </w:r>
      <w:proofErr w:type="spellStart"/>
      <w:r w:rsidR="00072BA6">
        <w:t>Jačkovina</w:t>
      </w:r>
      <w:proofErr w:type="spellEnd"/>
      <w:r w:rsidR="00072BA6">
        <w:t xml:space="preserve"> 15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72BA6">
        <w:t>58.212,76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72BA6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4075B"/>
    <w:rsid w:val="00456920"/>
    <w:rsid w:val="004B4B7E"/>
    <w:rsid w:val="00524D3D"/>
    <w:rsid w:val="005E554B"/>
    <w:rsid w:val="006156D0"/>
    <w:rsid w:val="0064498B"/>
    <w:rsid w:val="00726015"/>
    <w:rsid w:val="007D6D1C"/>
    <w:rsid w:val="008B0295"/>
    <w:rsid w:val="008C31DE"/>
    <w:rsid w:val="009A248B"/>
    <w:rsid w:val="00AF31FC"/>
    <w:rsid w:val="00B00AAF"/>
    <w:rsid w:val="00BC1013"/>
    <w:rsid w:val="00BC1743"/>
    <w:rsid w:val="00C445F4"/>
    <w:rsid w:val="00D660C0"/>
    <w:rsid w:val="00D970B2"/>
    <w:rsid w:val="00DA574C"/>
    <w:rsid w:val="00E63FB8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2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2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3368</izvorni_sadrzaj>
    <derivirana_varijabla naziv="DomainObject.Predmet.Broj_1">3368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St-3368/2015</izvorni_sadrzaj>
    <derivirana_varijabla naziv="DomainObject.Predmet.OznakaBroj_1">St-3368/2015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BLAŽEVIĆ-KRMPOTE d.o.o. zastupanog po punomoćniku Zlatan Blažević</izvorni_sadrzaj>
    <derivirana_varijabla naziv="DomainObject.Predmet.ProtustrankaFormated_1">  BLAŽEVIĆ-KRMPOTE d.o.o. zastupanog po punomoćniku Zlatan Blažević</derivirana_varijabla>
  </DomainObject.Predmet.ProtustrankaFormated>
  <DomainObject.Predmet.ProtustrankaFormatedOIB>
    <izvorni_sadrzaj>  BLAŽEVIĆ-KRMPOTE d.o.o., OIB 40053811971 zastupanog po punomoćniku Zlatan Blažević</izvorni_sadrzaj>
    <derivirana_varijabla naziv="DomainObject.Predmet.ProtustrankaFormatedOIB_1">  BLAŽEVIĆ-KRMPOTE d.o.o., OIB 40053811971 zastupanog po punomoćniku Zlatan Blažević</derivirana_varijabla>
  </DomainObject.Predmet.ProtustrankaFormatedOIB>
  <DomainObject.Predmet.ProtustrankaFormatedWithAdress>
    <izvorni_sadrzaj> BLAŽEVIĆ-KRMPOTE d.o.o., Jačkovina 15, 10000 Zagreb zastupanog po punomoćniku Zlatan Blažević</izvorni_sadrzaj>
    <derivirana_varijabla naziv="DomainObject.Predmet.ProtustrankaFormatedWithAdress_1"> BLAŽEVIĆ-KRMPOTE d.o.o., Jačkovina 15, 10000 Zagreb zastupanog po punomoćniku Zlatan Blažević</derivirana_varijabla>
  </DomainObject.Predmet.ProtustrankaFormatedWithAdress>
  <DomainObject.Predmet.ProtustrankaFormatedWithAdressOIB>
    <izvorni_sadrzaj> BLAŽEVIĆ-KRMPOTE d.o.o., OIB 40053811971, Jačkovina 15, 10000 Zagreb zastupanog po punomoćniku Zlatan Blažević</izvorni_sadrzaj>
    <derivirana_varijabla naziv="DomainObject.Predmet.ProtustrankaFormatedWithAdressOIB_1"> BLAŽEVIĆ-KRMPOTE d.o.o., OIB 40053811971, Jačkovina 15, 10000 Zagreb zastupanog po punomoćniku Zlatan Blažević</derivirana_varijabla>
  </DomainObject.Predmet.ProtustrankaFormatedWithAdressOIB>
  <DomainObject.Predmet.ProtustrankaWithAdress>
    <izvorni_sadrzaj>BLAŽEVIĆ-KRMPOTE d.o.o. Jačkovina 15, 10000 Zagreb</izvorni_sadrzaj>
    <derivirana_varijabla naziv="DomainObject.Predmet.ProtustrankaWithAdress_1">BLAŽEVIĆ-KRMPOTE d.o.o. Jačkovina 15, 10000 Zagreb</derivirana_varijabla>
  </DomainObject.Predmet.ProtustrankaWithAdress>
  <DomainObject.Predmet.ProtustrankaWithAdressOIB>
    <izvorni_sadrzaj>BLAŽEVIĆ-KRMPOTE d.o.o., OIB 40053811971, Jačkovina 15, 10000 Zagreb</izvorni_sadrzaj>
    <derivirana_varijabla naziv="DomainObject.Predmet.ProtustrankaWithAdressOIB_1">BLAŽEVIĆ-KRMPOTE d.o.o., OIB 40053811971, Jačkovina 15, 10000 Zagreb</derivirana_varijabla>
  </DomainObject.Predmet.ProtustrankaWithAdressOIB>
  <DomainObject.Predmet.ProtustrankaNazivFormated>
    <izvorni_sadrzaj>BLAŽEVIĆ-KRMPOTE d.o.o.</izvorni_sadrzaj>
    <derivirana_varijabla naziv="DomainObject.Predmet.ProtustrankaNazivFormated_1">BLAŽEVIĆ-KRMPOTE d.o.o.</derivirana_varijabla>
  </DomainObject.Predmet.ProtustrankaNazivFormated>
  <DomainObject.Predmet.ProtustrankaNazivFormatedOIB>
    <izvorni_sadrzaj>BLAŽEVIĆ-KRMPOTE d.o.o., OIB 40053811971</izvorni_sadrzaj>
    <derivirana_varijabla naziv="DomainObject.Predmet.ProtustrankaNazivFormatedOIB_1">BLAŽEVIĆ-KRMPOTE d.o.o., OIB 40053811971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BLAŽEVIĆ-KRMPOTE d.o.o. zastupanog po punomoćniku Zlatan Blažević</item>
    </izvorni_sadrzaj>
    <derivirana_varijabla naziv="DomainObject.Predmet.ProtuStrankaListFormated_1">
      <item>BLAŽEVIĆ-KRMPOTE d.o.o. zastupanog po punomoćniku Zlatan Blažević</item>
    </derivirana_varijabla>
  </DomainObject.Predmet.ProtuStrankaListFormated>
  <DomainObject.Predmet.ProtuStrankaListFormatedOIB>
    <izvorni_sadrzaj>
      <item>BLAŽEVIĆ-KRMPOTE d.o.o., OIB 40053811971 zastupanog po punomoćniku Zlatan Blažević</item>
    </izvorni_sadrzaj>
    <derivirana_varijabla naziv="DomainObject.Predmet.ProtuStrankaListFormatedOIB_1">
      <item>BLAŽEVIĆ-KRMPOTE d.o.o., OIB 40053811971 zastupanog po punomoćniku Zlatan Blažević</item>
    </derivirana_varijabla>
  </DomainObject.Predmet.ProtuStrankaListFormatedOIB>
  <DomainObject.Predmet.ProtuStrankaListFormatedWithAdress>
    <izvorni_sadrzaj>
      <item>BLAŽEVIĆ-KRMPOTE d.o.o., Jačkovina 15, 10000 Zagreb zastupanog po punomoćniku Zlatan Blažević</item>
    </izvorni_sadrzaj>
    <derivirana_varijabla naziv="DomainObject.Predmet.ProtuStrankaListFormatedWithAdress_1">
      <item>BLAŽEVIĆ-KRMPOTE d.o.o., Jačkovina 15, 10000 Zagreb zastupanog po punomoćniku Zlatan Blažević</item>
    </derivirana_varijabla>
  </DomainObject.Predmet.ProtuStrankaListFormatedWithAdress>
  <DomainObject.Predmet.ProtuStrankaListFormatedWithAdressOIB>
    <izvorni_sadrzaj>
      <item>BLAŽEVIĆ-KRMPOTE d.o.o., OIB 40053811971, Jačkovina 15, 10000 Zagreb zastupanog po punomoćniku Zlatan Blažević</item>
    </izvorni_sadrzaj>
    <derivirana_varijabla naziv="DomainObject.Predmet.ProtuStrankaListFormatedWithAdressOIB_1">
      <item>BLAŽEVIĆ-KRMPOTE d.o.o., OIB 40053811971, Jačkovina 15, 10000 Zagreb zastupanog po punomoćniku Zlatan Blažević</item>
    </derivirana_varijabla>
  </DomainObject.Predmet.ProtuStrankaListFormatedWithAdressOIB>
  <DomainObject.Predmet.ProtuStrankaListNazivFormated>
    <izvorni_sadrzaj>
      <item>BLAŽEVIĆ-KRMPOTE d.o.o.</item>
    </izvorni_sadrzaj>
    <derivirana_varijabla naziv="DomainObject.Predmet.ProtuStrankaListNazivFormated_1">
      <item>BLAŽEVIĆ-KRMPOTE d.o.o.</item>
    </derivirana_varijabla>
  </DomainObject.Predmet.ProtuStrankaListNazivFormated>
  <DomainObject.Predmet.ProtuStrankaListNazivFormatedOIB>
    <izvorni_sadrzaj>
      <item>BLAŽEVIĆ-KRMPOTE d.o.o., OIB 40053811971</item>
    </izvorni_sadrzaj>
    <derivirana_varijabla naziv="DomainObject.Predmet.ProtuStrankaListNazivFormatedOIB_1">
      <item>BLAŽEVIĆ-KRMPOTE d.o.o., OIB 40053811971</item>
    </derivirana_varijabla>
  </DomainObject.Predmet.ProtuStrankaListNazivFormatedOIB>
  <DomainObject.Predmet.OstaliListFormated>
    <izvorni_sadrzaj>
      <item>Zlatan Blažević punomoćnik sudionika u postupku BLAŽEVIĆ-KRMPOTE d.o.o.</item>
    </izvorni_sadrzaj>
    <derivirana_varijabla naziv="DomainObject.Predmet.OstaliListFormated_1">
      <item>Zlatan Blažević punomoćnik sudionika u postupku BLAŽEVIĆ-KRMPOTE d.o.o.</item>
    </derivirana_varijabla>
  </DomainObject.Predmet.OstaliListFormated>
  <DomainObject.Predmet.OstaliListFormatedOIB>
    <izvorni_sadrzaj>
      <item>Zlatan Blažević, OIB 69094955466 punomoćnik sudionika u postupku BLAŽEVIĆ-KRMPOTE d.o.o.</item>
    </izvorni_sadrzaj>
    <derivirana_varijabla naziv="DomainObject.Predmet.OstaliListFormatedOIB_1">
      <item>Zlatan Blažević, OIB 69094955466 punomoćnik sudionika u postupku BLAŽEVIĆ-KRMPOTE d.o.o.</item>
    </derivirana_varijabla>
  </DomainObject.Predmet.OstaliListFormatedOIB>
  <DomainObject.Predmet.OstaliListFormatedWithAdress>
    <izvorni_sadrzaj>
      <item>Zlatan Blažević, Vere Lesjak 7, 10000 Zagreb punomoćnik sudionika u postupku BLAŽEVIĆ-KRMPOTE d.o.o.</item>
    </izvorni_sadrzaj>
    <derivirana_varijabla naziv="DomainObject.Predmet.OstaliListFormatedWithAdress_1">
      <item>Zlatan Blažević, Vere Lesjak 7, 10000 Zagreb punomoćnik sudionika u postupku BLAŽEVIĆ-KRMPOTE d.o.o.</item>
    </derivirana_varijabla>
  </DomainObject.Predmet.OstaliListFormatedWithAdress>
  <DomainObject.Predmet.OstaliListFormatedWithAdressOIB>
    <izvorni_sadrzaj>
      <item>Zlatan Blažević, OIB 69094955466, Vere Lesjak 7, 10000 Zagreb punomoćnik sudionika u postupku BLAŽEVIĆ-KRMPOTE d.o.o.</item>
    </izvorni_sadrzaj>
    <derivirana_varijabla naziv="DomainObject.Predmet.OstaliListFormatedWithAdressOIB_1">
      <item>Zlatan Blažević, OIB 69094955466, Vere Lesjak 7, 10000 Zagreb punomoćnik sudionika u postupku BLAŽEVIĆ-KRMPOTE d.o.o.</item>
    </derivirana_varijabla>
  </DomainObject.Predmet.OstaliListFormatedWithAdressOIB>
  <DomainObject.Predmet.OstaliListNazivFormated>
    <izvorni_sadrzaj>
      <item>Zlatan Blažević</item>
    </izvorni_sadrzaj>
    <derivirana_varijabla naziv="DomainObject.Predmet.OstaliListNazivFormated_1">
      <item>Zlatan Blažević</item>
    </derivirana_varijabla>
  </DomainObject.Predmet.OstaliListNazivFormated>
  <DomainObject.Predmet.OstaliListNazivFormatedOIB>
    <izvorni_sadrzaj>
      <item>Zlatan Blažević, OIB 69094955466</item>
    </izvorni_sadrzaj>
    <derivirana_varijabla naziv="DomainObject.Predmet.OstaliListNazivFormatedOIB_1">
      <item>Zlatan Blažević, OIB 69094955466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BLAŽEVIĆ-KRMPOTE d.o.o.</izvorni_sadrzaj>
    <derivirana_varijabla naziv="DomainObject.Predmet.ProtustrankaIDrugi_1">BLAŽEVIĆ-KRMPOTE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BLAŽEVIĆ-KRMPOTE d.o.o., OIB 40053811971, Jačkovina 15, 10000 Zagreb</izvorni_sadrzaj>
    <derivirana_varijabla naziv="DomainObject.Predmet.ProtustrankaIDrugiAdressOIB_1">BLAŽEVIĆ-KRMPOTE d.o.o., OIB 40053811971, Jačkovina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BLAŽEVIĆ-KRMPOTE d.o.o.</item>
      <item>Zlatan Blažević</item>
    </izvorni_sadrzaj>
    <derivirana_varijabla naziv="DomainObject.Predmet.SudioniciListNaziv_1">
      <item>FINA Regionalni centar Zagreb</item>
      <item>BLAŽEVIĆ-KRMPOTE d.o.o.</item>
      <item>Zlatan Blažević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BLAŽEVIĆ-KRMPOTE d.o.o., OIB 40053811971, Jačkovina 15,10000 Zagreb</item>
      <item>Zlatan Blažević, OIB 69094955466, Vere Lesjak 7,10000 Zagreb</item>
    </izvorni_sadrzaj>
    <derivirana_varijabla naziv="DomainObject.Predmet.SudioniciListAdressOIB_1">
      <item>FINA Regionalni centar Zagreb, OIB 85821130368, Trg svibanjskih žrtava  1995. 1,10000 Zagreb</item>
      <item>BLAŽEVIĆ-KRMPOTE d.o.o., OIB 40053811971, Jačkovina 15,10000 Zagreb</item>
      <item>Zlatan Blažević, OIB 69094955466, Vere Lesjak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40053811971</item>
      <item>, OIB 69094955466</item>
    </izvorni_sadrzaj>
    <derivirana_varijabla naziv="DomainObject.Predmet.SudioniciListNazivOIB_1">
      <item>, OIB 85821130368</item>
      <item>, OIB 40053811971</item>
      <item>, OIB 69094955466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1326</properties:Characters>
  <properties:Lines>48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2016-01-15T10:02:00Z</cp:lastPrinted>
  <dcterms:modified xmlns:xsi="http://www.w3.org/2001/XMLSchema-instance" xsi:type="dcterms:W3CDTF">2016-01-15T10:02:00Z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