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DF2297" w:rsidR="00F4171A" w:rsidRPr="00F4171A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4171A" w:rsidP="00F4171A" w:rsidR="00F4171A" w:rsidRPr="00F4171A">
            <w:pPr>
              <w:tabs>
                <w:tab w:pos="2340" w:val="center"/>
                <w:tab w:pos="6480" w:val="left"/>
              </w:tabs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bookmarkStart w:name="_GoBack" w:id="0"/>
            <w:bookmarkEnd w:id="0"/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        </w:t>
            </w:r>
            <w:r w:rsidRPr="00F4171A">
              <w:rPr>
                <w:rFonts w:cs="Times New Roman" w:eastAsia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4171A" w:rsidP="00F4171A" w:rsidR="00F4171A" w:rsidRPr="00F4171A">
            <w:pPr>
              <w:tabs>
                <w:tab w:pos="2340" w:val="center"/>
                <w:tab w:pos="6480" w:val="left"/>
              </w:tabs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F4171A" w:rsidP="00F4171A" w:rsidR="00F4171A" w:rsidRPr="00F4171A">
            <w:pPr>
              <w:tabs>
                <w:tab w:pos="2340" w:val="center"/>
                <w:tab w:pos="6480" w:val="left"/>
              </w:tabs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F4171A"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>REPUBLIKA HRVATSKA</w:t>
            </w:r>
          </w:p>
          <w:p w:rsidRDefault="00F4171A" w:rsidP="00F4171A" w:rsidR="00F4171A" w:rsidRPr="00F4171A">
            <w:pPr>
              <w:tabs>
                <w:tab w:pos="2340" w:val="center"/>
                <w:tab w:pos="6480" w:val="left"/>
              </w:tabs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F4171A"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>TRGOVAČKI SUD U ZAGREBU</w:t>
            </w:r>
          </w:p>
          <w:p w:rsidRDefault="00F4171A" w:rsidP="00F4171A" w:rsidR="00F4171A" w:rsidRPr="00F4171A">
            <w:pPr>
              <w:tabs>
                <w:tab w:pos="2340" w:val="center"/>
                <w:tab w:pos="6480" w:val="left"/>
              </w:tabs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F4171A"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 xml:space="preserve">Zagreb, </w:t>
            </w:r>
            <w:proofErr w:type="spellStart"/>
            <w:r w:rsidRPr="00F4171A"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>Amruševa</w:t>
            </w:r>
            <w:proofErr w:type="spellEnd"/>
            <w:r w:rsidRPr="00F4171A"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 xml:space="preserve"> 2/II</w:t>
            </w:r>
          </w:p>
          <w:p w:rsidRDefault="00F4171A" w:rsidP="00F4171A" w:rsidR="00F4171A" w:rsidRPr="00F4171A">
            <w:pPr>
              <w:tabs>
                <w:tab w:pos="2340" w:val="center"/>
                <w:tab w:pos="6480" w:val="left"/>
              </w:tabs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</w:tbl>
    <w:p w14:textId="78833fa" w14:paraId="78833fa" w:rsidRDefault="00F4171A" w:rsidP="00F4171A" w:rsidR="00F4171A" w:rsidRPr="00F4171A">
      <w:pPr>
        <w:tabs>
          <w:tab w:pos="2340" w:val="center"/>
          <w:tab w:pos="6480" w:val="left"/>
        </w:tabs>
        <w:spacing w:lineRule="auto" w:line="240" w:after="0"/>
        <w:jc w:val="both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4171A" w:rsidP="00F4171A" w:rsidR="00F4171A" w:rsidRPr="00F4171A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4171A" w:rsidP="00F4171A" w:rsidR="00F4171A" w:rsidRPr="00F4171A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4171A" w:rsidP="00F4171A" w:rsidR="00F4171A" w:rsidRPr="00F4171A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4171A" w:rsidP="00F4171A" w:rsidR="00F4171A" w:rsidRPr="00F4171A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4171A" w:rsidP="00F4171A" w:rsidR="00F4171A" w:rsidRPr="00F4171A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4171A" w:rsidP="00F4171A" w:rsidR="00F4171A" w:rsidRPr="00F4171A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4171A" w:rsidP="00F4171A" w:rsidR="00F4171A" w:rsidRPr="00F4171A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4171A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F4171A" w:rsidP="00F4171A" w:rsidR="00F4171A" w:rsidRPr="00F4171A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B63E9" w:rsidP="008C712F" w:rsidR="008C712F" w:rsidRPr="00F4171A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4171A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F4171A">
        <w:rPr>
          <w:rFonts w:cs="Times New Roman" w:eastAsia="Times New Roman" w:hAnsi="Times New Roman" w:ascii="Times New Roman"/>
          <w:sz w:val="24"/>
          <w:szCs w:val="24"/>
          <w:lang w:eastAsia="hr-HR"/>
        </w:rPr>
        <w:t>81. St-</w:t>
      </w:r>
      <w:r w:rsidR="002B65EB">
        <w:rPr>
          <w:rFonts w:cs="Times New Roman" w:eastAsia="Times New Roman" w:hAnsi="Times New Roman" w:ascii="Times New Roman"/>
          <w:sz w:val="24"/>
          <w:szCs w:val="24"/>
          <w:lang w:eastAsia="hr-HR"/>
        </w:rPr>
        <w:t>3865</w:t>
      </w:r>
      <w:r w:rsidR="00F4171A">
        <w:rPr>
          <w:rFonts w:cs="Times New Roman" w:eastAsia="Times New Roman" w:hAnsi="Times New Roman" w:ascii="Times New Roman"/>
          <w:sz w:val="24"/>
          <w:szCs w:val="24"/>
          <w:lang w:eastAsia="hr-HR"/>
        </w:rPr>
        <w:t>/15-</w:t>
      </w:r>
      <w:r w:rsidR="002B65EB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Pr="00F4171A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81.St-2795</w:t>
      </w:r>
      <w:r w:rsidR="008C712F" w:rsidRPr="00F4171A">
        <w:rPr>
          <w:rFonts w:cs="Times New Roman" w:eastAsia="Times New Roman" w:hAnsi="Times New Roman" w:ascii="Times New Roman"/>
          <w:sz w:val="24"/>
          <w:szCs w:val="24"/>
          <w:lang w:eastAsia="hr-HR"/>
        </w:rPr>
        <w:t>/2015</w:t>
      </w:r>
    </w:p>
    <w:p w:rsidRDefault="008C712F" w:rsidP="008C712F" w:rsidR="008C712F" w:rsidRPr="00F4171A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F4171A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4171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4171A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TRGOVAČKI SUD U ZAGREBU, u skraćenom stečajnom postu</w:t>
      </w:r>
      <w:r w:rsidR="002B63E9" w:rsidRPr="00F4171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pku pod poslovnim 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>brojem St-</w:t>
      </w:r>
      <w:r w:rsidR="002B65EB">
        <w:rPr>
          <w:rFonts w:cs="Times New Roman" w:eastAsia="Times New Roman" w:hAnsi="Times New Roman" w:ascii="Times New Roman"/>
          <w:sz w:val="24"/>
          <w:szCs w:val="24"/>
          <w:lang w:eastAsia="hr-HR"/>
        </w:rPr>
        <w:t>3865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/2015, na temelju odredbe članka 430. Stečajnog zakona ("Narodne novine" br. 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71/15), dana  </w:t>
      </w:r>
      <w:r w:rsidR="00F4171A">
        <w:rPr>
          <w:rFonts w:cs="Times New Roman" w:eastAsia="Times New Roman" w:hAnsi="Times New Roman" w:ascii="Times New Roman"/>
          <w:sz w:val="24"/>
          <w:szCs w:val="24"/>
          <w:lang w:eastAsia="hr-HR"/>
        </w:rPr>
        <w:t>22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B9445A">
        <w:rPr>
          <w:rFonts w:cs="Times New Roman" w:eastAsia="Times New Roman" w:hAnsi="Times New Roman" w:ascii="Times New Roman"/>
          <w:sz w:val="24"/>
          <w:szCs w:val="24"/>
          <w:lang w:eastAsia="hr-HR"/>
        </w:rPr>
        <w:t>srpnja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, objavljuje:</w:t>
      </w:r>
    </w:p>
    <w:p w:rsidRDefault="008C712F" w:rsidP="008C712F" w:rsidR="008C712F" w:rsidRPr="007D318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O G L A S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8C712F" w:rsidP="008C712F" w:rsidR="008C712F">
      <w:pPr>
        <w:numPr>
          <w:ilvl w:val="0"/>
          <w:numId w:val="1"/>
        </w:numPr>
        <w:spacing w:lineRule="auto" w:line="240" w:after="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Za dužnika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B65EB">
        <w:rPr>
          <w:rFonts w:cs="Times New Roman" w:eastAsia="Times New Roman" w:hAnsi="Times New Roman" w:ascii="Times New Roman"/>
          <w:sz w:val="24"/>
          <w:szCs w:val="24"/>
          <w:lang w:eastAsia="hr-HR"/>
        </w:rPr>
        <w:t>HRVATSKI MEĐUNARODNI ZBOR MLADEŽI, Sesvete, Dunavska 17</w:t>
      </w:r>
      <w:r w:rsidR="005F794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2B65EB">
        <w:rPr>
          <w:rFonts w:cs="Times New Roman" w:eastAsia="Times New Roman" w:hAnsi="Times New Roman" w:ascii="Times New Roman"/>
          <w:sz w:val="24"/>
          <w:szCs w:val="24"/>
          <w:lang w:eastAsia="hr-HR"/>
        </w:rPr>
        <w:t>reg. broj 00000301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2B65EB">
        <w:rPr>
          <w:rFonts w:cs="Times New Roman" w:eastAsia="Times New Roman" w:hAnsi="Times New Roman" w:ascii="Times New Roman"/>
          <w:sz w:val="24"/>
          <w:szCs w:val="24"/>
          <w:lang w:eastAsia="hr-HR"/>
        </w:rPr>
        <w:t>95513721758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2B65EB">
        <w:rPr>
          <w:rFonts w:cs="Times New Roman" w:eastAsia="Times New Roman" w:hAnsi="Times New Roman" w:ascii="Times New Roman"/>
          <w:sz w:val="24"/>
          <w:szCs w:val="24"/>
          <w:lang w:eastAsia="hr-HR"/>
        </w:rPr>
        <w:t>1. rujna</w:t>
      </w:r>
      <w:r w:rsidR="003D036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</w:t>
      </w:r>
    </w:p>
    <w:p w:rsidRDefault="008C712F" w:rsidP="008C712F" w:rsidR="008C712F" w:rsidRPr="007D318E">
      <w:pPr>
        <w:spacing w:lineRule="auto" w:line="240" w:after="0"/>
        <w:ind w:left="708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Iznos duga evidentiran na temelju ne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izvršenih osnova za plaćanje je </w:t>
      </w:r>
      <w:r w:rsidR="002B65EB">
        <w:rPr>
          <w:rFonts w:cs="Times New Roman" w:eastAsia="Times New Roman" w:hAnsi="Times New Roman" w:ascii="Times New Roman"/>
          <w:sz w:val="24"/>
          <w:szCs w:val="24"/>
          <w:lang w:eastAsia="hr-HR"/>
        </w:rPr>
        <w:t>1.676,66</w:t>
      </w:r>
      <w:r w:rsidR="003D036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kn.</w:t>
      </w:r>
    </w:p>
    <w:p w:rsidRDefault="008C712F" w:rsidP="008C712F" w:rsidR="008C712F" w:rsidRPr="007D318E">
      <w:pPr>
        <w:spacing w:lineRule="auto" w:line="240" w:after="0"/>
        <w:ind w:left="36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C712F" w:rsidP="008C712F" w:rsidR="008C712F" w:rsidRPr="007D318E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C712F" w:rsidP="008C712F" w:rsidR="008C712F" w:rsidRPr="007D318E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UPOZORENJE:</w:t>
      </w:r>
    </w:p>
    <w:p w:rsidRDefault="008C712F" w:rsidP="008C712F" w:rsidR="008C712F" w:rsidRPr="007D318E">
      <w:pPr>
        <w:spacing w:lineRule="auto" w:line="240" w:after="0"/>
        <w:ind w:left="1428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 te ako u roku od 45 dana niti jedan vjerovnik ne predloži otvaranje stečajnog postupka i ne predujmi sredstva za namirenje troškova postupka, smatrat će se da je dužnik nesposoban za plaćanje. </w:t>
      </w:r>
    </w:p>
    <w:p w:rsidRDefault="008C712F" w:rsidP="008C712F" w:rsidR="008C712F" w:rsidRPr="007D318E">
      <w:pPr>
        <w:spacing w:lineRule="auto" w:line="240" w:after="0"/>
        <w:ind w:left="1428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U tom slučaju sud će po službenoj dužnosti donijeti rješenje o otvaranju i zaključenju skraćenog stečajnog postupka.</w:t>
      </w:r>
    </w:p>
    <w:p w:rsidRDefault="008C712F" w:rsidP="008C712F" w:rsidR="008C712F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U Zagrebu, </w:t>
      </w:r>
      <w:r w:rsidR="00F4171A">
        <w:rPr>
          <w:rFonts w:cs="Times New Roman" w:eastAsia="Times New Roman" w:hAnsi="Times New Roman" w:ascii="Times New Roman"/>
          <w:sz w:val="24"/>
          <w:szCs w:val="24"/>
          <w:lang w:eastAsia="hr-HR"/>
        </w:rPr>
        <w:t>22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B9445A">
        <w:rPr>
          <w:rFonts w:cs="Times New Roman" w:eastAsia="Times New Roman" w:hAnsi="Times New Roman" w:ascii="Times New Roman"/>
          <w:sz w:val="24"/>
          <w:szCs w:val="24"/>
          <w:lang w:eastAsia="hr-HR"/>
        </w:rPr>
        <w:t>srpnja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godine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tabs>
          <w:tab w:pos="7200" w:val="center"/>
        </w:tabs>
        <w:spacing w:lineRule="auto" w:line="240" w:after="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</w:t>
      </w:r>
      <w:r w:rsidRPr="007D318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Sudski savjetnik:</w:t>
      </w:r>
    </w:p>
    <w:p w:rsidRDefault="008C712F" w:rsidP="008C712F" w:rsidR="008C712F" w:rsidRPr="007D318E">
      <w:pPr>
        <w:tabs>
          <w:tab w:pos="7080" w:val="center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Mario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Žišković</w:t>
      </w:r>
      <w:proofErr w:type="spellEnd"/>
    </w:p>
    <w:p w:rsidRDefault="008C712F" w:rsidP="008C712F" w:rsidR="008C712F" w:rsidRPr="007D318E">
      <w:pPr>
        <w:tabs>
          <w:tab w:pos="7080" w:val="center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DNA: </w:t>
      </w:r>
    </w:p>
    <w:p w:rsidRDefault="008C712F" w:rsidP="00F4171A" w:rsidR="00BD20BD">
      <w:pPr>
        <w:spacing w:lineRule="auto" w:line="240" w:after="0"/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- e - oglasna ploča 45 dana</w:t>
      </w:r>
    </w:p>
    <w:sectPr w:rsidR="00BD20B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712F"/>
    <w:rsid w:val="00104371"/>
    <w:rsid w:val="001F53E5"/>
    <w:rsid w:val="002B63E9"/>
    <w:rsid w:val="002B65EB"/>
    <w:rsid w:val="002C46DE"/>
    <w:rsid w:val="003A3787"/>
    <w:rsid w:val="003D0369"/>
    <w:rsid w:val="005F7948"/>
    <w:rsid w:val="00792551"/>
    <w:rsid w:val="008C712F"/>
    <w:rsid w:val="00A04FCB"/>
    <w:rsid w:val="00AE0C19"/>
    <w:rsid w:val="00B519FA"/>
    <w:rsid w:val="00B9445A"/>
    <w:rsid w:val="00BD20BD"/>
    <w:rsid w:val="00BD2AAE"/>
    <w:rsid w:val="00D307D7"/>
    <w:rsid w:val="00F41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C712F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7925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2551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92551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92551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92551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C712F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7925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255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9255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9255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9255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2.jpg@01CCFBB1.81EABE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srpnja 2016.</izvorni_sadrzaj>
    <derivirana_varijabla naziv="DomainObject.DatumDonosenjaOdluke_1">22.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3865</izvorni_sadrzaj>
    <derivirana_varijabla naziv="DomainObject.Predmet.Broj_1">3865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St-3865/2015</izvorni_sadrzaj>
    <derivirana_varijabla naziv="DomainObject.Predmet.OznakaBroj_1">St-3865/2015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HRVATSKI MEĐUNARODNI ZBOR MLADEŽI</izvorni_sadrzaj>
    <derivirana_varijabla naziv="DomainObject.Predmet.ProtustrankaFormated_1">  HRVATSKI MEĐUNARODNI ZBOR MLADEŽI</derivirana_varijabla>
  </DomainObject.Predmet.ProtustrankaFormated>
  <DomainObject.Predmet.ProtustrankaFormatedOIB>
    <izvorni_sadrzaj>  HRVATSKI MEĐUNARODNI ZBOR MLADEŽI, OIB 95513721758</izvorni_sadrzaj>
    <derivirana_varijabla naziv="DomainObject.Predmet.ProtustrankaFormatedOIB_1">  HRVATSKI MEĐUNARODNI ZBOR MLADEŽI, OIB 95513721758</derivirana_varijabla>
  </DomainObject.Predmet.ProtustrankaFormatedOIB>
  <DomainObject.Predmet.ProtustrankaFormatedWithAdress>
    <izvorni_sadrzaj> HRVATSKI MEĐUNARODNI ZBOR MLADEŽI, Dunavska 17, 10360 Sesvete</izvorni_sadrzaj>
    <derivirana_varijabla naziv="DomainObject.Predmet.ProtustrankaFormatedWithAdress_1"> HRVATSKI MEĐUNARODNI ZBOR MLADEŽI, Dunavska 17, 10360 Sesvete</derivirana_varijabla>
  </DomainObject.Predmet.ProtustrankaFormatedWithAdress>
  <DomainObject.Predmet.ProtustrankaFormatedWithAdressOIB>
    <izvorni_sadrzaj> HRVATSKI MEĐUNARODNI ZBOR MLADEŽI, OIB 95513721758, Dunavska 17, 10360 Sesvete</izvorni_sadrzaj>
    <derivirana_varijabla naziv="DomainObject.Predmet.ProtustrankaFormatedWithAdressOIB_1"> HRVATSKI MEĐUNARODNI ZBOR MLADEŽI, OIB 95513721758, Dunavska 17, 10360 Sesvete</derivirana_varijabla>
  </DomainObject.Predmet.ProtustrankaFormatedWithAdressOIB>
  <DomainObject.Predmet.ProtustrankaWithAdress>
    <izvorni_sadrzaj>HRVATSKI MEĐUNARODNI ZBOR MLADEŽI Dunavska 17, 10360 Sesvete</izvorni_sadrzaj>
    <derivirana_varijabla naziv="DomainObject.Predmet.ProtustrankaWithAdress_1">HRVATSKI MEĐUNARODNI ZBOR MLADEŽI Dunavska 17, 10360 Sesvete</derivirana_varijabla>
  </DomainObject.Predmet.ProtustrankaWithAdress>
  <DomainObject.Predmet.ProtustrankaWithAdressOIB>
    <izvorni_sadrzaj>HRVATSKI MEĐUNARODNI ZBOR MLADEŽI, OIB 95513721758, Dunavska 17, 10360 Sesvete</izvorni_sadrzaj>
    <derivirana_varijabla naziv="DomainObject.Predmet.ProtustrankaWithAdressOIB_1">HRVATSKI MEĐUNARODNI ZBOR MLADEŽI, OIB 95513721758, Dunavska 17, 10360 Sesvete</derivirana_varijabla>
  </DomainObject.Predmet.ProtustrankaWithAdressOIB>
  <DomainObject.Predmet.ProtustrankaNazivFormated>
    <izvorni_sadrzaj>HRVATSKI MEĐUNARODNI ZBOR MLADEŽI</izvorni_sadrzaj>
    <derivirana_varijabla naziv="DomainObject.Predmet.ProtustrankaNazivFormated_1">HRVATSKI MEĐUNARODNI ZBOR MLADEŽI</derivirana_varijabla>
  </DomainObject.Predmet.ProtustrankaNazivFormated>
  <DomainObject.Predmet.ProtustrankaNazivFormatedOIB>
    <izvorni_sadrzaj>HRVATSKI MEĐUNARODNI ZBOR MLADEŽI, OIB 95513721758</izvorni_sadrzaj>
    <derivirana_varijabla naziv="DomainObject.Predmet.ProtustrankaNazivFormatedOIB_1">HRVATSKI MEĐUNARODNI ZBOR MLADEŽI, OIB 95513721758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HRVATSKI MEĐUNARODNI ZBOR MLADEŽI</item>
    </izvorni_sadrzaj>
    <derivirana_varijabla naziv="DomainObject.Predmet.ProtuStrankaListFormated_1">
      <item>HRVATSKI MEĐUNARODNI ZBOR MLADEŽI</item>
    </derivirana_varijabla>
  </DomainObject.Predmet.ProtuStrankaListFormated>
  <DomainObject.Predmet.ProtuStrankaListFormatedOIB>
    <izvorni_sadrzaj>
      <item>HRVATSKI MEĐUNARODNI ZBOR MLADEŽI, OIB 95513721758</item>
    </izvorni_sadrzaj>
    <derivirana_varijabla naziv="DomainObject.Predmet.ProtuStrankaListFormatedOIB_1">
      <item>HRVATSKI MEĐUNARODNI ZBOR MLADEŽI, OIB 95513721758</item>
    </derivirana_varijabla>
  </DomainObject.Predmet.ProtuStrankaListFormatedOIB>
  <DomainObject.Predmet.ProtuStrankaListFormatedWithAdress>
    <izvorni_sadrzaj>
      <item>HRVATSKI MEĐUNARODNI ZBOR MLADEŽI, Dunavska 17, 10360 Sesvete</item>
    </izvorni_sadrzaj>
    <derivirana_varijabla naziv="DomainObject.Predmet.ProtuStrankaListFormatedWithAdress_1">
      <item>HRVATSKI MEĐUNARODNI ZBOR MLADEŽI, Dunavska 17, 10360 Sesvete</item>
    </derivirana_varijabla>
  </DomainObject.Predmet.ProtuStrankaListFormatedWithAdress>
  <DomainObject.Predmet.ProtuStrankaListFormatedWithAdressOIB>
    <izvorni_sadrzaj>
      <item>HRVATSKI MEĐUNARODNI ZBOR MLADEŽI, OIB 95513721758, Dunavska 17, 10360 Sesvete</item>
    </izvorni_sadrzaj>
    <derivirana_varijabla naziv="DomainObject.Predmet.ProtuStrankaListFormatedWithAdressOIB_1">
      <item>HRVATSKI MEĐUNARODNI ZBOR MLADEŽI, OIB 95513721758, Dunavska 17, 10360 Sesvete</item>
    </derivirana_varijabla>
  </DomainObject.Predmet.ProtuStrankaListFormatedWithAdressOIB>
  <DomainObject.Predmet.ProtuStrankaListNazivFormated>
    <izvorni_sadrzaj>
      <item>HRVATSKI MEĐUNARODNI ZBOR MLADEŽI</item>
    </izvorni_sadrzaj>
    <derivirana_varijabla naziv="DomainObject.Predmet.ProtuStrankaListNazivFormated_1">
      <item>HRVATSKI MEĐUNARODNI ZBOR MLADEŽI</item>
    </derivirana_varijabla>
  </DomainObject.Predmet.ProtuStrankaListNazivFormated>
  <DomainObject.Predmet.ProtuStrankaListNazivFormatedOIB>
    <izvorni_sadrzaj>
      <item>HRVATSKI MEĐUNARODNI ZBOR MLADEŽI, OIB 95513721758</item>
    </izvorni_sadrzaj>
    <derivirana_varijabla naziv="DomainObject.Predmet.ProtuStrankaListNazivFormatedOIB_1">
      <item>HRVATSKI MEĐUNARODNI ZBOR MLADEŽI, OIB 95513721758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srpnja 2016.</izvorni_sadrzaj>
    <derivirana_varijabla naziv="DomainObject.Datum_1">22.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HRVATSKI MEĐUNARODNI ZBOR MLADEŽI</izvorni_sadrzaj>
    <derivirana_varijabla naziv="DomainObject.Predmet.ProtustrankaIDrugi_1">HRVATSKI MEĐUNARODNI ZBOR MLADEŽI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HRVATSKI MEĐUNARODNI ZBOR MLADEŽI, OIB 95513721758, Dunavska 17, 10360 Sesvete</izvorni_sadrzaj>
    <derivirana_varijabla naziv="DomainObject.Predmet.ProtustrankaIDrugiAdressOIB_1">HRVATSKI MEĐUNARODNI ZBOR MLADEŽI, OIB 95513721758, Dunavska 17,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HRVATSKI MEĐUNARODNI ZBOR MLADEŽI</item>
    </izvorni_sadrzaj>
    <derivirana_varijabla naziv="DomainObject.Predmet.SudioniciListNaziv_1">
      <item>FINA Regionalni centar Zagreb</item>
      <item>HRVATSKI MEĐUNARODNI ZBOR MLADEŽI</item>
    </derivirana_varijabla>
  </DomainObject.Predmet.SudioniciListNaziv>
  <DomainObject.Predmet.SudioniciListAdressOIB>
    <izvorni_sadrzaj>
      <item>FINA Regionalni centar Zagreb, OIB 85821130368, Trg svibanjskih žrtava 1995. 1,10000 Zagreb</item>
      <item>HRVATSKI MEĐUNARODNI ZBOR MLADEŽI, OIB 95513721758, Dunavska 17,10360 Sesvete</item>
    </izvorni_sadrzaj>
    <derivirana_varijabla naziv="DomainObject.Predmet.SudioniciListAdressOIB_1">
      <item>FINA Regionalni centar Zagreb, OIB 85821130368, Trg svibanjskih žrtava 1995. 1,10000 Zagreb</item>
      <item>HRVATSKI MEĐUNARODNI ZBOR MLADEŽI, OIB 95513721758, Dunavska 17,10360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95513721758</item>
    </izvorni_sadrzaj>
    <derivirana_varijabla naziv="DomainObject.Predmet.SudioniciListNazivOIB_1">
      <item>, OIB 85821130368</item>
      <item>, OIB 95513721758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253</properties:Words>
  <properties:Characters>1392</properties:Characters>
  <properties:Lines>56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2016-07-22T07:30:00Z</dcterms:created>
  <dc:creator>Mario Žišković</dc:creator>
  <cp:lastModifiedBy>Sonja Pilić</cp:lastModifiedBy>
  <cp:lastPrinted>2016-07-22T07:29:00Z</cp:lastPrinted>
  <dcterms:modified xmlns:xsi="http://www.w3.org/2001/XMLSchema-instance" xsi:type="dcterms:W3CDTF">2016-07-22T07:30:00Z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