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fbc96" w14:paraId="a5fbc96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4B090C">
        <w:t>18</w:t>
      </w:r>
      <w:r w:rsidR="00441E4A">
        <w:t>77</w:t>
      </w:r>
      <w:r w:rsidR="00D641DA">
        <w:t>/16-3</w:t>
      </w:r>
    </w:p>
    <w:p w:rsidRDefault="007B7F1F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277C75" w:rsidP="0045684C" w:rsidR="00277C75">
      <w:pPr>
        <w:ind w:firstLine="708"/>
        <w:jc w:val="both"/>
      </w:pPr>
      <w:r>
        <w:t xml:space="preserve">Trgovački sud u Osijeku, po sucu Gordani Njari, u stečajnom predmetu povodom zahtjeva Financijske agencije OIB 85821130368, Regionalni centar Zagreb Podružnica Zagreb, Trg svibanjskih žrtava 1995. 1, za pokretanje skraćenog stečajnog postupka nad dužnikom </w:t>
      </w:r>
      <w:r w:rsidR="0045684C">
        <w:t>GASTRO-SAJAM jednostavno društvo s ograničenom odgovornošću za ugostiteljstvo i usluge</w:t>
      </w:r>
      <w:r>
        <w:t xml:space="preserve">, </w:t>
      </w:r>
      <w:proofErr w:type="spellStart"/>
      <w:r w:rsidR="0045684C" w:rsidRPr="0045684C">
        <w:t>Borovci</w:t>
      </w:r>
      <w:proofErr w:type="spellEnd"/>
      <w:r w:rsidR="0045684C" w:rsidRPr="0045684C">
        <w:t xml:space="preserve"> 6</w:t>
      </w:r>
      <w:r>
        <w:t xml:space="preserve">, </w:t>
      </w:r>
      <w:r w:rsidR="0045684C" w:rsidRPr="0045684C">
        <w:t>Zagreb</w:t>
      </w:r>
      <w:r>
        <w:t xml:space="preserve">, MBS: </w:t>
      </w:r>
      <w:r w:rsidR="0045684C" w:rsidRPr="0045684C">
        <w:t>080874567</w:t>
      </w:r>
      <w:r>
        <w:t xml:space="preserve">, OIB: </w:t>
      </w:r>
      <w:r w:rsidR="0045684C" w:rsidRPr="0045684C">
        <w:t>30682453129</w:t>
      </w:r>
      <w:r>
        <w:t xml:space="preserve">, temeljem članka 430. Stečajnog zakona („Narodne novine“ 71/15), dana </w:t>
      </w:r>
      <w:r w:rsidR="007A5EEE">
        <w:t>1</w:t>
      </w:r>
      <w:r>
        <w:t>. s</w:t>
      </w:r>
      <w:r w:rsidR="007A5EEE">
        <w:t>rpnja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45684C">
        <w:t xml:space="preserve">GASTRO-SAJAM jednostavno društvo s ograničenom odgovornošću za ugostiteljstvo i usluge, </w:t>
      </w:r>
      <w:proofErr w:type="spellStart"/>
      <w:r w:rsidR="0045684C" w:rsidRPr="0045684C">
        <w:t>Borovci</w:t>
      </w:r>
      <w:proofErr w:type="spellEnd"/>
      <w:r w:rsidR="0045684C" w:rsidRPr="0045684C">
        <w:t xml:space="preserve"> 6</w:t>
      </w:r>
      <w:r w:rsidR="0045684C">
        <w:t xml:space="preserve">, </w:t>
      </w:r>
      <w:r w:rsidR="0045684C" w:rsidRPr="0045684C">
        <w:t>Zagreb</w:t>
      </w:r>
      <w:r w:rsidR="0045684C">
        <w:t xml:space="preserve">, MBS: </w:t>
      </w:r>
      <w:r w:rsidR="0045684C" w:rsidRPr="0045684C">
        <w:t>080874567</w:t>
      </w:r>
      <w:r w:rsidR="0045684C">
        <w:t xml:space="preserve">, OIB: </w:t>
      </w:r>
      <w:r w:rsidR="0045684C" w:rsidRPr="0045684C">
        <w:t>30682453129</w:t>
      </w:r>
      <w:r>
        <w:t xml:space="preserve">, iznosi </w:t>
      </w:r>
      <w:r w:rsidR="003E7B5D">
        <w:t>44.100,83</w:t>
      </w:r>
      <w:r>
        <w:t xml:space="preserve"> kn.</w:t>
      </w:r>
    </w:p>
    <w:p w:rsidRDefault="00D641DA" w:rsidP="00D641DA" w:rsidR="00D641DA" w:rsidRPr="00C24B5B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="00D67238">
        <w:t xml:space="preserve"> </w:t>
      </w:r>
      <w:r w:rsidR="00D25AA8" w:rsidRPr="00D25AA8">
        <w:t>Tamara Drvar, OIB: 10536995988</w:t>
      </w:r>
      <w:r>
        <w:t xml:space="preserve">, </w:t>
      </w:r>
      <w:r w:rsidR="00D25AA8" w:rsidRPr="00D25AA8">
        <w:t xml:space="preserve">Zagreb, </w:t>
      </w:r>
      <w:proofErr w:type="spellStart"/>
      <w:r w:rsidR="00D25AA8" w:rsidRPr="00D25AA8">
        <w:t>Borovci</w:t>
      </w:r>
      <w:proofErr w:type="spellEnd"/>
      <w:r w:rsidR="00D25AA8" w:rsidRPr="00D25AA8">
        <w:t xml:space="preserve"> 6</w:t>
      </w:r>
      <w:r w:rsidR="00D67238">
        <w:t xml:space="preserve">,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8779FF">
        <w:t>18</w:t>
      </w:r>
      <w:r w:rsidR="00441E4A">
        <w:t>77</w:t>
      </w:r>
      <w:r>
        <w:t>-16 (članak 430. Stečajnog zakona u vezi s člankom 132. Stečajnog zakona Narodne novine broj 71/15).</w:t>
      </w:r>
    </w:p>
    <w:p w:rsidRDefault="00D641DA" w:rsidP="00D641DA" w:rsidR="00D641DA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277C75" w:rsidP="00277C75" w:rsidR="00277C75">
      <w:pPr>
        <w:ind w:left="708"/>
        <w:jc w:val="center"/>
      </w:pPr>
      <w:r>
        <w:t xml:space="preserve">U Osijeku, </w:t>
      </w:r>
      <w:r w:rsidR="004305F3">
        <w:t>1</w:t>
      </w:r>
      <w:r>
        <w:t>. s</w:t>
      </w:r>
      <w:r w:rsidR="008779FF">
        <w:t>rp</w:t>
      </w:r>
      <w:r>
        <w:t>nja 2016.</w:t>
      </w:r>
    </w:p>
    <w:p w:rsidRDefault="00277C75" w:rsidP="00277C75" w:rsidR="00277C75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277C75" w:rsidP="009F4E9F" w:rsidR="00EA5732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277C75" w:rsidP="00277C75" w:rsidR="00277C75">
      <w:r>
        <w:t>DNA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e-oglasna ploča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oglasna ploča - zahtjev</w:t>
      </w:r>
    </w:p>
    <w:p w:rsidRDefault="00277C75" w:rsidP="00277C75" w:rsidR="00277C75">
      <w:pPr>
        <w:numPr>
          <w:ilvl w:val="0"/>
          <w:numId w:val="2"/>
        </w:numPr>
      </w:pPr>
      <w:r>
        <w:t xml:space="preserve">kal. </w:t>
      </w:r>
      <w:r w:rsidR="006A19DA">
        <w:t>2</w:t>
      </w:r>
      <w:r w:rsidR="009A43A6">
        <w:t>0</w:t>
      </w:r>
      <w:r>
        <w:t>/</w:t>
      </w:r>
      <w:r w:rsidR="009A43A6">
        <w:t>8</w:t>
      </w:r>
    </w:p>
    <w:p w:rsidRDefault="00277C75" w:rsidP="00277C75" w:rsidR="00277C75"/>
    <w:p w:rsidRDefault="00532E0A" w:rsidP="00277C75" w:rsidR="00532E0A" w:rsidRPr="00D641DA">
      <w:pPr>
        <w:ind w:left="708"/>
        <w:jc w:val="center"/>
      </w:pP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7237" w:rsidR="00BC7237">
      <w:r>
        <w:separator/>
      </w:r>
    </w:p>
  </w:endnote>
  <w:endnote w:id="0" w:type="continuationSeparator">
    <w:p w:rsidRDefault="00BC7237" w:rsidR="00BC7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7237" w:rsidR="00BC7237">
      <w:r>
        <w:separator/>
      </w:r>
    </w:p>
  </w:footnote>
  <w:footnote w:id="0" w:type="continuationSeparator">
    <w:p w:rsidRDefault="00BC7237" w:rsidR="00BC7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168"/>
    <w:rsid w:val="00004A05"/>
    <w:rsid w:val="0000753E"/>
    <w:rsid w:val="00011C68"/>
    <w:rsid w:val="000123B8"/>
    <w:rsid w:val="0001245A"/>
    <w:rsid w:val="00012BB2"/>
    <w:rsid w:val="00014887"/>
    <w:rsid w:val="00016B25"/>
    <w:rsid w:val="00026E05"/>
    <w:rsid w:val="000319DE"/>
    <w:rsid w:val="00032F99"/>
    <w:rsid w:val="00033E3D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5CB"/>
    <w:rsid w:val="000656F6"/>
    <w:rsid w:val="00065C9B"/>
    <w:rsid w:val="0006651A"/>
    <w:rsid w:val="000668F0"/>
    <w:rsid w:val="00077C9D"/>
    <w:rsid w:val="000919AD"/>
    <w:rsid w:val="00091B4B"/>
    <w:rsid w:val="000938B8"/>
    <w:rsid w:val="00095305"/>
    <w:rsid w:val="000A4F13"/>
    <w:rsid w:val="000A6066"/>
    <w:rsid w:val="000B0EBD"/>
    <w:rsid w:val="000B3EB5"/>
    <w:rsid w:val="000B4120"/>
    <w:rsid w:val="000C26C6"/>
    <w:rsid w:val="000C2AB9"/>
    <w:rsid w:val="000C3B65"/>
    <w:rsid w:val="000C71DD"/>
    <w:rsid w:val="000C7FE1"/>
    <w:rsid w:val="000D0569"/>
    <w:rsid w:val="000D351E"/>
    <w:rsid w:val="000E0EAF"/>
    <w:rsid w:val="000E404A"/>
    <w:rsid w:val="000E4E52"/>
    <w:rsid w:val="000E73DB"/>
    <w:rsid w:val="000E762A"/>
    <w:rsid w:val="000F4EEF"/>
    <w:rsid w:val="000F61EA"/>
    <w:rsid w:val="00100BA1"/>
    <w:rsid w:val="00102060"/>
    <w:rsid w:val="00103059"/>
    <w:rsid w:val="001053CD"/>
    <w:rsid w:val="00105B2C"/>
    <w:rsid w:val="00113BA8"/>
    <w:rsid w:val="001261BA"/>
    <w:rsid w:val="00130643"/>
    <w:rsid w:val="00131D71"/>
    <w:rsid w:val="00132DEB"/>
    <w:rsid w:val="0013792F"/>
    <w:rsid w:val="001437B2"/>
    <w:rsid w:val="00143DED"/>
    <w:rsid w:val="001502BA"/>
    <w:rsid w:val="0015191D"/>
    <w:rsid w:val="00156D06"/>
    <w:rsid w:val="0016238B"/>
    <w:rsid w:val="0017168E"/>
    <w:rsid w:val="00173F18"/>
    <w:rsid w:val="00176D4B"/>
    <w:rsid w:val="00177EC7"/>
    <w:rsid w:val="00186294"/>
    <w:rsid w:val="00193971"/>
    <w:rsid w:val="001970DA"/>
    <w:rsid w:val="001A0D06"/>
    <w:rsid w:val="001A7AC1"/>
    <w:rsid w:val="001B0957"/>
    <w:rsid w:val="001B2837"/>
    <w:rsid w:val="001B49A2"/>
    <w:rsid w:val="001B5459"/>
    <w:rsid w:val="001B5F20"/>
    <w:rsid w:val="001B69B6"/>
    <w:rsid w:val="001B6D43"/>
    <w:rsid w:val="001B70D9"/>
    <w:rsid w:val="001B7300"/>
    <w:rsid w:val="001C1653"/>
    <w:rsid w:val="001C73F4"/>
    <w:rsid w:val="001C7F1E"/>
    <w:rsid w:val="001D17EF"/>
    <w:rsid w:val="001D18E9"/>
    <w:rsid w:val="001D2F12"/>
    <w:rsid w:val="001D568F"/>
    <w:rsid w:val="001D5AC0"/>
    <w:rsid w:val="001E2000"/>
    <w:rsid w:val="001E22F6"/>
    <w:rsid w:val="001E375C"/>
    <w:rsid w:val="001E5833"/>
    <w:rsid w:val="001E6F35"/>
    <w:rsid w:val="001F4C6F"/>
    <w:rsid w:val="00200616"/>
    <w:rsid w:val="00202664"/>
    <w:rsid w:val="00202DAB"/>
    <w:rsid w:val="00204398"/>
    <w:rsid w:val="00204C74"/>
    <w:rsid w:val="002063E3"/>
    <w:rsid w:val="002074DB"/>
    <w:rsid w:val="002136BB"/>
    <w:rsid w:val="00215F29"/>
    <w:rsid w:val="0022348F"/>
    <w:rsid w:val="00224AFF"/>
    <w:rsid w:val="00226577"/>
    <w:rsid w:val="002358E7"/>
    <w:rsid w:val="00240D8B"/>
    <w:rsid w:val="00243267"/>
    <w:rsid w:val="002448E7"/>
    <w:rsid w:val="00245C97"/>
    <w:rsid w:val="0025000D"/>
    <w:rsid w:val="002502C4"/>
    <w:rsid w:val="00251053"/>
    <w:rsid w:val="002527B8"/>
    <w:rsid w:val="00252A73"/>
    <w:rsid w:val="00255A6A"/>
    <w:rsid w:val="0025675A"/>
    <w:rsid w:val="00257E90"/>
    <w:rsid w:val="00263D12"/>
    <w:rsid w:val="00264127"/>
    <w:rsid w:val="0026569F"/>
    <w:rsid w:val="00267D26"/>
    <w:rsid w:val="00271DFE"/>
    <w:rsid w:val="00277C75"/>
    <w:rsid w:val="00277CEA"/>
    <w:rsid w:val="00282F8C"/>
    <w:rsid w:val="0028507D"/>
    <w:rsid w:val="00286A82"/>
    <w:rsid w:val="00291312"/>
    <w:rsid w:val="00294CF4"/>
    <w:rsid w:val="00294D7E"/>
    <w:rsid w:val="002956B9"/>
    <w:rsid w:val="002964DC"/>
    <w:rsid w:val="002A1B0C"/>
    <w:rsid w:val="002A21DB"/>
    <w:rsid w:val="002A2AF5"/>
    <w:rsid w:val="002A2F84"/>
    <w:rsid w:val="002A36D6"/>
    <w:rsid w:val="002A388A"/>
    <w:rsid w:val="002A3BEF"/>
    <w:rsid w:val="002A6CF9"/>
    <w:rsid w:val="002A7089"/>
    <w:rsid w:val="002B12DA"/>
    <w:rsid w:val="002B4236"/>
    <w:rsid w:val="002B7356"/>
    <w:rsid w:val="002B7B8A"/>
    <w:rsid w:val="002C04FF"/>
    <w:rsid w:val="002C2761"/>
    <w:rsid w:val="002C3D49"/>
    <w:rsid w:val="002C6679"/>
    <w:rsid w:val="002C6A84"/>
    <w:rsid w:val="002C71F8"/>
    <w:rsid w:val="002C7EB3"/>
    <w:rsid w:val="002D0492"/>
    <w:rsid w:val="002D2600"/>
    <w:rsid w:val="002D2610"/>
    <w:rsid w:val="002D356C"/>
    <w:rsid w:val="002D6509"/>
    <w:rsid w:val="002D7681"/>
    <w:rsid w:val="002E29C8"/>
    <w:rsid w:val="002E4C0B"/>
    <w:rsid w:val="002E752B"/>
    <w:rsid w:val="002F4AAF"/>
    <w:rsid w:val="002F4D73"/>
    <w:rsid w:val="002F66FE"/>
    <w:rsid w:val="00301130"/>
    <w:rsid w:val="00302679"/>
    <w:rsid w:val="00304DA4"/>
    <w:rsid w:val="0030590A"/>
    <w:rsid w:val="00316520"/>
    <w:rsid w:val="0031675C"/>
    <w:rsid w:val="00316816"/>
    <w:rsid w:val="00317905"/>
    <w:rsid w:val="00320C64"/>
    <w:rsid w:val="0032193D"/>
    <w:rsid w:val="00323ED8"/>
    <w:rsid w:val="00323F2A"/>
    <w:rsid w:val="00324CCA"/>
    <w:rsid w:val="003276D7"/>
    <w:rsid w:val="003304B4"/>
    <w:rsid w:val="00331D2D"/>
    <w:rsid w:val="003337A6"/>
    <w:rsid w:val="003405C3"/>
    <w:rsid w:val="00342079"/>
    <w:rsid w:val="003445D8"/>
    <w:rsid w:val="00352175"/>
    <w:rsid w:val="00357DCD"/>
    <w:rsid w:val="003612A7"/>
    <w:rsid w:val="0036254B"/>
    <w:rsid w:val="0036640C"/>
    <w:rsid w:val="0037262D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962B1"/>
    <w:rsid w:val="003A2B53"/>
    <w:rsid w:val="003A56C0"/>
    <w:rsid w:val="003A5D08"/>
    <w:rsid w:val="003A610E"/>
    <w:rsid w:val="003A6B81"/>
    <w:rsid w:val="003A7FBB"/>
    <w:rsid w:val="003B3161"/>
    <w:rsid w:val="003B3577"/>
    <w:rsid w:val="003B5CEB"/>
    <w:rsid w:val="003B6273"/>
    <w:rsid w:val="003C01DF"/>
    <w:rsid w:val="003C34A5"/>
    <w:rsid w:val="003D02B1"/>
    <w:rsid w:val="003D4988"/>
    <w:rsid w:val="003E4DD9"/>
    <w:rsid w:val="003E6670"/>
    <w:rsid w:val="003E7B5D"/>
    <w:rsid w:val="003E7C98"/>
    <w:rsid w:val="00400887"/>
    <w:rsid w:val="00404792"/>
    <w:rsid w:val="0040532D"/>
    <w:rsid w:val="00407F19"/>
    <w:rsid w:val="00411B70"/>
    <w:rsid w:val="00412D6E"/>
    <w:rsid w:val="00413C80"/>
    <w:rsid w:val="00414A9A"/>
    <w:rsid w:val="00415293"/>
    <w:rsid w:val="00415C7B"/>
    <w:rsid w:val="0041638D"/>
    <w:rsid w:val="004171F3"/>
    <w:rsid w:val="00420037"/>
    <w:rsid w:val="00420A2D"/>
    <w:rsid w:val="004215AC"/>
    <w:rsid w:val="00421D71"/>
    <w:rsid w:val="00423899"/>
    <w:rsid w:val="00423F56"/>
    <w:rsid w:val="004305F3"/>
    <w:rsid w:val="004328AF"/>
    <w:rsid w:val="004351D0"/>
    <w:rsid w:val="00435255"/>
    <w:rsid w:val="00436570"/>
    <w:rsid w:val="00440F11"/>
    <w:rsid w:val="00441E4A"/>
    <w:rsid w:val="00442090"/>
    <w:rsid w:val="0044330E"/>
    <w:rsid w:val="00443F69"/>
    <w:rsid w:val="00444BD2"/>
    <w:rsid w:val="00452201"/>
    <w:rsid w:val="004534DC"/>
    <w:rsid w:val="0045684C"/>
    <w:rsid w:val="004610C2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A076A"/>
    <w:rsid w:val="004A0D7B"/>
    <w:rsid w:val="004A1AFC"/>
    <w:rsid w:val="004A6A73"/>
    <w:rsid w:val="004A6F2C"/>
    <w:rsid w:val="004B0267"/>
    <w:rsid w:val="004B090C"/>
    <w:rsid w:val="004B490A"/>
    <w:rsid w:val="004C3969"/>
    <w:rsid w:val="004C57E1"/>
    <w:rsid w:val="004D5A26"/>
    <w:rsid w:val="004D7275"/>
    <w:rsid w:val="004E0728"/>
    <w:rsid w:val="004E151F"/>
    <w:rsid w:val="004E1973"/>
    <w:rsid w:val="004E3C5C"/>
    <w:rsid w:val="004E466C"/>
    <w:rsid w:val="004F4428"/>
    <w:rsid w:val="004F5D24"/>
    <w:rsid w:val="004F5FE8"/>
    <w:rsid w:val="005008AE"/>
    <w:rsid w:val="00510DCF"/>
    <w:rsid w:val="00511E7E"/>
    <w:rsid w:val="005126B5"/>
    <w:rsid w:val="00513670"/>
    <w:rsid w:val="00515230"/>
    <w:rsid w:val="005159C5"/>
    <w:rsid w:val="00515AD7"/>
    <w:rsid w:val="005204E0"/>
    <w:rsid w:val="0052399B"/>
    <w:rsid w:val="005315D5"/>
    <w:rsid w:val="00532E0A"/>
    <w:rsid w:val="00534964"/>
    <w:rsid w:val="0053545A"/>
    <w:rsid w:val="00535544"/>
    <w:rsid w:val="005369C3"/>
    <w:rsid w:val="00541658"/>
    <w:rsid w:val="0054259D"/>
    <w:rsid w:val="005433A2"/>
    <w:rsid w:val="005437AE"/>
    <w:rsid w:val="00544EFB"/>
    <w:rsid w:val="00550133"/>
    <w:rsid w:val="00550671"/>
    <w:rsid w:val="00554CD6"/>
    <w:rsid w:val="00555957"/>
    <w:rsid w:val="00556098"/>
    <w:rsid w:val="005607DA"/>
    <w:rsid w:val="005619D5"/>
    <w:rsid w:val="00564659"/>
    <w:rsid w:val="00566699"/>
    <w:rsid w:val="00567927"/>
    <w:rsid w:val="00567F63"/>
    <w:rsid w:val="005705AB"/>
    <w:rsid w:val="005734F1"/>
    <w:rsid w:val="00576927"/>
    <w:rsid w:val="0058264B"/>
    <w:rsid w:val="00585A99"/>
    <w:rsid w:val="005868D0"/>
    <w:rsid w:val="00587092"/>
    <w:rsid w:val="00587AF1"/>
    <w:rsid w:val="00592B9F"/>
    <w:rsid w:val="005931E7"/>
    <w:rsid w:val="00593C5C"/>
    <w:rsid w:val="00593FAD"/>
    <w:rsid w:val="0059490E"/>
    <w:rsid w:val="00594E43"/>
    <w:rsid w:val="005A1CC0"/>
    <w:rsid w:val="005A5378"/>
    <w:rsid w:val="005A7A1D"/>
    <w:rsid w:val="005B1166"/>
    <w:rsid w:val="005B39DC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C14"/>
    <w:rsid w:val="005D57CB"/>
    <w:rsid w:val="005D72A5"/>
    <w:rsid w:val="005D7EC1"/>
    <w:rsid w:val="005E0CFB"/>
    <w:rsid w:val="005E1074"/>
    <w:rsid w:val="005E55A5"/>
    <w:rsid w:val="005E55B1"/>
    <w:rsid w:val="005F0858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D0A"/>
    <w:rsid w:val="006145D9"/>
    <w:rsid w:val="00615BBA"/>
    <w:rsid w:val="00616D73"/>
    <w:rsid w:val="006207DD"/>
    <w:rsid w:val="00621D05"/>
    <w:rsid w:val="00631A4D"/>
    <w:rsid w:val="00632865"/>
    <w:rsid w:val="006328B9"/>
    <w:rsid w:val="00633654"/>
    <w:rsid w:val="00634445"/>
    <w:rsid w:val="00634CC6"/>
    <w:rsid w:val="0063517F"/>
    <w:rsid w:val="00635952"/>
    <w:rsid w:val="006372FF"/>
    <w:rsid w:val="00637875"/>
    <w:rsid w:val="00637BE0"/>
    <w:rsid w:val="0064403E"/>
    <w:rsid w:val="00644281"/>
    <w:rsid w:val="0064454C"/>
    <w:rsid w:val="00645582"/>
    <w:rsid w:val="00652724"/>
    <w:rsid w:val="006529D5"/>
    <w:rsid w:val="0065485C"/>
    <w:rsid w:val="006605D2"/>
    <w:rsid w:val="006626E2"/>
    <w:rsid w:val="00666402"/>
    <w:rsid w:val="006672BD"/>
    <w:rsid w:val="006716F0"/>
    <w:rsid w:val="0067303B"/>
    <w:rsid w:val="00674FE2"/>
    <w:rsid w:val="00682D7E"/>
    <w:rsid w:val="0068386A"/>
    <w:rsid w:val="006843F0"/>
    <w:rsid w:val="0069656A"/>
    <w:rsid w:val="006A11E9"/>
    <w:rsid w:val="006A18B1"/>
    <w:rsid w:val="006A19DA"/>
    <w:rsid w:val="006A33BF"/>
    <w:rsid w:val="006A680E"/>
    <w:rsid w:val="006A6EBE"/>
    <w:rsid w:val="006B29B9"/>
    <w:rsid w:val="006B4773"/>
    <w:rsid w:val="006B5168"/>
    <w:rsid w:val="006C30EA"/>
    <w:rsid w:val="006C36CE"/>
    <w:rsid w:val="006C4490"/>
    <w:rsid w:val="006C4FDF"/>
    <w:rsid w:val="006D3272"/>
    <w:rsid w:val="006E1DAE"/>
    <w:rsid w:val="006F779D"/>
    <w:rsid w:val="00703291"/>
    <w:rsid w:val="00704241"/>
    <w:rsid w:val="00704E52"/>
    <w:rsid w:val="00706789"/>
    <w:rsid w:val="00707753"/>
    <w:rsid w:val="00711561"/>
    <w:rsid w:val="00711F88"/>
    <w:rsid w:val="007212C1"/>
    <w:rsid w:val="0072229D"/>
    <w:rsid w:val="0072385A"/>
    <w:rsid w:val="00726FE6"/>
    <w:rsid w:val="0073010A"/>
    <w:rsid w:val="00730952"/>
    <w:rsid w:val="00734726"/>
    <w:rsid w:val="00742D8A"/>
    <w:rsid w:val="0074413D"/>
    <w:rsid w:val="0075006B"/>
    <w:rsid w:val="007561C2"/>
    <w:rsid w:val="00761D35"/>
    <w:rsid w:val="007657AA"/>
    <w:rsid w:val="00765B86"/>
    <w:rsid w:val="00766D29"/>
    <w:rsid w:val="00770921"/>
    <w:rsid w:val="0077329E"/>
    <w:rsid w:val="007737B5"/>
    <w:rsid w:val="007764DB"/>
    <w:rsid w:val="00780094"/>
    <w:rsid w:val="0078009A"/>
    <w:rsid w:val="007834FD"/>
    <w:rsid w:val="0078503F"/>
    <w:rsid w:val="007853B0"/>
    <w:rsid w:val="007908F8"/>
    <w:rsid w:val="00790A88"/>
    <w:rsid w:val="00793C2B"/>
    <w:rsid w:val="00796AED"/>
    <w:rsid w:val="007A3026"/>
    <w:rsid w:val="007A3B5B"/>
    <w:rsid w:val="007A421D"/>
    <w:rsid w:val="007A4540"/>
    <w:rsid w:val="007A5699"/>
    <w:rsid w:val="007A5EEE"/>
    <w:rsid w:val="007B015D"/>
    <w:rsid w:val="007B43B9"/>
    <w:rsid w:val="007B4840"/>
    <w:rsid w:val="007B5F02"/>
    <w:rsid w:val="007B7F1F"/>
    <w:rsid w:val="007C75EA"/>
    <w:rsid w:val="007C77FE"/>
    <w:rsid w:val="007D109A"/>
    <w:rsid w:val="007D4D83"/>
    <w:rsid w:val="007D50F2"/>
    <w:rsid w:val="007D62E1"/>
    <w:rsid w:val="007D667C"/>
    <w:rsid w:val="007D6A1B"/>
    <w:rsid w:val="007E2A69"/>
    <w:rsid w:val="007E5B9F"/>
    <w:rsid w:val="007E7376"/>
    <w:rsid w:val="007F1C41"/>
    <w:rsid w:val="007F27C0"/>
    <w:rsid w:val="007F29F5"/>
    <w:rsid w:val="007F7CA0"/>
    <w:rsid w:val="008023F7"/>
    <w:rsid w:val="0081050F"/>
    <w:rsid w:val="00812DBE"/>
    <w:rsid w:val="00812E64"/>
    <w:rsid w:val="0081552D"/>
    <w:rsid w:val="00817C66"/>
    <w:rsid w:val="0082207E"/>
    <w:rsid w:val="00830352"/>
    <w:rsid w:val="00832C4F"/>
    <w:rsid w:val="008337E4"/>
    <w:rsid w:val="00835E87"/>
    <w:rsid w:val="00836CE2"/>
    <w:rsid w:val="0084069A"/>
    <w:rsid w:val="008413EE"/>
    <w:rsid w:val="00842B48"/>
    <w:rsid w:val="00847F3E"/>
    <w:rsid w:val="008530A3"/>
    <w:rsid w:val="00855A65"/>
    <w:rsid w:val="00855E6D"/>
    <w:rsid w:val="00860129"/>
    <w:rsid w:val="008604F7"/>
    <w:rsid w:val="008663F2"/>
    <w:rsid w:val="00870D43"/>
    <w:rsid w:val="00875548"/>
    <w:rsid w:val="00876F57"/>
    <w:rsid w:val="00877228"/>
    <w:rsid w:val="008779FF"/>
    <w:rsid w:val="008814CC"/>
    <w:rsid w:val="0088367B"/>
    <w:rsid w:val="008923B4"/>
    <w:rsid w:val="00892801"/>
    <w:rsid w:val="008A1F12"/>
    <w:rsid w:val="008A224F"/>
    <w:rsid w:val="008A6156"/>
    <w:rsid w:val="008A66B9"/>
    <w:rsid w:val="008A786C"/>
    <w:rsid w:val="008B07DF"/>
    <w:rsid w:val="008B0E56"/>
    <w:rsid w:val="008B6058"/>
    <w:rsid w:val="008B67A8"/>
    <w:rsid w:val="008C391C"/>
    <w:rsid w:val="008C4396"/>
    <w:rsid w:val="008C587D"/>
    <w:rsid w:val="008C7029"/>
    <w:rsid w:val="008C759F"/>
    <w:rsid w:val="008C7D87"/>
    <w:rsid w:val="008D0889"/>
    <w:rsid w:val="008D0EDC"/>
    <w:rsid w:val="008D42F1"/>
    <w:rsid w:val="008D43B3"/>
    <w:rsid w:val="008E0FFC"/>
    <w:rsid w:val="008E1C94"/>
    <w:rsid w:val="008E26DE"/>
    <w:rsid w:val="008E66BA"/>
    <w:rsid w:val="008F1A8E"/>
    <w:rsid w:val="008F59F4"/>
    <w:rsid w:val="00901EF5"/>
    <w:rsid w:val="0090296B"/>
    <w:rsid w:val="00904484"/>
    <w:rsid w:val="00905CC8"/>
    <w:rsid w:val="00912383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6874"/>
    <w:rsid w:val="00936993"/>
    <w:rsid w:val="00937840"/>
    <w:rsid w:val="00941C4F"/>
    <w:rsid w:val="00943D66"/>
    <w:rsid w:val="009525D4"/>
    <w:rsid w:val="00954732"/>
    <w:rsid w:val="00954743"/>
    <w:rsid w:val="00954FF9"/>
    <w:rsid w:val="0095607D"/>
    <w:rsid w:val="0095620F"/>
    <w:rsid w:val="00957D03"/>
    <w:rsid w:val="00960CB2"/>
    <w:rsid w:val="0096510E"/>
    <w:rsid w:val="00965822"/>
    <w:rsid w:val="00966059"/>
    <w:rsid w:val="00966E55"/>
    <w:rsid w:val="009743DC"/>
    <w:rsid w:val="00974F50"/>
    <w:rsid w:val="00980E4D"/>
    <w:rsid w:val="00991EF9"/>
    <w:rsid w:val="009949C7"/>
    <w:rsid w:val="009A408A"/>
    <w:rsid w:val="009A412B"/>
    <w:rsid w:val="009A43A6"/>
    <w:rsid w:val="009A4935"/>
    <w:rsid w:val="009A4A02"/>
    <w:rsid w:val="009A6F1C"/>
    <w:rsid w:val="009B40D7"/>
    <w:rsid w:val="009B46D8"/>
    <w:rsid w:val="009B5FA6"/>
    <w:rsid w:val="009B60F8"/>
    <w:rsid w:val="009C1900"/>
    <w:rsid w:val="009C38DC"/>
    <w:rsid w:val="009C670C"/>
    <w:rsid w:val="009D0E99"/>
    <w:rsid w:val="009D3536"/>
    <w:rsid w:val="009D6EDA"/>
    <w:rsid w:val="009D7DD0"/>
    <w:rsid w:val="009E2164"/>
    <w:rsid w:val="009E4937"/>
    <w:rsid w:val="009E5D6D"/>
    <w:rsid w:val="009E6F39"/>
    <w:rsid w:val="009F121B"/>
    <w:rsid w:val="009F3D4F"/>
    <w:rsid w:val="009F4E9F"/>
    <w:rsid w:val="00A009CD"/>
    <w:rsid w:val="00A01AF3"/>
    <w:rsid w:val="00A0367A"/>
    <w:rsid w:val="00A051C9"/>
    <w:rsid w:val="00A06870"/>
    <w:rsid w:val="00A076E9"/>
    <w:rsid w:val="00A0790D"/>
    <w:rsid w:val="00A07CA2"/>
    <w:rsid w:val="00A11DF1"/>
    <w:rsid w:val="00A15EB7"/>
    <w:rsid w:val="00A2131B"/>
    <w:rsid w:val="00A214C9"/>
    <w:rsid w:val="00A2399E"/>
    <w:rsid w:val="00A23A45"/>
    <w:rsid w:val="00A245E7"/>
    <w:rsid w:val="00A259A6"/>
    <w:rsid w:val="00A31A38"/>
    <w:rsid w:val="00A3561C"/>
    <w:rsid w:val="00A3598F"/>
    <w:rsid w:val="00A405B5"/>
    <w:rsid w:val="00A419B7"/>
    <w:rsid w:val="00A42167"/>
    <w:rsid w:val="00A45195"/>
    <w:rsid w:val="00A45260"/>
    <w:rsid w:val="00A460D3"/>
    <w:rsid w:val="00A46436"/>
    <w:rsid w:val="00A47FC1"/>
    <w:rsid w:val="00A50E8F"/>
    <w:rsid w:val="00A55800"/>
    <w:rsid w:val="00A5687A"/>
    <w:rsid w:val="00A57AB7"/>
    <w:rsid w:val="00A57DB1"/>
    <w:rsid w:val="00A63A96"/>
    <w:rsid w:val="00A63F24"/>
    <w:rsid w:val="00A6460F"/>
    <w:rsid w:val="00A66DB0"/>
    <w:rsid w:val="00A67647"/>
    <w:rsid w:val="00A67690"/>
    <w:rsid w:val="00A70FAF"/>
    <w:rsid w:val="00A71661"/>
    <w:rsid w:val="00A744AA"/>
    <w:rsid w:val="00A76848"/>
    <w:rsid w:val="00A77F48"/>
    <w:rsid w:val="00A86EF0"/>
    <w:rsid w:val="00A8702F"/>
    <w:rsid w:val="00A87949"/>
    <w:rsid w:val="00AA1D2E"/>
    <w:rsid w:val="00AA3597"/>
    <w:rsid w:val="00AA6163"/>
    <w:rsid w:val="00AA6B6E"/>
    <w:rsid w:val="00AA72C7"/>
    <w:rsid w:val="00AB4BF2"/>
    <w:rsid w:val="00AB7B53"/>
    <w:rsid w:val="00AC24C6"/>
    <w:rsid w:val="00AC2DD4"/>
    <w:rsid w:val="00AC5F02"/>
    <w:rsid w:val="00AD0489"/>
    <w:rsid w:val="00AD0D5A"/>
    <w:rsid w:val="00AD79E5"/>
    <w:rsid w:val="00AE3F93"/>
    <w:rsid w:val="00AE484A"/>
    <w:rsid w:val="00AF17FB"/>
    <w:rsid w:val="00AF78DC"/>
    <w:rsid w:val="00B006EC"/>
    <w:rsid w:val="00B018D5"/>
    <w:rsid w:val="00B02793"/>
    <w:rsid w:val="00B11072"/>
    <w:rsid w:val="00B13061"/>
    <w:rsid w:val="00B13828"/>
    <w:rsid w:val="00B13ABB"/>
    <w:rsid w:val="00B14EA6"/>
    <w:rsid w:val="00B222CB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516"/>
    <w:rsid w:val="00B5560E"/>
    <w:rsid w:val="00B61F96"/>
    <w:rsid w:val="00B639B0"/>
    <w:rsid w:val="00B659D8"/>
    <w:rsid w:val="00B667C6"/>
    <w:rsid w:val="00B67389"/>
    <w:rsid w:val="00B67BBC"/>
    <w:rsid w:val="00B67FA6"/>
    <w:rsid w:val="00B74A74"/>
    <w:rsid w:val="00B76E18"/>
    <w:rsid w:val="00B77487"/>
    <w:rsid w:val="00B82540"/>
    <w:rsid w:val="00B836C5"/>
    <w:rsid w:val="00B86000"/>
    <w:rsid w:val="00B92793"/>
    <w:rsid w:val="00B95B20"/>
    <w:rsid w:val="00B966D7"/>
    <w:rsid w:val="00BA20CF"/>
    <w:rsid w:val="00BA33B6"/>
    <w:rsid w:val="00BA524F"/>
    <w:rsid w:val="00BB0BE5"/>
    <w:rsid w:val="00BB11FB"/>
    <w:rsid w:val="00BB48A7"/>
    <w:rsid w:val="00BC0BE4"/>
    <w:rsid w:val="00BC0C36"/>
    <w:rsid w:val="00BC322E"/>
    <w:rsid w:val="00BC7237"/>
    <w:rsid w:val="00BD41EB"/>
    <w:rsid w:val="00BD43ED"/>
    <w:rsid w:val="00BD61F0"/>
    <w:rsid w:val="00BD630C"/>
    <w:rsid w:val="00BE33FF"/>
    <w:rsid w:val="00BE344F"/>
    <w:rsid w:val="00BE390D"/>
    <w:rsid w:val="00BE4CB8"/>
    <w:rsid w:val="00BE774C"/>
    <w:rsid w:val="00BE79E7"/>
    <w:rsid w:val="00BF04C9"/>
    <w:rsid w:val="00BF32DE"/>
    <w:rsid w:val="00C0130B"/>
    <w:rsid w:val="00C11D95"/>
    <w:rsid w:val="00C13A5F"/>
    <w:rsid w:val="00C147B5"/>
    <w:rsid w:val="00C147BF"/>
    <w:rsid w:val="00C1562F"/>
    <w:rsid w:val="00C16687"/>
    <w:rsid w:val="00C1743B"/>
    <w:rsid w:val="00C2016D"/>
    <w:rsid w:val="00C20DC7"/>
    <w:rsid w:val="00C2231C"/>
    <w:rsid w:val="00C24697"/>
    <w:rsid w:val="00C24B5B"/>
    <w:rsid w:val="00C276E3"/>
    <w:rsid w:val="00C30E00"/>
    <w:rsid w:val="00C34184"/>
    <w:rsid w:val="00C37558"/>
    <w:rsid w:val="00C430B0"/>
    <w:rsid w:val="00C43CDA"/>
    <w:rsid w:val="00C45049"/>
    <w:rsid w:val="00C46923"/>
    <w:rsid w:val="00C46C92"/>
    <w:rsid w:val="00C56925"/>
    <w:rsid w:val="00C62344"/>
    <w:rsid w:val="00C62C49"/>
    <w:rsid w:val="00C66216"/>
    <w:rsid w:val="00C66F6E"/>
    <w:rsid w:val="00C73B80"/>
    <w:rsid w:val="00C73C75"/>
    <w:rsid w:val="00C7452E"/>
    <w:rsid w:val="00C74E55"/>
    <w:rsid w:val="00C8590C"/>
    <w:rsid w:val="00C86BF6"/>
    <w:rsid w:val="00C87B21"/>
    <w:rsid w:val="00C91FAA"/>
    <w:rsid w:val="00C923C7"/>
    <w:rsid w:val="00C9566A"/>
    <w:rsid w:val="00C9744E"/>
    <w:rsid w:val="00CA01EF"/>
    <w:rsid w:val="00CA1F4C"/>
    <w:rsid w:val="00CA332C"/>
    <w:rsid w:val="00CA6E52"/>
    <w:rsid w:val="00CB00A4"/>
    <w:rsid w:val="00CB1789"/>
    <w:rsid w:val="00CB2F8A"/>
    <w:rsid w:val="00CB38EA"/>
    <w:rsid w:val="00CB4095"/>
    <w:rsid w:val="00CB42D9"/>
    <w:rsid w:val="00CB5677"/>
    <w:rsid w:val="00CB67B6"/>
    <w:rsid w:val="00CB726D"/>
    <w:rsid w:val="00CB736C"/>
    <w:rsid w:val="00CC0A28"/>
    <w:rsid w:val="00CC36B2"/>
    <w:rsid w:val="00CD0675"/>
    <w:rsid w:val="00CD11A9"/>
    <w:rsid w:val="00CE0D76"/>
    <w:rsid w:val="00CE0EE4"/>
    <w:rsid w:val="00CE348E"/>
    <w:rsid w:val="00CE39F0"/>
    <w:rsid w:val="00CE3AC1"/>
    <w:rsid w:val="00CE566F"/>
    <w:rsid w:val="00CF013A"/>
    <w:rsid w:val="00CF34A2"/>
    <w:rsid w:val="00CF3C92"/>
    <w:rsid w:val="00CF63EE"/>
    <w:rsid w:val="00D05728"/>
    <w:rsid w:val="00D132EC"/>
    <w:rsid w:val="00D1469E"/>
    <w:rsid w:val="00D20E46"/>
    <w:rsid w:val="00D212DB"/>
    <w:rsid w:val="00D23251"/>
    <w:rsid w:val="00D24D2F"/>
    <w:rsid w:val="00D25AA8"/>
    <w:rsid w:val="00D331B7"/>
    <w:rsid w:val="00D35FB7"/>
    <w:rsid w:val="00D429DE"/>
    <w:rsid w:val="00D4346E"/>
    <w:rsid w:val="00D45467"/>
    <w:rsid w:val="00D46CC8"/>
    <w:rsid w:val="00D50337"/>
    <w:rsid w:val="00D505FE"/>
    <w:rsid w:val="00D518E7"/>
    <w:rsid w:val="00D57DB1"/>
    <w:rsid w:val="00D64021"/>
    <w:rsid w:val="00D641DA"/>
    <w:rsid w:val="00D67238"/>
    <w:rsid w:val="00D70A36"/>
    <w:rsid w:val="00D71C29"/>
    <w:rsid w:val="00D735C8"/>
    <w:rsid w:val="00D74474"/>
    <w:rsid w:val="00D745AC"/>
    <w:rsid w:val="00D75D33"/>
    <w:rsid w:val="00D77EA4"/>
    <w:rsid w:val="00D81B0E"/>
    <w:rsid w:val="00D8378F"/>
    <w:rsid w:val="00D87AE4"/>
    <w:rsid w:val="00D91137"/>
    <w:rsid w:val="00D93809"/>
    <w:rsid w:val="00D97782"/>
    <w:rsid w:val="00DA146A"/>
    <w:rsid w:val="00DA4636"/>
    <w:rsid w:val="00DA5AFE"/>
    <w:rsid w:val="00DA7FB2"/>
    <w:rsid w:val="00DB162A"/>
    <w:rsid w:val="00DC1E08"/>
    <w:rsid w:val="00DC4A9E"/>
    <w:rsid w:val="00DD1F8C"/>
    <w:rsid w:val="00DD4FD0"/>
    <w:rsid w:val="00DD5A4E"/>
    <w:rsid w:val="00DD6415"/>
    <w:rsid w:val="00DD6682"/>
    <w:rsid w:val="00DD7495"/>
    <w:rsid w:val="00DD75D0"/>
    <w:rsid w:val="00DE02BC"/>
    <w:rsid w:val="00DE3385"/>
    <w:rsid w:val="00DE5F69"/>
    <w:rsid w:val="00DF412D"/>
    <w:rsid w:val="00DF4887"/>
    <w:rsid w:val="00DF674F"/>
    <w:rsid w:val="00DF6C0A"/>
    <w:rsid w:val="00E022F5"/>
    <w:rsid w:val="00E0562A"/>
    <w:rsid w:val="00E06B58"/>
    <w:rsid w:val="00E07512"/>
    <w:rsid w:val="00E16FD3"/>
    <w:rsid w:val="00E22CDF"/>
    <w:rsid w:val="00E23AF8"/>
    <w:rsid w:val="00E30C41"/>
    <w:rsid w:val="00E337B4"/>
    <w:rsid w:val="00E35F70"/>
    <w:rsid w:val="00E36B4C"/>
    <w:rsid w:val="00E4582B"/>
    <w:rsid w:val="00E509F2"/>
    <w:rsid w:val="00E515FC"/>
    <w:rsid w:val="00E52825"/>
    <w:rsid w:val="00E55D26"/>
    <w:rsid w:val="00E609D5"/>
    <w:rsid w:val="00E60C19"/>
    <w:rsid w:val="00E620A7"/>
    <w:rsid w:val="00E6224A"/>
    <w:rsid w:val="00E63BF4"/>
    <w:rsid w:val="00E63DC4"/>
    <w:rsid w:val="00E67A5C"/>
    <w:rsid w:val="00E67AD6"/>
    <w:rsid w:val="00E70043"/>
    <w:rsid w:val="00E73BD8"/>
    <w:rsid w:val="00E76707"/>
    <w:rsid w:val="00E803F4"/>
    <w:rsid w:val="00E806DD"/>
    <w:rsid w:val="00E82456"/>
    <w:rsid w:val="00E839B9"/>
    <w:rsid w:val="00E84B4A"/>
    <w:rsid w:val="00E87A85"/>
    <w:rsid w:val="00E910A8"/>
    <w:rsid w:val="00E96356"/>
    <w:rsid w:val="00E971A7"/>
    <w:rsid w:val="00EA028A"/>
    <w:rsid w:val="00EA2AF0"/>
    <w:rsid w:val="00EA403E"/>
    <w:rsid w:val="00EA5732"/>
    <w:rsid w:val="00EA7498"/>
    <w:rsid w:val="00EB5469"/>
    <w:rsid w:val="00EC0019"/>
    <w:rsid w:val="00EC6B60"/>
    <w:rsid w:val="00ED1B72"/>
    <w:rsid w:val="00ED4C16"/>
    <w:rsid w:val="00ED5512"/>
    <w:rsid w:val="00ED5990"/>
    <w:rsid w:val="00ED728E"/>
    <w:rsid w:val="00ED7488"/>
    <w:rsid w:val="00EE0295"/>
    <w:rsid w:val="00EE0541"/>
    <w:rsid w:val="00EE3A21"/>
    <w:rsid w:val="00EE54F1"/>
    <w:rsid w:val="00F02A50"/>
    <w:rsid w:val="00F040DB"/>
    <w:rsid w:val="00F067A8"/>
    <w:rsid w:val="00F111CE"/>
    <w:rsid w:val="00F11F5E"/>
    <w:rsid w:val="00F12A22"/>
    <w:rsid w:val="00F2165F"/>
    <w:rsid w:val="00F273C5"/>
    <w:rsid w:val="00F27C43"/>
    <w:rsid w:val="00F3035B"/>
    <w:rsid w:val="00F328AD"/>
    <w:rsid w:val="00F4410B"/>
    <w:rsid w:val="00F46E60"/>
    <w:rsid w:val="00F536D2"/>
    <w:rsid w:val="00F54091"/>
    <w:rsid w:val="00F573EC"/>
    <w:rsid w:val="00F57762"/>
    <w:rsid w:val="00F57CCB"/>
    <w:rsid w:val="00F601CC"/>
    <w:rsid w:val="00F6215D"/>
    <w:rsid w:val="00F63480"/>
    <w:rsid w:val="00F640B3"/>
    <w:rsid w:val="00F72773"/>
    <w:rsid w:val="00F734CA"/>
    <w:rsid w:val="00F73514"/>
    <w:rsid w:val="00F82537"/>
    <w:rsid w:val="00F83779"/>
    <w:rsid w:val="00F9212C"/>
    <w:rsid w:val="00F92906"/>
    <w:rsid w:val="00FA24B6"/>
    <w:rsid w:val="00FA455A"/>
    <w:rsid w:val="00FA627B"/>
    <w:rsid w:val="00FB53A8"/>
    <w:rsid w:val="00FC14F6"/>
    <w:rsid w:val="00FC5A92"/>
    <w:rsid w:val="00FC67CE"/>
    <w:rsid w:val="00FC72EC"/>
    <w:rsid w:val="00FD1811"/>
    <w:rsid w:val="00FE03EE"/>
    <w:rsid w:val="00FE0CCA"/>
    <w:rsid w:val="00FE1E5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34A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C34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34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34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34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34A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C34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34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34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34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2100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1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1877</izvorni_sadrzaj>
    <derivirana_varijabla naziv="DomainObject.Predmet.Broj_1">1877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St-1877/2016</izvorni_sadrzaj>
    <derivirana_varijabla naziv="DomainObject.Predmet.OznakaBroj_1">St-1877/2016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GASTRO-SAJAM jednostavno društvo s ograničenom odgovornošću za ugostiteljstvo i usluge</izvorni_sadrzaj>
    <derivirana_varijabla naziv="DomainObject.Predmet.ProtustrankaFormated_1">  GASTRO-SAJAM jednostavno društvo s ograničenom odgovornošću za ugostiteljstvo i usluge</derivirana_varijabla>
  </DomainObject.Predmet.ProtustrankaFormated>
  <DomainObject.Predmet.ProtustrankaFormatedOIB>
    <izvorni_sadrzaj>  GASTRO-SAJAM jednostavno društvo s ograničenom odgovornošću za ugostiteljstvo i usluge, OIB 30682453129</izvorni_sadrzaj>
    <derivirana_varijabla naziv="DomainObject.Predmet.ProtustrankaFormatedOIB_1">  GASTRO-SAJAM jednostavno društvo s ograničenom odgovornošću za ugostiteljstvo i usluge, OIB 30682453129</derivirana_varijabla>
  </DomainObject.Predmet.ProtustrankaFormatedOIB>
  <DomainObject.Predmet.ProtustrankaFormatedWithAdress>
    <izvorni_sadrzaj> GASTRO-SAJAM jednostavno društvo s ograničenom odgovornošću za ugostiteljstvo i usluge, Borovci 6, 10000 Zagreb</izvorni_sadrzaj>
    <derivirana_varijabla naziv="DomainObject.Predmet.ProtustrankaFormatedWithAdress_1"> GASTRO-SAJAM jednostavno društvo s ograničenom odgovornošću za ugostiteljstvo i usluge, Borovci 6, 10000 Zagreb</derivirana_varijabla>
  </DomainObject.Predmet.ProtustrankaFormatedWithAdress>
  <DomainObject.Predmet.ProtustrankaFormatedWithAdressOIB>
    <izvorni_sadrzaj> GASTRO-SAJAM jednostavno društvo s ograničenom odgovornošću za ugostiteljstvo i usluge, OIB 30682453129, Borovci 6, 10000 Zagreb</izvorni_sadrzaj>
    <derivirana_varijabla naziv="DomainObject.Predmet.ProtustrankaFormatedWithAdressOIB_1"> GASTRO-SAJAM jednostavno društvo s ograničenom odgovornošću za ugostiteljstvo i usluge, OIB 30682453129, Borovci 6, 10000 Zagreb</derivirana_varijabla>
  </DomainObject.Predmet.ProtustrankaFormatedWithAdressOIB>
  <DomainObject.Predmet.ProtustrankaWithAdress>
    <izvorni_sadrzaj>GASTRO-SAJAM jednostavno društvo s ograničenom odgovornošću za ugostiteljstvo i usluge Borovci 6, 10000 Zagreb</izvorni_sadrzaj>
    <derivirana_varijabla naziv="DomainObject.Predmet.ProtustrankaWithAdress_1">GASTRO-SAJAM jednostavno društvo s ograničenom odgovornošću za ugostiteljstvo i usluge Borovci 6, 10000 Zagreb</derivirana_varijabla>
  </DomainObject.Predmet.ProtustrankaWithAdress>
  <DomainObject.Predmet.ProtustrankaWithAdressOIB>
    <izvorni_sadrzaj>GASTRO-SAJAM jednostavno društvo s ograničenom odgovornošću za ugostiteljstvo i usluge, OIB 30682453129, Borovci 6, 10000 Zagreb</izvorni_sadrzaj>
    <derivirana_varijabla naziv="DomainObject.Predmet.ProtustrankaWithAdressOIB_1">GASTRO-SAJAM jednostavno društvo s ograničenom odgovornošću za ugostiteljstvo i usluge, OIB 30682453129, Borovci 6, 10000 Zagreb</derivirana_varijabla>
  </DomainObject.Predmet.ProtustrankaWithAdressOIB>
  <DomainObject.Predmet.ProtustrankaNazivFormated>
    <izvorni_sadrzaj>GASTRO-SAJAM jednostavno društvo s ograničenom odgovornošću za ugostiteljstvo i usluge</izvorni_sadrzaj>
    <derivirana_varijabla naziv="DomainObject.Predmet.ProtustrankaNazivFormated_1">GASTRO-SAJAM jednostavno društvo s ograničenom odgovornošću za ugostiteljstvo i usluge</derivirana_varijabla>
  </DomainObject.Predmet.ProtustrankaNazivFormated>
  <DomainObject.Predmet.ProtustrankaNazivFormatedOIB>
    <izvorni_sadrzaj>GASTRO-SAJAM jednostavno društvo s ograničenom odgovornošću za ugostiteljstvo i usluge, OIB 30682453129</izvorni_sadrzaj>
    <derivirana_varijabla naziv="DomainObject.Predmet.ProtustrankaNazivFormatedOIB_1">GASTRO-SAJAM jednostavno društvo s ograničenom odgovornošću za ugostiteljstvo i usluge, OIB 30682453129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GASTRO-SAJAM jednostavno društvo s ograničenom odgovornošću za ugostiteljstvo i usluge</item>
    </izvorni_sadrzaj>
    <derivirana_varijabla naziv="DomainObject.Predmet.ProtuStrankaListFormated_1">
      <item>GASTRO-SAJAM jednostavno društvo s ograničenom odgovornošću za ugostiteljstvo i usluge</item>
    </derivirana_varijabla>
  </DomainObject.Predmet.ProtuStrankaListFormated>
  <DomainObject.Predmet.ProtuStrankaListFormatedOIB>
    <izvorni_sadrzaj>
      <item>GASTRO-SAJAM jednostavno društvo s ograničenom odgovornošću za ugostiteljstvo i usluge, OIB 30682453129</item>
    </izvorni_sadrzaj>
    <derivirana_varijabla naziv="DomainObject.Predmet.ProtuStrankaListFormatedOIB_1">
      <item>GASTRO-SAJAM jednostavno društvo s ograničenom odgovornošću za ugostiteljstvo i usluge, OIB 30682453129</item>
    </derivirana_varijabla>
  </DomainObject.Predmet.ProtuStrankaListFormatedOIB>
  <DomainObject.Predmet.ProtuStrankaListFormatedWithAdress>
    <izvorni_sadrzaj>
      <item>GASTRO-SAJAM jednostavno društvo s ograničenom odgovornošću za ugostiteljstvo i usluge, Borovci 6, 10000 Zagreb</item>
    </izvorni_sadrzaj>
    <derivirana_varijabla naziv="DomainObject.Predmet.ProtuStrankaListFormatedWithAdress_1">
      <item>GASTRO-SAJAM jednostavno društvo s ograničenom odgovornošću za ugostiteljstvo i usluge, Borovci 6, 10000 Zagreb</item>
    </derivirana_varijabla>
  </DomainObject.Predmet.ProtuStrankaListFormatedWithAdress>
  <DomainObject.Predmet.ProtuStrankaListFormatedWithAdressOIB>
    <izvorni_sadrzaj>
      <item>GASTRO-SAJAM jednostavno društvo s ograničenom odgovornošću za ugostiteljstvo i usluge, OIB 30682453129, Borovci 6, 10000 Zagreb</item>
    </izvorni_sadrzaj>
    <derivirana_varijabla naziv="DomainObject.Predmet.ProtuStrankaListFormatedWithAdressOIB_1">
      <item>GASTRO-SAJAM jednostavno društvo s ograničenom odgovornošću za ugostiteljstvo i usluge, OIB 30682453129, Borovci 6, 10000 Zagreb</item>
    </derivirana_varijabla>
  </DomainObject.Predmet.ProtuStrankaListFormatedWithAdressOIB>
  <DomainObject.Predmet.ProtuStrankaListNazivFormated>
    <izvorni_sadrzaj>
      <item>GASTRO-SAJAM jednostavno društvo s ograničenom odgovornošću za ugostiteljstvo i usluge</item>
    </izvorni_sadrzaj>
    <derivirana_varijabla naziv="DomainObject.Predmet.ProtuStrankaListNazivFormated_1">
      <item>GASTRO-SAJAM jednostavno društvo s ograničenom odgovornošću za ugostiteljstvo i usluge</item>
    </derivirana_varijabla>
  </DomainObject.Predmet.ProtuStrankaListNazivFormated>
  <DomainObject.Predmet.ProtuStrankaListNazivFormatedOIB>
    <izvorni_sadrzaj>
      <item>GASTRO-SAJAM jednostavno društvo s ograničenom odgovornošću za ugostiteljstvo i usluge, OIB 30682453129</item>
    </izvorni_sadrzaj>
    <derivirana_varijabla naziv="DomainObject.Predmet.ProtuStrankaListNazivFormatedOIB_1">
      <item>GASTRO-SAJAM jednostavno društvo s ograničenom odgovornošću za ugostiteljstvo i usluge, OIB 30682453129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GASTRO-SAJAM jednostavno društvo s ograničenom odgovornošću za ugostiteljstvo i usluge</izvorni_sadrzaj>
    <derivirana_varijabla naziv="DomainObject.Predmet.ProtustrankaIDrugi_1">GASTRO-SAJAM jednostavno društvo s ograničenom odgovornošću za ugostiteljstvo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GASTRO-SAJAM jednostavno društvo s ograničenom odgovornošću za ugostiteljstvo i usluge, OIB 30682453129, Borovci 6, 10000 Zagreb</izvorni_sadrzaj>
    <derivirana_varijabla naziv="DomainObject.Predmet.ProtustrankaIDrugiAdressOIB_1">GASTRO-SAJAM jednostavno društvo s ograničenom odgovornošću za ugostiteljstvo i usluge, OIB 30682453129, Borovci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GASTRO-SAJAM jednostavno društvo s ograničenom odgovornošću za ugostiteljstvo i usluge</item>
    </izvorni_sadrzaj>
    <derivirana_varijabla naziv="DomainObject.Predmet.SudioniciListNaziv_1">
      <item>FINA Regionalni centar Zagreb</item>
      <item>GASTRO-SAJAM jednostavno društvo s ograničenom odgovornošću za ugostiteljstvo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GASTRO-SAJAM jednostavno društvo s ograničenom odgovornošću za ugostiteljstvo i usluge, OIB 30682453129, Borovci 6,10000 Zagreb</item>
    </izvorni_sadrzaj>
    <derivirana_varijabla naziv="DomainObject.Predmet.SudioniciListAdressOIB_1">
      <item>FINA Regionalni centar Zagreb, OIB 85821130368, Trg svibanjskih žrtava 1995. br. 1,10000 Zagreb</item>
      <item>GASTRO-SAJAM jednostavno društvo s ograničenom odgovornošću za ugostiteljstvo i usluge, OIB 30682453129, Borovci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30682453129</item>
    </izvorni_sadrzaj>
    <derivirana_varijabla naziv="DomainObject.Predmet.SudioniciListNazivOIB_1">
      <item>, OIB 85821130368</item>
      <item>, OIB 30682453129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373</properties:Words>
  <properties:Characters>2014</properties:Characters>
  <properties:Lines>48</properties:Lines>
  <properties:Paragraphs>16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2016-07-01T06:10:00Z</dcterms:created>
  <dc:creator>Korisnik</dc:creator>
  <cp:lastModifiedBy>Danijela Špeletić</cp:lastModifiedBy>
  <cp:lastPrinted>2016-05-17T10:32:00Z</cp:lastPrinted>
  <dcterms:modified xmlns:xsi="http://www.w3.org/2001/XMLSchema-instance" xsi:type="dcterms:W3CDTF">2016-07-01T06:27:00Z</dcterms:modified>
  <cp:revision>39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