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dc0c" w14:paraId="da8dc0c" w:rsidRDefault="00476A31" w:rsidP="00994D96" w:rsidR="002E33CB" w:rsidRPr="00B12E5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994D96"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D96">
        <w:t xml:space="preserve">                                                                           </w:t>
      </w:r>
      <w:r>
        <w:t xml:space="preserve">                      </w:t>
      </w:r>
      <w:r w:rsidR="00C1594A" w:rsidRPr="00B12E58">
        <w:t>48</w:t>
      </w:r>
      <w:r w:rsidR="00396563">
        <w:t>.</w:t>
      </w:r>
      <w:r w:rsidR="002E33CB" w:rsidRPr="00B12E58">
        <w:t xml:space="preserve"> St-</w:t>
      </w:r>
      <w:r w:rsidR="007E791D">
        <w:t>6502</w:t>
      </w:r>
      <w:r w:rsidR="00B12E58" w:rsidRPr="00B12E58">
        <w:t>/16</w:t>
      </w:r>
    </w:p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773567" w:rsidP="002E33CB" w:rsidR="002E33CB" w:rsidRPr="000C73A5">
      <w:r>
        <w:t>Zagreb, Amruševa 2/II</w:t>
      </w:r>
    </w:p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476A31" w:rsidP="00E9566A" w:rsidR="002E33CB" w:rsidRPr="000C73A5">
      <w:pPr>
        <w:jc w:val="center"/>
      </w:pPr>
      <w:r>
        <w:t>R J E Š E N</w:t>
      </w:r>
      <w:r w:rsidR="002E33CB" w:rsidRPr="000C73A5">
        <w:t>J E</w:t>
      </w:r>
    </w:p>
    <w:p w:rsidRDefault="002E33CB" w:rsidP="002E33CB" w:rsidR="002E33CB" w:rsidRPr="000C73A5"/>
    <w:p w:rsidRDefault="002E33CB" w:rsidP="00457BF5" w:rsidR="002E33CB" w:rsidRPr="00457BF5">
      <w:pPr>
        <w:ind w:firstLine="708"/>
        <w:jc w:val="both"/>
        <w:rPr>
          <w:rFonts w:cs="Times New Roman"/>
          <w:color w:val="FF0000"/>
        </w:rPr>
      </w:pPr>
      <w:r w:rsidRPr="000C73A5">
        <w:t xml:space="preserve">Trgovački sud u Zagrebu, po </w:t>
      </w:r>
      <w:r w:rsidR="00476A31">
        <w:t xml:space="preserve">sucu toga suda </w:t>
      </w:r>
      <w:r w:rsidRPr="000C73A5">
        <w:t xml:space="preserve">Vesni </w:t>
      </w:r>
      <w:r w:rsidR="00C1594A">
        <w:t>Sremac Šoštar</w:t>
      </w:r>
      <w:r w:rsidR="00476A31">
        <w:t xml:space="preserve">, </w:t>
      </w:r>
      <w:r w:rsidRPr="000C73A5">
        <w:t>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za otvaranje stečajnog postupka nad </w:t>
      </w:r>
      <w:r w:rsidR="00396563" w:rsidRPr="00E33042">
        <w:rPr>
          <w:rFonts w:cs="Times New Roman" w:eastAsia="Times New Roman"/>
          <w:lang w:eastAsia="hr-HR"/>
        </w:rPr>
        <w:t>dužnikom</w:t>
      </w:r>
      <w:r w:rsidR="00626627">
        <w:rPr>
          <w:rFonts w:cs="Times New Roman" w:eastAsia="Times New Roman"/>
          <w:lang w:eastAsia="hr-HR"/>
        </w:rPr>
        <w:t xml:space="preserve"> </w:t>
      </w:r>
      <w:r w:rsidR="00AB2640">
        <w:rPr>
          <w:rFonts w:cs="Times New Roman"/>
        </w:rPr>
        <w:t xml:space="preserve">MIRAMARE PROJEKT d.o.o. iz Zagreba, Bednjanska 8, OIB: </w:t>
      </w:r>
      <w:r w:rsidR="00AB2640" w:rsidRPr="00D3238B">
        <w:rPr>
          <w:rFonts w:cs="Times New Roman"/>
        </w:rPr>
        <w:t>85130771989</w:t>
      </w:r>
      <w:r w:rsidR="00AB2640">
        <w:rPr>
          <w:rFonts w:cs="Times New Roman"/>
        </w:rPr>
        <w:t>,  MBS:</w:t>
      </w:r>
      <w:r w:rsidR="00AB2640" w:rsidRPr="00D3238B">
        <w:t xml:space="preserve"> </w:t>
      </w:r>
      <w:r w:rsidR="00AB2640" w:rsidRPr="00D3238B">
        <w:rPr>
          <w:rFonts w:cs="Times New Roman"/>
        </w:rPr>
        <w:t>080689960</w:t>
      </w:r>
      <w:r w:rsidR="00AB2640">
        <w:rPr>
          <w:rFonts w:cs="Times New Roman"/>
        </w:rPr>
        <w:t xml:space="preserve">,   </w:t>
      </w:r>
      <w:r w:rsidR="007E791D">
        <w:t xml:space="preserve">dana 03. travnja </w:t>
      </w:r>
      <w:r w:rsidR="00770490">
        <w:t xml:space="preserve"> </w:t>
      </w:r>
      <w:r w:rsidR="00A70343">
        <w:t xml:space="preserve"> 2017. g. </w:t>
      </w:r>
    </w:p>
    <w:p w:rsidRDefault="00476A31" w:rsidP="00476A31" w:rsidR="00476A31" w:rsidRPr="00476A31">
      <w:pPr>
        <w:jc w:val="both"/>
      </w:pPr>
    </w:p>
    <w:p w:rsidRDefault="002E33CB" w:rsidP="006A231B" w:rsidR="002E33CB" w:rsidRPr="000C73A5">
      <w:pPr>
        <w:jc w:val="center"/>
      </w:pPr>
      <w:r w:rsidRPr="000C73A5">
        <w:t xml:space="preserve">r i j e š i o </w:t>
      </w:r>
      <w:r w:rsidR="00343332">
        <w:t xml:space="preserve"> </w:t>
      </w:r>
      <w:r w:rsidRPr="000C73A5">
        <w:t xml:space="preserve"> </w:t>
      </w:r>
      <w:r w:rsidR="00F66703">
        <w:t xml:space="preserve"> </w:t>
      </w:r>
      <w:r w:rsidRPr="000C73A5">
        <w:t>j e</w:t>
      </w:r>
    </w:p>
    <w:p w:rsidRDefault="002E33CB" w:rsidP="002E33CB" w:rsidR="002E33CB" w:rsidRPr="000C73A5"/>
    <w:p w:rsidRDefault="002E33CB" w:rsidP="00457BF5" w:rsidR="002E33CB" w:rsidRPr="00457BF5">
      <w:pPr>
        <w:jc w:val="both"/>
        <w:rPr>
          <w:rFonts w:cs="Times New Roman"/>
          <w:color w:val="FF0000"/>
        </w:rPr>
      </w:pPr>
      <w:r w:rsidRPr="000C73A5">
        <w:t>I.</w:t>
      </w:r>
      <w:r w:rsidRPr="000C73A5">
        <w:tab/>
        <w:t>Nalaže se osobi ovlaštenoj za zastupanje dužnika</w:t>
      </w:r>
      <w:r w:rsidR="00457BF5">
        <w:rPr>
          <w:rFonts w:cs="Times New Roman"/>
        </w:rPr>
        <w:t xml:space="preserve"> </w:t>
      </w:r>
      <w:r w:rsidR="00AB2640">
        <w:rPr>
          <w:rFonts w:cs="Times New Roman"/>
        </w:rPr>
        <w:t xml:space="preserve">MIRAMARE PROJEKT d.o.o. iz Zagreba, Bednjanska 8, OIB: </w:t>
      </w:r>
      <w:r w:rsidR="00AB2640" w:rsidRPr="00D3238B">
        <w:rPr>
          <w:rFonts w:cs="Times New Roman"/>
        </w:rPr>
        <w:t>85130771989</w:t>
      </w:r>
      <w:r w:rsidR="00AB2640">
        <w:rPr>
          <w:rFonts w:cs="Times New Roman"/>
        </w:rPr>
        <w:t>,  MBS:</w:t>
      </w:r>
      <w:r w:rsidR="00AB2640" w:rsidRPr="00D3238B">
        <w:t xml:space="preserve"> </w:t>
      </w:r>
      <w:r w:rsidR="00AB2640" w:rsidRPr="00D3238B">
        <w:rPr>
          <w:rFonts w:cs="Times New Roman"/>
        </w:rPr>
        <w:t>080689960</w:t>
      </w:r>
      <w:r w:rsidR="00AB2640">
        <w:rPr>
          <w:rFonts w:cs="Times New Roman"/>
        </w:rPr>
        <w:t xml:space="preserve">,   Ivanu Leko, iz Zagreba, Isce 86, OIB: </w:t>
      </w:r>
      <w:r w:rsidR="00AB2640" w:rsidRPr="006F2936">
        <w:rPr>
          <w:rFonts w:cs="Times New Roman"/>
        </w:rPr>
        <w:t>37344993473</w:t>
      </w:r>
      <w:r w:rsidR="00AB2640">
        <w:rPr>
          <w:rFonts w:cs="Times New Roman"/>
        </w:rPr>
        <w:t xml:space="preserve">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7E791D">
        <w:t>6502-16</w:t>
      </w:r>
      <w:r w:rsidR="00AB2640">
        <w:t>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pristojbenog obveznika i oročenih novčanih sredstava pristojbenog obveznika na račun Trgovačkog suda u Zagrebu otvorenog kod Hrvatske poštanske banke d.d. Zagreb, broj IBAN: HR92239000113</w:t>
      </w:r>
      <w:r w:rsidR="00F43B3D">
        <w:t>0000046</w:t>
      </w:r>
      <w:r w:rsidR="007E791D">
        <w:t>0 s pozivom na broj 2001-6502-16.</w:t>
      </w:r>
    </w:p>
    <w:p w:rsidRDefault="00994D96" w:rsidP="00476A31" w:rsidR="00994D96">
      <w:pPr>
        <w:jc w:val="both"/>
      </w:pPr>
    </w:p>
    <w:p w:rsidRDefault="00F43B3D" w:rsidP="00AE31B6" w:rsidR="002E33CB" w:rsidRPr="000C73A5">
      <w:pPr>
        <w:jc w:val="center"/>
      </w:pPr>
      <w:r>
        <w:t>O</w:t>
      </w:r>
      <w:r w:rsidR="002E33CB" w:rsidRPr="000C73A5">
        <w:t>brazloženje</w:t>
      </w:r>
    </w:p>
    <w:p w:rsidRDefault="002E33CB" w:rsidP="002E33CB" w:rsidR="002E33CB" w:rsidRPr="000C73A5"/>
    <w:p w:rsidRDefault="002E33CB" w:rsidP="00457BF5" w:rsidR="00396563">
      <w:pPr>
        <w:jc w:val="both"/>
        <w:rPr>
          <w:rFonts w:cs="Times New Roman" w:eastAsia="Times New Roman"/>
          <w:lang w:eastAsia="hr-HR"/>
        </w:rPr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794088" w:rsidRPr="00794088">
        <w:t xml:space="preserve"> </w:t>
      </w:r>
      <w:r w:rsidR="00C1594A">
        <w:t>društvom</w:t>
      </w:r>
      <w:r w:rsidR="00AB2640">
        <w:t xml:space="preserve"> </w:t>
      </w:r>
      <w:r w:rsidR="00AB2640">
        <w:rPr>
          <w:rFonts w:cs="Times New Roman"/>
        </w:rPr>
        <w:t xml:space="preserve">MIRAMARE PROJEKT d.o.o. iz Zagreba, Bednjanska 8, OIB: </w:t>
      </w:r>
      <w:r w:rsidR="00AB2640" w:rsidRPr="00D3238B">
        <w:rPr>
          <w:rFonts w:cs="Times New Roman"/>
        </w:rPr>
        <w:t>85130771989</w:t>
      </w:r>
      <w:r w:rsidR="00AB2640">
        <w:rPr>
          <w:rFonts w:cs="Times New Roman"/>
        </w:rPr>
        <w:t>.</w:t>
      </w:r>
      <w:r w:rsidR="00457BF5">
        <w:rPr>
          <w:rFonts w:cs="Times New Roman"/>
        </w:rPr>
        <w:tab/>
        <w:t xml:space="preserve"> </w:t>
      </w:r>
    </w:p>
    <w:p w:rsidRDefault="00D75EF6" w:rsidP="00476A31" w:rsidR="00D75EF6">
      <w:pPr>
        <w:jc w:val="both"/>
        <w:rPr>
          <w:rFonts w:cs="Times New Roman" w:eastAsia="Times New Roman"/>
          <w:lang w:eastAsia="hr-HR"/>
        </w:rPr>
      </w:pPr>
    </w:p>
    <w:p w:rsidRDefault="00457BF5" w:rsidP="00476A31" w:rsidR="00696060" w:rsidRPr="000C73A5">
      <w:pPr>
        <w:ind w:firstLine="708"/>
        <w:jc w:val="both"/>
      </w:pPr>
      <w:r>
        <w:lastRenderedPageBreak/>
        <w:t>P</w:t>
      </w:r>
      <w:r w:rsidR="00696060" w:rsidRPr="000C73A5">
        <w:t>rema odredbi članka 110. stavak 1. SZ-a</w:t>
      </w:r>
      <w:r w:rsidR="00A72A66">
        <w:t xml:space="preserve"> Financijska agencija je dužna </w:t>
      </w:r>
      <w:r w:rsidR="00696060" w:rsidRPr="000C73A5">
        <w:t>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476A31" w:rsidR="00696060" w:rsidRPr="000C73A5">
      <w:pPr>
        <w:jc w:val="both"/>
      </w:pPr>
    </w:p>
    <w:p w:rsidRDefault="00696060" w:rsidP="00476A31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C1594A" w:rsidP="00476A31" w:rsidR="002E33CB">
      <w:pPr>
        <w:jc w:val="center"/>
      </w:pPr>
      <w:r w:rsidRPr="00476A31">
        <w:t>U Zagrebu,</w:t>
      </w:r>
      <w:r w:rsidR="002E33CB" w:rsidRPr="00476A31">
        <w:t xml:space="preserve"> </w:t>
      </w:r>
      <w:r w:rsidR="007E791D">
        <w:t xml:space="preserve">03. travnja </w:t>
      </w:r>
      <w:r w:rsidR="00770490">
        <w:t xml:space="preserve"> </w:t>
      </w:r>
      <w:r w:rsidR="00476A31" w:rsidRPr="00476A31">
        <w:t>2017.</w:t>
      </w:r>
      <w:r w:rsidR="00F66703">
        <w:t xml:space="preserve"> g.</w:t>
      </w:r>
    </w:p>
    <w:p w:rsidRDefault="00F66703" w:rsidP="00476A31" w:rsidR="00F66703" w:rsidRPr="00476A31">
      <w:pPr>
        <w:jc w:val="center"/>
      </w:pPr>
    </w:p>
    <w:p w:rsidRDefault="002E33CB" w:rsidP="00696060" w:rsidR="002E33CB" w:rsidRPr="000C73A5">
      <w:pPr>
        <w:jc w:val="right"/>
      </w:pPr>
      <w:r w:rsidRPr="000C73A5">
        <w:t>SUDAC:</w:t>
      </w:r>
    </w:p>
    <w:p w:rsidRDefault="00C1594A" w:rsidP="00696060" w:rsidR="002E33CB">
      <w:pPr>
        <w:jc w:val="right"/>
      </w:pPr>
      <w:r>
        <w:t>Vesna Sremac Šoštar</w:t>
      </w:r>
      <w:r w:rsidR="002F492B">
        <w:t>, v.r.</w:t>
      </w:r>
    </w:p>
    <w:p w:rsidRDefault="00343332" w:rsidP="00696060" w:rsidR="00343332">
      <w:pPr>
        <w:jc w:val="right"/>
      </w:pPr>
    </w:p>
    <w:p w:rsidRDefault="00476A31" w:rsidP="00476A31" w:rsidR="00476A31"/>
    <w:p w:rsidRDefault="00476A31" w:rsidP="00476A31" w:rsidR="00476A31" w:rsidRPr="000C73A5">
      <w:r>
        <w:t>UPUTA O PRAVNOM LIJEKU:</w:t>
      </w:r>
    </w:p>
    <w:p w:rsidRDefault="002E33CB" w:rsidP="00476A31" w:rsidR="002E33CB" w:rsidRPr="000C73A5"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2E33CB" w:rsidP="007C2531" w:rsidR="00396563">
      <w:r>
        <w:t xml:space="preserve">                                                                             </w:t>
      </w:r>
    </w:p>
    <w:p w:rsidRDefault="007C2531" w:rsidP="007C2531" w:rsidR="007C2531"/>
    <w:p w:rsidRDefault="002F492B" w:rsidP="002F492B" w:rsidR="002F492B">
      <w:pPr>
        <w:pStyle w:val="Odlomakpopisa"/>
        <w:jc w:val="right"/>
      </w:pPr>
      <w:r>
        <w:t>Za točnost otpravka-ovlašteni službenik:</w:t>
      </w:r>
    </w:p>
    <w:p w:rsidRDefault="002F492B" w:rsidP="002F492B" w:rsidR="007C2531">
      <w:pPr>
        <w:pStyle w:val="Odlomakpopisa"/>
        <w:jc w:val="right"/>
      </w:pPr>
      <w:r>
        <w:t>Zlatka Plivelić</w:t>
      </w:r>
      <w:r w:rsidR="007C2531">
        <w:t xml:space="preserve"> </w:t>
      </w:r>
    </w:p>
    <w:sectPr w:rsidSect="00476A31" w:rsidR="007C253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A31" w:rsidP="00476A31" w:rsidR="00476A31">
      <w:r>
        <w:separator/>
      </w:r>
    </w:p>
  </w:endnote>
  <w:endnote w:id="0" w:type="continuationSeparator">
    <w:p w:rsidRDefault="00476A31" w:rsidP="00476A31" w:rsidR="00476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A31" w:rsidP="00476A31" w:rsidR="00476A31">
      <w:r>
        <w:separator/>
      </w:r>
    </w:p>
  </w:footnote>
  <w:footnote w:id="0" w:type="continuationSeparator">
    <w:p w:rsidRDefault="00476A31" w:rsidP="00476A31" w:rsidR="00476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A31" w:rsidP="00476A31" w:rsidR="00476A31">
    <w:pPr>
      <w:pStyle w:val="Zaglavlje"/>
      <w:tabs>
        <w:tab w:pos="9072" w:val="clear"/>
        <w:tab w:pos="4536" w:val="left"/>
      </w:tabs>
    </w:pPr>
    <w:r>
      <w:tab/>
      <w:t>2</w:t>
    </w:r>
    <w:r>
      <w:tab/>
      <w:t xml:space="preserve">                                        </w:t>
    </w:r>
    <w:r w:rsidR="007E791D">
      <w:t>48. St-6502</w:t>
    </w:r>
    <w:r>
      <w:t>/16.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F74F61"/>
    <w:multiLevelType w:val="hybridMultilevel"/>
    <w:tmpl w:val="AD56641C"/>
    <w:lvl w:tplc="EB1AFE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756FA"/>
    <w:rsid w:val="000C73A5"/>
    <w:rsid w:val="000F0EEB"/>
    <w:rsid w:val="00113F65"/>
    <w:rsid w:val="00132509"/>
    <w:rsid w:val="00156CEC"/>
    <w:rsid w:val="0017464B"/>
    <w:rsid w:val="00190225"/>
    <w:rsid w:val="00205A5B"/>
    <w:rsid w:val="002109B1"/>
    <w:rsid w:val="00277A60"/>
    <w:rsid w:val="00285853"/>
    <w:rsid w:val="002A4A3E"/>
    <w:rsid w:val="002B0703"/>
    <w:rsid w:val="002D3348"/>
    <w:rsid w:val="002E33CB"/>
    <w:rsid w:val="002F492B"/>
    <w:rsid w:val="00343332"/>
    <w:rsid w:val="00396563"/>
    <w:rsid w:val="003B2FB0"/>
    <w:rsid w:val="003D03F9"/>
    <w:rsid w:val="00404B95"/>
    <w:rsid w:val="00457BF5"/>
    <w:rsid w:val="00476A31"/>
    <w:rsid w:val="005C00A3"/>
    <w:rsid w:val="005E3FB1"/>
    <w:rsid w:val="00626627"/>
    <w:rsid w:val="00663E96"/>
    <w:rsid w:val="00696060"/>
    <w:rsid w:val="006A231B"/>
    <w:rsid w:val="00706D0C"/>
    <w:rsid w:val="00765147"/>
    <w:rsid w:val="00770490"/>
    <w:rsid w:val="0077180B"/>
    <w:rsid w:val="00773567"/>
    <w:rsid w:val="00794088"/>
    <w:rsid w:val="007C2531"/>
    <w:rsid w:val="007D69AB"/>
    <w:rsid w:val="007E791D"/>
    <w:rsid w:val="007F508A"/>
    <w:rsid w:val="00994D96"/>
    <w:rsid w:val="00A1173F"/>
    <w:rsid w:val="00A70343"/>
    <w:rsid w:val="00A72A66"/>
    <w:rsid w:val="00AB2640"/>
    <w:rsid w:val="00AE31B6"/>
    <w:rsid w:val="00AF70BE"/>
    <w:rsid w:val="00B12E58"/>
    <w:rsid w:val="00B85DBD"/>
    <w:rsid w:val="00BE794C"/>
    <w:rsid w:val="00C1594A"/>
    <w:rsid w:val="00C94921"/>
    <w:rsid w:val="00CA6B3E"/>
    <w:rsid w:val="00CB20D8"/>
    <w:rsid w:val="00D61A8E"/>
    <w:rsid w:val="00D75EF6"/>
    <w:rsid w:val="00D7693E"/>
    <w:rsid w:val="00D969F6"/>
    <w:rsid w:val="00E93EC5"/>
    <w:rsid w:val="00E9566A"/>
    <w:rsid w:val="00F43B3D"/>
    <w:rsid w:val="00F66703"/>
    <w:rsid w:val="00F668F7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A3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A3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6502</izvorni_sadrzaj>
    <derivirana_varijabla naziv="DomainObject.Predmet.Broj_1">6502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St-6502/2016</izvorni_sadrzaj>
    <derivirana_varijabla naziv="DomainObject.Predmet.OznakaBroj_1">St-6502/2016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MIRAMARE PROJEKT d.o.o. zastupanog po punomoćniku IVAN LEKO</izvorni_sadrzaj>
    <derivirana_varijabla naziv="DomainObject.Predmet.ProtustrankaFormated_1">  MIRAMARE PROJEKT d.o.o. zastupanog po punomoćniku IVAN LEKO</derivirana_varijabla>
  </DomainObject.Predmet.ProtustrankaFormated>
  <DomainObject.Predmet.ProtustrankaFormatedOIB>
    <izvorni_sadrzaj>  MIRAMARE PROJEKT d.o.o., OIB 85130771989 zastupanog po punomoćniku IVAN LEKO</izvorni_sadrzaj>
    <derivirana_varijabla naziv="DomainObject.Predmet.ProtustrankaFormatedOIB_1">  MIRAMARE PROJEKT d.o.o., OIB 85130771989 zastupanog po punomoćniku IVAN LEKO</derivirana_varijabla>
  </DomainObject.Predmet.ProtustrankaFormatedOIB>
  <DomainObject.Predmet.ProtustrankaFormatedWithAdress>
    <izvorni_sadrzaj> MIRAMARE PROJEKT d.o.o., Bednjanska 8, 10000 Zagreb zastupanog po punomoćniku IVAN LEKO</izvorni_sadrzaj>
    <derivirana_varijabla naziv="DomainObject.Predmet.ProtustrankaFormatedWithAdress_1"> MIRAMARE PROJEKT d.o.o., Bednjanska 8, 10000 Zagreb zastupanog po punomoćniku IVAN LEKO</derivirana_varijabla>
  </DomainObject.Predmet.ProtustrankaFormatedWithAdress>
  <DomainObject.Predmet.ProtustrankaFormatedWithAdressOIB>
    <izvorni_sadrzaj> MIRAMARE PROJEKT d.o.o., OIB 85130771989, Bednjanska 8, 10000 Zagreb zastupanog po punomoćniku IVAN LEKO</izvorni_sadrzaj>
    <derivirana_varijabla naziv="DomainObject.Predmet.ProtustrankaFormatedWithAdressOIB_1"> MIRAMARE PROJEKT d.o.o., OIB 85130771989, Bednjanska 8, 10000 Zagreb zastupanog po punomoćniku IVAN LEKO</derivirana_varijabla>
  </DomainObject.Predmet.ProtustrankaFormatedWithAdressOIB>
  <DomainObject.Predmet.ProtustrankaWithAdress>
    <izvorni_sadrzaj>MIRAMARE PROJEKT d.o.o. Bednjanska 8, 10000 Zagreb</izvorni_sadrzaj>
    <derivirana_varijabla naziv="DomainObject.Predmet.ProtustrankaWithAdress_1">MIRAMARE PROJEKT d.o.o. Bednjanska 8, 10000 Zagreb</derivirana_varijabla>
  </DomainObject.Predmet.ProtustrankaWithAdress>
  <DomainObject.Predmet.ProtustrankaWithAdressOIB>
    <izvorni_sadrzaj>MIRAMARE PROJEKT d.o.o., OIB 85130771989, Bednjanska 8, 10000 Zagreb</izvorni_sadrzaj>
    <derivirana_varijabla naziv="DomainObject.Predmet.ProtustrankaWithAdressOIB_1">MIRAMARE PROJEKT d.o.o., OIB 85130771989, Bednjanska 8, 10000 Zagreb</derivirana_varijabla>
  </DomainObject.Predmet.ProtustrankaWithAdressOIB>
  <DomainObject.Predmet.ProtustrankaNazivFormated>
    <izvorni_sadrzaj>MIRAMARE PROJEKT d.o.o.</izvorni_sadrzaj>
    <derivirana_varijabla naziv="DomainObject.Predmet.ProtustrankaNazivFormated_1">MIRAMARE PROJEKT d.o.o.</derivirana_varijabla>
  </DomainObject.Predmet.ProtustrankaNazivFormated>
  <DomainObject.Predmet.ProtustrankaNazivFormatedOIB>
    <izvorni_sadrzaj>MIRAMARE PROJEKT d.o.o., OIB 85130771989</izvorni_sadrzaj>
    <derivirana_varijabla naziv="DomainObject.Predmet.ProtustrankaNazivFormatedOIB_1">MIRAMARE PROJEKT d.o.o., OIB 85130771989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PU Područni ured Zagreb</izvorni_sadrzaj>
    <derivirana_varijabla naziv="DomainObject.Predmet.StrankaFormated_1">  FINA Regionalni centar Zagreb; RH MF PU Područni ured Zagreb</derivirana_varijabla>
  </DomainObject.Predmet.StrankaFormated>
  <DomainObject.Predmet.StrankaFormatedOIB>
    <izvorni_sadrzaj>  FINA Regionalni centar Zagreb, OIB 85821130368; RH MF PU Područni ured Zagreb, OIB 18683136487</izvorni_sadrzaj>
    <derivirana_varijabla naziv="DomainObject.Predmet.StrankaFormatedOIB_1">  FINA Regionalni centar Zagreb, OIB 85821130368; RH MF PU Područni ured Zagreb, OIB 18683136487</derivirana_varijabla>
  </DomainObject.Predmet.StrankaFormatedOIB>
  <DomainObject.Predmet.StrankaFormatedWithAdress>
    <izvorni_sadrzaj> FINA Regionalni centar Zagreb, Trg svibanjskih žrtava 1995. 1, 10000 Zagreb; RH MF PU Područni ured Zagreb, Katančićeva 5, 10000 Zagreb</izvorni_sadrzaj>
    <derivirana_varijabla naziv="DomainObject.Predmet.StrankaFormatedWithAdress_1"> FINA Regionalni centar Zagreb, Trg svibanjskih žrtava 1995. 1, 10000 Zagreb; RH MF PU Područni ured Zagreb,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MF PU Područni ured Zagreb, OIB 18683136487, Katančićeva 5, 10000 Zagreb</izvorni_sadrzaj>
    <derivirana_varijabla naziv="DomainObject.Predmet.StrankaFormatedWithAdressOIB_1"> FINA Regionalni centar Zagreb, OIB 85821130368, Trg svibanjskih žrtava 1995. 1, 10000 Zagreb; RH MF PU Područni ured Zagreb, OIB 18683136487, Katančićeva 5, 10000 Zagreb</derivirana_varijabla>
  </DomainObject.Predmet.StrankaFormatedWithAdressOIB>
  <DomainObject.Predmet.StrankaWithAdress>
    <izvorni_sadrzaj>FINA Regionalni centar Zagreb Trg svibanjskih žrtava 1995. 1,10000 Zagreb,RH MF PU Područni ured Zagreb Katančićeva 5,10000 Zagreb</izvorni_sadrzaj>
    <derivirana_varijabla naziv="DomainObject.Predmet.StrankaWithAdress_1">FINA Regionalni centar Zagreb Trg svibanjskih žrtava 1995. 1,10000 Zagreb,RH MF PU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MF PU Područni ured Zagreb, OIB 18683136487, Katančićeva 5,10000 Zagreb</izvorni_sadrzaj>
    <derivirana_varijabla naziv="DomainObject.Predmet.StrankaWithAdressOIB_1">FINA Regionalni centar Zagreb, OIB 85821130368, Trg svibanjskih žrtava 1995. 1,10000 Zagreb,RH MF PU Područni ured Zagreb, OIB 18683136487, Katančićeva 5,10000 Zagreb</derivirana_varijabla>
  </DomainObject.Predmet.StrankaWithAdressOIB>
  <DomainObject.Predmet.StrankaNazivFormated>
    <izvorni_sadrzaj>FINA Regionalni centar Zagreb,RH MF PU Područni ured Zagreb</izvorni_sadrzaj>
    <derivirana_varijabla naziv="DomainObject.Predmet.StrankaNazivFormated_1">FINA Regionalni centar Zagreb,RH MF PU Područni ured Zagreb</derivirana_varijabla>
  </DomainObject.Predmet.StrankaNazivFormated>
  <DomainObject.Predmet.StrankaNazivFormatedOIB>
    <izvorni_sadrzaj>FINA Regionalni centar Zagreb, OIB 85821130368,RH MF PU Područni ured Zagreb, OIB 18683136487</izvorni_sadrzaj>
    <derivirana_varijabla naziv="DomainObject.Predmet.StrankaNazivFormatedOIB_1">FINA Regionalni centar Zagreb, OIB 85821130368,RH MF PU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RH MF PU Područni ured Zagreb</item>
    </izvorni_sadrzaj>
    <derivirana_varijabla naziv="DomainObject.Predmet.StrankaListFormated_1">
      <item>FINA Regionalni centar Zagreb</item>
      <item>RH MF PU Područni ured Zagreb</item>
    </derivirana_varijabla>
  </DomainObject.Predmet.StrankaListFormated>
  <DomainObject.Predmet.StrankaListFormatedOIB>
    <izvorni_sadrzaj>
      <item>FINA Regionalni centar Zagreb, OIB 85821130368</item>
      <item>RH MF PU Područni ured Zagreb, OIB 18683136487</item>
    </izvorni_sadrzaj>
    <derivirana_varijabla naziv="DomainObject.Predmet.StrankaListFormatedOIB_1">
      <item>FINA Regionalni centar Zagreb, OIB 85821130368</item>
      <item>RH MF PU Područni ured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PU Područni ured Zagreb, Katančićeva 5, 10000 Zagreb</item>
    </izvorni_sadrzaj>
    <derivirana_varijabla naziv="DomainObject.Predmet.StrankaListFormatedWithAdress_1">
      <item>FINA Regionalni centar Zagreb, Trg svibanjskih žrtava 1995. 1, 10000 Zagreb</item>
      <item>RH MF PU Područni ured Zagreb,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PU Područni ured Zagreb,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MF PU Područni ured Zagreb,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MF PU Područni ured Zagreb</item>
    </izvorni_sadrzaj>
    <derivirana_varijabla naziv="DomainObject.Predmet.StrankaListNazivFormated_1">
      <item>FINA Regionalni centar Zagreb</item>
      <item>RH MF PU Područni ured Zagreb</item>
    </derivirana_varijabla>
  </DomainObject.Predmet.StrankaListNazivFormated>
  <DomainObject.Predmet.StrankaListNazivFormatedOIB>
    <izvorni_sadrzaj>
      <item>FINA Regionalni centar Zagreb, OIB 85821130368</item>
      <item>RH MF PU Područni ured Zagreb, OIB 18683136487</item>
    </izvorni_sadrzaj>
    <derivirana_varijabla naziv="DomainObject.Predmet.StrankaListNazivFormatedOIB_1">
      <item>FINA Regionalni centar Zagreb, OIB 85821130368</item>
      <item>RH MF PU Područni ured Zagreb, OIB 18683136487</item>
    </derivirana_varijabla>
  </DomainObject.Predmet.StrankaListNazivFormatedOIB>
  <DomainObject.Predmet.ProtuStrankaListFormated>
    <izvorni_sadrzaj>
      <item>MIRAMARE PROJEKT d.o.o. zastupanog po punomoćniku IVAN LEKO</item>
    </izvorni_sadrzaj>
    <derivirana_varijabla naziv="DomainObject.Predmet.ProtuStrankaListFormated_1">
      <item>MIRAMARE PROJEKT d.o.o. zastupanog po punomoćniku IVAN LEKO</item>
    </derivirana_varijabla>
  </DomainObject.Predmet.ProtuStrankaListFormated>
  <DomainObject.Predmet.ProtuStrankaListFormatedOIB>
    <izvorni_sadrzaj>
      <item>MIRAMARE PROJEKT d.o.o., OIB 85130771989 zastupanog po punomoćniku IVAN LEKO</item>
    </izvorni_sadrzaj>
    <derivirana_varijabla naziv="DomainObject.Predmet.ProtuStrankaListFormatedOIB_1">
      <item>MIRAMARE PROJEKT d.o.o., OIB 85130771989 zastupanog po punomoćniku IVAN LEKO</item>
    </derivirana_varijabla>
  </DomainObject.Predmet.ProtuStrankaListFormatedOIB>
  <DomainObject.Predmet.ProtuStrankaListFormatedWithAdress>
    <izvorni_sadrzaj>
      <item>MIRAMARE PROJEKT d.o.o., Bednjanska 8, 10000 Zagreb zastupanog po punomoćniku IVAN LEKO</item>
    </izvorni_sadrzaj>
    <derivirana_varijabla naziv="DomainObject.Predmet.ProtuStrankaListFormatedWithAdress_1">
      <item>MIRAMARE PROJEKT d.o.o., Bednjanska 8, 10000 Zagreb zastupanog po punomoćniku IVAN LEKO</item>
    </derivirana_varijabla>
  </DomainObject.Predmet.ProtuStrankaListFormatedWithAdress>
  <DomainObject.Predmet.ProtuStrankaListFormatedWithAdressOIB>
    <izvorni_sadrzaj>
      <item>MIRAMARE PROJEKT d.o.o., OIB 85130771989, Bednjanska 8, 10000 Zagreb zastupanog po punomoćniku IVAN LEKO</item>
    </izvorni_sadrzaj>
    <derivirana_varijabla naziv="DomainObject.Predmet.ProtuStrankaListFormatedWithAdressOIB_1">
      <item>MIRAMARE PROJEKT d.o.o., OIB 85130771989, Bednjanska 8, 10000 Zagreb zastupanog po punomoćniku IVAN LEKO</item>
    </derivirana_varijabla>
  </DomainObject.Predmet.ProtuStrankaListFormatedWithAdressOIB>
  <DomainObject.Predmet.ProtuStrankaListNazivFormated>
    <izvorni_sadrzaj>
      <item>MIRAMARE PROJEKT d.o.o.</item>
    </izvorni_sadrzaj>
    <derivirana_varijabla naziv="DomainObject.Predmet.ProtuStrankaListNazivFormated_1">
      <item>MIRAMARE PROJEKT d.o.o.</item>
    </derivirana_varijabla>
  </DomainObject.Predmet.ProtuStrankaListNazivFormated>
  <DomainObject.Predmet.ProtuStrankaListNazivFormatedOIB>
    <izvorni_sadrzaj>
      <item>MIRAMARE PROJEKT d.o.o., OIB 85130771989</item>
    </izvorni_sadrzaj>
    <derivirana_varijabla naziv="DomainObject.Predmet.ProtuStrankaListNazivFormatedOIB_1">
      <item>MIRAMARE PROJEKT d.o.o., OIB 85130771989</item>
    </derivirana_varijabla>
  </DomainObject.Predmet.ProtuStrankaListNazivFormatedOIB>
  <DomainObject.Predmet.OstaliListFormated>
    <izvorni_sadrzaj>
      <item>Županijsko državno odvjetništvo</item>
      <item>IVAN LEKO punomoćnik sudionika u postupku MIRAMARE PROJEKT d.o.o.</item>
    </izvorni_sadrzaj>
    <derivirana_varijabla naziv="DomainObject.Predmet.OstaliListFormated_1">
      <item>Županijsko državno odvjetništvo</item>
      <item>IVAN LEKO punomoćnik sudionika u postupku MIRAMARE PROJEKT d.o.o.</item>
    </derivirana_varijabla>
  </DomainObject.Predmet.OstaliListFormated>
  <DomainObject.Predmet.OstaliListFormatedOIB>
    <izvorni_sadrzaj>
      <item>Županijsko državno odvjetništvo, OIB 12144806706</item>
      <item>IVAN LEKO, OIB 37344993473 punomoćnik sudionika u postupku MIRAMARE PROJEKT d.o.o.</item>
    </izvorni_sadrzaj>
    <derivirana_varijabla naziv="DomainObject.Predmet.OstaliListFormatedOIB_1">
      <item>Županijsko državno odvjetništvo, OIB 12144806706</item>
      <item>IVAN LEKO, OIB 37344993473 punomoćnik sudionika u postupku MIRAMARE PROJEKT d.o.o.</item>
    </derivirana_varijabla>
  </DomainObject.Predmet.OstaliListFormatedOIB>
  <DomainObject.Predmet.OstaliListFormatedWithAdress>
    <izvorni_sadrzaj>
      <item>Županijsko državno odvjetništvo, Ante Starčevića 40, 35000 Slavonski Brod</item>
      <item>IVAN LEKO, ISCE 86, 10000 Zagreb punomoćnik sudionika u postupku MIRAMARE PROJEKT d.o.o.</item>
    </izvorni_sadrzaj>
    <derivirana_varijabla naziv="DomainObject.Predmet.OstaliListFormatedWithAdress_1">
      <item>Županijsko državno odvjetništvo, Ante Starčevića 40, 35000 Slavonski Brod</item>
      <item>IVAN LEKO, ISCE 86, 10000 Zagreb punomoćnik sudionika u postupku MIRAMARE PROJEKT d.o.o.</item>
    </derivirana_varijabla>
  </DomainObject.Predmet.OstaliListFormatedWithAdress>
  <DomainObject.Predmet.OstaliListFormatedWithAdressOIB>
    <izvorni_sadrzaj>
      <item>Županijsko državno odvjetništvo, OIB 12144806706, Ante Starčevića 40, 35000 Slavonski Brod</item>
      <item>IVAN LEKO, OIB 37344993473, ISCE 86, 10000 Zagreb punomoćnik sudionika u postupku MIRAMARE PROJEKT d.o.o.</item>
    </izvorni_sadrzaj>
    <derivirana_varijabla naziv="DomainObject.Predmet.OstaliListFormatedWithAdressOIB_1">
      <item>Županijsko državno odvjetništvo, OIB 12144806706, Ante Starčevića 40, 35000 Slavonski Brod</item>
      <item>IVAN LEKO, OIB 37344993473, ISCE 86, 10000 Zagreb punomoćnik sudionika u postupku MIRAMARE PROJEKT d.o.o.</item>
    </derivirana_varijabla>
  </DomainObject.Predmet.OstaliListFormatedWithAdressOIB>
  <DomainObject.Predmet.OstaliListNazivFormated>
    <izvorni_sadrzaj>
      <item>Županijsko državno odvjetništvo</item>
      <item>IVAN LEKO</item>
    </izvorni_sadrzaj>
    <derivirana_varijabla naziv="DomainObject.Predmet.OstaliListNazivFormated_1">
      <item>Županijsko državno odvjetništvo</item>
      <item>IVAN LEKO</item>
    </derivirana_varijabla>
  </DomainObject.Predmet.OstaliListNazivFormated>
  <DomainObject.Predmet.OstaliListNazivFormatedOIB>
    <izvorni_sadrzaj>
      <item>Županijsko državno odvjetništvo, OIB 12144806706</item>
      <item>IVAN LEKO, OIB 37344993473</item>
    </izvorni_sadrzaj>
    <derivirana_varijabla naziv="DomainObject.Predmet.OstaliListNazivFormatedOIB_1">
      <item>Županijsko državno odvjetništvo, OIB 12144806706</item>
      <item>IVAN LEKO, OIB 37344993473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MIRAMARE PROJEKT d.o.o.</izvorni_sadrzaj>
    <derivirana_varijabla naziv="DomainObject.Predmet.ProtustrankaIDrugi_1">MIRAMARE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MIRAMARE PROJEKT d.o.o., OIB 85130771989, Bednjanska 8, 10000 Zagreb</izvorni_sadrzaj>
    <derivirana_varijabla naziv="DomainObject.Predmet.ProtustrankaIDrugiAdressOIB_1">MIRAMARE PROJEKT d.o.o., OIB 85130771989,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MIRAMARE PROJEKT d.o.o.</item>
      <item>RH MF PU Područni ured Zagreb</item>
      <item>Županijsko državno odvjetništvo</item>
      <item>IVAN LEKO</item>
    </izvorni_sadrzaj>
    <derivirana_varijabla naziv="DomainObject.Predmet.SudioniciListNaziv_1">
      <item>FINA Regionalni centar Zagreb</item>
      <item>MIRAMARE PROJEKT d.o.o.</item>
      <item>RH MF PU Područni ured Zagreb</item>
      <item>Županijsko državno odvjetništvo</item>
      <item>IVAN LEKO</item>
    </derivirana_varijabla>
  </DomainObject.Predmet.SudioniciListNaziv>
  <DomainObject.Predmet.SudioniciListAdressOIB>
    <izvorni_sadrzaj>
      <item>MIRAMARE PROJEKT d.o.o., OIB 85130771989, Bednjanska 8,10000 Zagreb</item>
      <item>FINA Regionalni centar Zagreb, OIB 85821130368, Trg svibanjskih žrtava 1995. 1,10000 Zagreb</item>
      <item>RH MF PU Područni ured Zagreb, OIB 18683136487, Katančićeva 5,10000 Zagreb</item>
      <item>Županijsko državno odvjetništvo, OIB 12144806706, Ante Starčevića 40,35000 Slavonski Brod</item>
      <item>IVAN LEKO, OIB 37344993473, ISCE 86,10000 Zagreb</item>
    </izvorni_sadrzaj>
    <derivirana_varijabla naziv="DomainObject.Predmet.SudioniciListAdressOIB_1">
      <item>MIRAMARE PROJEKT d.o.o., OIB 85130771989, Bednjanska 8,10000 Zagreb</item>
      <item>FINA Regionalni centar Zagreb, OIB 85821130368, Trg svibanjskih žrtava 1995. 1,10000 Zagreb</item>
      <item>RH MF PU Područni ured Zagreb, OIB 18683136487, Katančićeva 5,10000 Zagreb</item>
      <item>Županijsko državno odvjetništvo, OIB 12144806706, Ante Starčevića 40,35000 Slavonski Brod</item>
      <item>IVAN LEKO, OIB 37344993473, ISCE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85130771989</item>
      <item>, OIB 18683136487</item>
      <item>, OIB 12144806706</item>
      <item>, OIB 37344993473</item>
    </izvorni_sadrzaj>
    <derivirana_varijabla naziv="DomainObject.Predmet.SudioniciListNazivOIB_1">
      <item>, OIB 85821130368</item>
      <item>, OIB 85130771989</item>
      <item>, OIB 18683136487</item>
      <item>, OIB 12144806706</item>
      <item>, OIB 37344993473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3308</properties:Characters>
  <properties:Lines>79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2017-04-03T09:30:00Z</dcterms:created>
  <dc:creator>Vesna Fundurulić Perišin</dc:creator>
  <cp:lastModifiedBy>Zlatka Plivelić</cp:lastModifiedBy>
  <cp:lastPrinted>2017-04-03T09:35:00Z</cp:lastPrinted>
  <dcterms:modified xmlns:xsi="http://www.w3.org/2001/XMLSchema-instance" xsi:type="dcterms:W3CDTF">2017-04-03T11:02:00Z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