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695f7" w14:paraId="c6695f7"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67E74">
        <w:rPr>
          <w:b/>
        </w:rPr>
        <w:t>146</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D67E74">
        <w:t>B.O. – BAS j.d.o.o. Košut</w:t>
      </w:r>
      <w:r w:rsidR="00CF0517">
        <w:t>e, Ulica Vukovarska 57, OIB: 184</w:t>
      </w:r>
      <w:r w:rsidR="00D67E74">
        <w:t>00553553</w:t>
      </w:r>
      <w:r w:rsidR="00485943">
        <w:t xml:space="preserve">, </w:t>
      </w:r>
      <w:r>
        <w:t>dana</w:t>
      </w:r>
      <w:r w:rsidR="00855DD8">
        <w:t xml:space="preserve"> </w:t>
      </w:r>
      <w:r w:rsidR="00D255EA">
        <w:t>26</w:t>
      </w:r>
      <w:r w:rsidR="00CF0517">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D67E74">
        <w:t xml:space="preserve">B.O. – BAS j.d.o.o. Košute, Ulica Vukovarska 57, OIB: </w:t>
      </w:r>
      <w:r w:rsidR="00CF0517">
        <w:t>18400553553</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CF0517">
        <w:t xml:space="preserve">11. rujna </w:t>
      </w:r>
      <w:r w:rsidR="00B73222">
        <w:t>201</w:t>
      </w:r>
      <w:r w:rsidR="00276AFE">
        <w:t>8</w:t>
      </w:r>
      <w:r w:rsidR="00C82BA1">
        <w:t>. god.</w:t>
      </w:r>
      <w:r w:rsidR="00B73222">
        <w:t xml:space="preserve"> u </w:t>
      </w:r>
      <w:r w:rsidR="00CF0517">
        <w:t>9,30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D67E74">
        <w:t>Branimir Odrljin iz Košuta, Ulica Vukovarska 57</w:t>
      </w:r>
      <w:r w:rsidR="00886FD5">
        <w:t xml:space="preserve">, </w:t>
      </w:r>
      <w:r w:rsidR="00276AFE">
        <w:t xml:space="preserve">OIB: </w:t>
      </w:r>
      <w:r w:rsidR="00D67E74">
        <w:t>18616032432</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D67E74">
        <w:t>Branimiru Odrljinu iz Košuta</w:t>
      </w:r>
      <w:r w:rsidR="00276AFE">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67E74">
        <w:rPr>
          <w:szCs w:val="24"/>
        </w:rPr>
        <w:t>15</w:t>
      </w:r>
      <w:r w:rsidR="00491A25">
        <w:rPr>
          <w:szCs w:val="24"/>
        </w:rPr>
        <w:t>. veljače</w:t>
      </w:r>
      <w:r w:rsidR="00B77D24">
        <w:rPr>
          <w:szCs w:val="24"/>
        </w:rPr>
        <w:t xml:space="preserve"> 2018</w:t>
      </w:r>
      <w:r>
        <w:rPr>
          <w:szCs w:val="24"/>
        </w:rPr>
        <w:t xml:space="preserve">. god. prijedlog za otvaranje stečajnog postupka nad dužnikom </w:t>
      </w:r>
      <w:r w:rsidR="00D67E74">
        <w:t>B.O. – BAS j.d.o.o. Košute</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D67E74">
        <w:t>12. veljače</w:t>
      </w:r>
      <w:r w:rsidR="00B77D24">
        <w:t xml:space="preserve"> 2018</w:t>
      </w:r>
      <w:r>
        <w:t xml:space="preserve">. godine, u Očevidniku redoslijeda osnova za plaćanje, ima evidentirane neizvršene osnove za plaćanje u neprekinutom razdoblju od </w:t>
      </w:r>
      <w:r w:rsidR="001A183A">
        <w:t>120</w:t>
      </w:r>
      <w:r>
        <w:t xml:space="preserve"> dana, u ukupnom iznosu od </w:t>
      </w:r>
      <w:r w:rsidR="00D67E74">
        <w:t>38.320,39</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D67E74">
        <w:t>2</w:t>
      </w:r>
      <w:r w:rsidR="00254B18">
        <w:t xml:space="preserve"> zaposlen</w:t>
      </w:r>
      <w:r w:rsidR="00485943">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lastRenderedPageBreak/>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D255EA">
        <w:rPr>
          <w:szCs w:val="24"/>
        </w:rPr>
        <w:t>26</w:t>
      </w:r>
      <w:r w:rsidR="00CF0517">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C7B"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D67E74">
      <w:t>146</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A7295"/>
    <w:rsid w:val="00191535"/>
    <w:rsid w:val="001A183A"/>
    <w:rsid w:val="00254B18"/>
    <w:rsid w:val="002702AA"/>
    <w:rsid w:val="00276AFE"/>
    <w:rsid w:val="0028268A"/>
    <w:rsid w:val="002A70CF"/>
    <w:rsid w:val="00386C7B"/>
    <w:rsid w:val="003A2582"/>
    <w:rsid w:val="003B1E94"/>
    <w:rsid w:val="003F7634"/>
    <w:rsid w:val="004745EB"/>
    <w:rsid w:val="00483EB3"/>
    <w:rsid w:val="00485943"/>
    <w:rsid w:val="00491A25"/>
    <w:rsid w:val="004F303D"/>
    <w:rsid w:val="0051417A"/>
    <w:rsid w:val="00535B87"/>
    <w:rsid w:val="005C7833"/>
    <w:rsid w:val="006434FD"/>
    <w:rsid w:val="00757C72"/>
    <w:rsid w:val="0077435B"/>
    <w:rsid w:val="0078713E"/>
    <w:rsid w:val="007873C2"/>
    <w:rsid w:val="007A1D83"/>
    <w:rsid w:val="007B479D"/>
    <w:rsid w:val="00855DD8"/>
    <w:rsid w:val="00886FD5"/>
    <w:rsid w:val="008E4A02"/>
    <w:rsid w:val="00A160C7"/>
    <w:rsid w:val="00A65088"/>
    <w:rsid w:val="00A86E8D"/>
    <w:rsid w:val="00A9627C"/>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CF0517"/>
    <w:rsid w:val="00D005F0"/>
    <w:rsid w:val="00D06FD5"/>
    <w:rsid w:val="00D230EF"/>
    <w:rsid w:val="00D255EA"/>
    <w:rsid w:val="00D30E3D"/>
    <w:rsid w:val="00D554B5"/>
    <w:rsid w:val="00D60106"/>
    <w:rsid w:val="00D67E74"/>
    <w:rsid w:val="00D826C9"/>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86C7B"/>
    <w:rPr>
      <w:color w:val="808080"/>
      <w:bdr w:space="0" w:sz="0" w:color="auto" w:val="none"/>
      <w:shd w:fill="auto" w:color="auto" w:val="clear"/>
    </w:rPr>
  </w:style>
  <w:style w:customStyle="true" w:styleId="eSPISCCParagraphDefaultFont" w:type="character">
    <w:name w:val="eSPIS_CC_Paragraph Default Font"/>
    <w:basedOn w:val="Zadanifontodlomka"/>
    <w:rsid w:val="00386C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6C7B"/>
    <w:rPr>
      <w:bdr w:space="0" w:sz="0" w:color="auto" w:val="none"/>
      <w:shd w:fill="FFFFCC" w:color="auto" w:val="clear"/>
      <w:lang w:val="hr-HR"/>
    </w:rPr>
  </w:style>
  <w:style w:customStyle="true" w:styleId="PozadinaSvijetloCrvena" w:type="character">
    <w:name w:val="Pozadina_SvijetloCrvena"/>
    <w:basedOn w:val="eSPISCCParagraphDefaultFont"/>
    <w:rsid w:val="00386C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6C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86C7B"/>
    <w:rPr>
      <w:color w:val="808080"/>
      <w:bdr w:color="auto" w:space="0" w:sz="0" w:val="none"/>
      <w:shd w:color="auto" w:fill="auto" w:val="clear"/>
    </w:rPr>
  </w:style>
  <w:style w:customStyle="1" w:styleId="eSPISCCParagraphDefaultFont" w:type="character">
    <w:name w:val="eSPIS_CC_Paragraph Default Font"/>
    <w:basedOn w:val="Zadanifontodlomka"/>
    <w:rsid w:val="00386C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6C7B"/>
    <w:rPr>
      <w:bdr w:color="auto" w:space="0" w:sz="0" w:val="none"/>
      <w:shd w:color="auto" w:fill="FFFFCC" w:val="clear"/>
      <w:lang w:val="hr-HR"/>
    </w:rPr>
  </w:style>
  <w:style w:customStyle="1" w:styleId="PozadinaSvijetloCrvena" w:type="character">
    <w:name w:val="Pozadina_SvijetloCrvena"/>
    <w:basedOn w:val="eSPISCCParagraphDefaultFont"/>
    <w:rsid w:val="00386C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6C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St-146/2018</izvorni_sadrzaj>
    <derivirana_varijabla naziv="DomainObject.Predmet.OznakaBroj_1">St-146/2018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B.O.- BAS  j.d.o.o. za usluge</izvorni_sadrzaj>
    <derivirana_varijabla naziv="DomainObject.Predmet.ProtustrankaFormated_1">  B.O.- BAS  j.d.o.o. za usluge</derivirana_varijabla>
  </DomainObject.Predmet.ProtustrankaFormated>
  <DomainObject.Predmet.ProtustrankaFormatedOIB>
    <izvorni_sadrzaj>  B.O.- BAS  j.d.o.o. za usluge, OIB 18400553553</izvorni_sadrzaj>
    <derivirana_varijabla naziv="DomainObject.Predmet.ProtustrankaFormatedOIB_1">  B.O.- BAS  j.d.o.o. za usluge, OIB 18400553553</derivirana_varijabla>
  </DomainObject.Predmet.ProtustrankaFormatedOIB>
  <DomainObject.Predmet.ProtustrankaFormatedWithAdress>
    <izvorni_sadrzaj> B.O.- BAS  j.d.o.o. za usluge, Ulica Vukovarska 57, 21240 Košute</izvorni_sadrzaj>
    <derivirana_varijabla naziv="DomainObject.Predmet.ProtustrankaFormatedWithAdress_1"> B.O.- BAS  j.d.o.o. za usluge, Ulica Vukovarska 57, 21240 Košute</derivirana_varijabla>
  </DomainObject.Predmet.ProtustrankaFormatedWithAdress>
  <DomainObject.Predmet.ProtustrankaFormatedWithAdressOIB>
    <izvorni_sadrzaj> B.O.- BAS  j.d.o.o. za usluge, OIB 18400553553, Ulica Vukovarska 57, 21240 Košute</izvorni_sadrzaj>
    <derivirana_varijabla naziv="DomainObject.Predmet.ProtustrankaFormatedWithAdressOIB_1"> B.O.- BAS  j.d.o.o. za usluge, OIB 18400553553, Ulica Vukovarska 57, 21240 Košute</derivirana_varijabla>
  </DomainObject.Predmet.ProtustrankaFormatedWithAdressOIB>
  <DomainObject.Predmet.ProtustrankaWithAdress>
    <izvorni_sadrzaj>B.O.- BAS  j.d.o.o. za usluge Ulica Vukovarska 57, 21240 Košute</izvorni_sadrzaj>
    <derivirana_varijabla naziv="DomainObject.Predmet.ProtustrankaWithAdress_1">B.O.- BAS  j.d.o.o. za usluge Ulica Vukovarska 57, 21240 Košute</derivirana_varijabla>
  </DomainObject.Predmet.ProtustrankaWithAdress>
  <DomainObject.Predmet.ProtustrankaWithAdressOIB>
    <izvorni_sadrzaj>B.O.- BAS  j.d.o.o. za usluge, OIB 18400553553, Ulica Vukovarska 57, 21240 Košute</izvorni_sadrzaj>
    <derivirana_varijabla naziv="DomainObject.Predmet.ProtustrankaWithAdressOIB_1">B.O.- BAS  j.d.o.o. za usluge, OIB 18400553553, Ulica Vukovarska 57, 21240 Košute</derivirana_varijabla>
  </DomainObject.Predmet.ProtustrankaWithAdressOIB>
  <DomainObject.Predmet.ProtustrankaNazivFormated>
    <izvorni_sadrzaj>B.O.- BAS  j.d.o.o. za usluge</izvorni_sadrzaj>
    <derivirana_varijabla naziv="DomainObject.Predmet.ProtustrankaNazivFormated_1">B.O.- BAS  j.d.o.o. za usluge</derivirana_varijabla>
  </DomainObject.Predmet.ProtustrankaNazivFormated>
  <DomainObject.Predmet.ProtustrankaNazivFormatedOIB>
    <izvorni_sadrzaj>B.O.- BAS  j.d.o.o. za usluge, OIB 18400553553</izvorni_sadrzaj>
    <derivirana_varijabla naziv="DomainObject.Predmet.ProtustrankaNazivFormatedOIB_1">B.O.- BAS  j.d.o.o. za usluge, OIB 18400553553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38230.39</izvorni_sadrzaj>
    <derivirana_varijabla naziv="DomainObject.Predmet.TrenutnaVrijednost_1">38230.39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 BAS  j.d.o.o. za usluge</item>
    </izvorni_sadrzaj>
    <derivirana_varijabla naziv="DomainObject.Predmet.ProtuStrankaListFormated_1">
      <item>B.O.- BAS  j.d.o.o. za usluge</item>
    </derivirana_varijabla>
  </DomainObject.Predmet.ProtuStrankaListFormated>
  <DomainObject.Predmet.ProtuStrankaListFormatedOIB>
    <izvorni_sadrzaj>
      <item>B.O.- BAS  j.d.o.o. za usluge, OIB 18400553553</item>
    </izvorni_sadrzaj>
    <derivirana_varijabla naziv="DomainObject.Predmet.ProtuStrankaListFormatedOIB_1">
      <item>B.O.- BAS  j.d.o.o. za usluge, OIB 18400553553</item>
    </derivirana_varijabla>
  </DomainObject.Predmet.ProtuStrankaListFormatedOIB>
  <DomainObject.Predmet.ProtuStrankaListFormatedWithAdress>
    <izvorni_sadrzaj>
      <item>B.O.- BAS  j.d.o.o. za usluge, Ulica Vukovarska 57, 21240 Košute</item>
    </izvorni_sadrzaj>
    <derivirana_varijabla naziv="DomainObject.Predmet.ProtuStrankaListFormatedWithAdress_1">
      <item>B.O.- BAS  j.d.o.o. za usluge, Ulica Vukovarska 57, 21240 Košute</item>
    </derivirana_varijabla>
  </DomainObject.Predmet.ProtuStrankaListFormatedWithAdress>
  <DomainObject.Predmet.ProtuStrankaListFormatedWithAdressOIB>
    <izvorni_sadrzaj>
      <item>B.O.- BAS  j.d.o.o. za usluge, OIB 18400553553, Ulica Vukovarska 57, 21240 Košute</item>
    </izvorni_sadrzaj>
    <derivirana_varijabla naziv="DomainObject.Predmet.ProtuStrankaListFormatedWithAdressOIB_1">
      <item>B.O.- BAS  j.d.o.o. za usluge, OIB 18400553553, Ulica Vukovarska 57, 21240 Košute</item>
    </derivirana_varijabla>
  </DomainObject.Predmet.ProtuStrankaListFormatedWithAdressOIB>
  <DomainObject.Predmet.ProtuStrankaListNazivFormated>
    <izvorni_sadrzaj>
      <item>B.O.- BAS  j.d.o.o. za usluge</item>
    </izvorni_sadrzaj>
    <derivirana_varijabla naziv="DomainObject.Predmet.ProtuStrankaListNazivFormated_1">
      <item>B.O.- BAS  j.d.o.o. za usluge</item>
    </derivirana_varijabla>
  </DomainObject.Predmet.ProtuStrankaListNazivFormated>
  <DomainObject.Predmet.ProtuStrankaListNazivFormatedOIB>
    <izvorni_sadrzaj>
      <item>B.O.- BAS  j.d.o.o. za usluge, OIB 18400553553</item>
    </izvorni_sadrzaj>
    <derivirana_varijabla naziv="DomainObject.Predmet.ProtuStrankaListNazivFormatedOIB_1">
      <item>B.O.- BAS  j.d.o.o. za usluge, OIB 18400553553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 BAS  j.d.o.o. za usluge</izvorni_sadrzaj>
    <derivirana_varijabla naziv="DomainObject.Predmet.ProtustrankaIDrugi_1">B.O.- BAS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 BAS  j.d.o.o. za usluge, OIB 18400553553, Ulica Vukovarska 57, 21240 Košute</izvorni_sadrzaj>
    <derivirana_varijabla naziv="DomainObject.Predmet.ProtustrankaIDrugiAdressOIB_1">B.O.- BAS  j.d.o.o. za usluge, OIB 18400553553, Ulica Vukovarska 57, 21240 Košute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 BAS  j.d.o.o. za usluge</item>
      <item>FINANCIJSKA AGENCIJA, RC SPLIT</item>
    </izvorni_sadrzaj>
    <derivirana_varijabla naziv="DomainObject.Predmet.SudioniciListNaziv_1">
      <item>B.O.- BAS  j.d.o.o. za usluge</item>
      <item>FINANCIJSKA AGENCIJA, RC SPLIT</item>
    </derivirana_varijabla>
  </DomainObject.Predmet.SudioniciListNaziv>
  <DomainObject.Predmet.SudioniciListAdressOIB>
    <izvorni_sadrzaj>
      <item>B.O.- BAS  j.d.o.o. za usluge, OIB 18400553553, Ulica Vukovarska 57,21240 Košute</item>
      <item>FINANCIJSKA AGENCIJA, RC SPLIT, OIB 85821130368, Mažuranićevo šetalište 24 b,21000 Split</item>
    </izvorni_sadrzaj>
    <derivirana_varijabla naziv="DomainObject.Predmet.SudioniciListAdressOIB_1">
      <item>B.O.- BAS  j.d.o.o. za usluge, OIB 18400553553, Ulica Vukovarska 57,21240 Košute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18400553553</item>
      <item>, OIB 85821130368</item>
    </izvorni_sadrzaj>
    <derivirana_varijabla naziv="DomainObject.Predmet.SudioniciListNazivOIB_1">
      <item>, OIB 18400553553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1014</properties:Words>
  <properties:Characters>5483</properties:Characters>
  <properties:Lines>134</properties:Lines>
  <properties:Paragraphs>48</properties:Paragraphs>
  <properties:TotalTime>190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2018-07-26T06:58:00Z</cp:lastPrinted>
  <dcterms:modified xmlns:xsi="http://www.w3.org/2001/XMLSchema-instance" xsi:type="dcterms:W3CDTF">2018-07-26T06:58:00Z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