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de433c9" w14:textId="de433c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993AB5">
        <w:t>1750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r w:rsidR="00993AB5">
        <w:rPr>
          <w:szCs w:val="20"/>
        </w:rPr>
        <w:t>PLASTIKA-PLUS d.o.o.</w:t>
      </w:r>
      <w:r>
        <w:rPr>
          <w:szCs w:val="20"/>
        </w:rPr>
        <w:t xml:space="preserve">, </w:t>
      </w:r>
      <w:r w:rsidR="00993AB5">
        <w:rPr>
          <w:szCs w:val="20"/>
        </w:rPr>
        <w:t>Vrbovec</w:t>
      </w:r>
      <w:r>
        <w:rPr>
          <w:szCs w:val="20"/>
        </w:rPr>
        <w:t xml:space="preserve">, </w:t>
      </w:r>
      <w:r w:rsidR="00993AB5">
        <w:rPr>
          <w:szCs w:val="20"/>
        </w:rPr>
        <w:t>1. Svibnja 1</w:t>
      </w:r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993AB5">
        <w:rPr>
          <w:szCs w:val="20"/>
        </w:rPr>
        <w:t>12477665136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93AB5">
        <w:t>5.163,61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C6C00"/>
    <w:rsid w:val="001032F4"/>
    <w:rsid w:val="00131E95"/>
    <w:rsid w:val="0019711A"/>
    <w:rsid w:val="00197F24"/>
    <w:rsid w:val="001A1D04"/>
    <w:rsid w:val="001B4CEF"/>
    <w:rsid w:val="001B5507"/>
    <w:rsid w:val="00241F1C"/>
    <w:rsid w:val="0034753A"/>
    <w:rsid w:val="0036155B"/>
    <w:rsid w:val="003C30EA"/>
    <w:rsid w:val="00405364"/>
    <w:rsid w:val="00420146"/>
    <w:rsid w:val="00457EF8"/>
    <w:rsid w:val="00626B24"/>
    <w:rsid w:val="0075183E"/>
    <w:rsid w:val="007A1913"/>
    <w:rsid w:val="0085059C"/>
    <w:rsid w:val="00890D82"/>
    <w:rsid w:val="00935F16"/>
    <w:rsid w:val="00950F54"/>
    <w:rsid w:val="00993AB5"/>
    <w:rsid w:val="009B679B"/>
    <w:rsid w:val="009D3B13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B55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55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55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55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55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St-1750/2019</izvorni_sadrzaj>
    <derivirana_varijabla naziv="DomainObject.Predmet.OznakaBroj_1">St-1750/2019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PLASTIKA-PLUS d.o.o. zastupanog po punomoćniku Duško Roko Bojanić</izvorni_sadrzaj>
    <derivirana_varijabla naziv="DomainObject.Predmet.ProtustrankaFormated_1">  PLASTIKA-PLUS d.o.o. zastupanog po punomoćniku Duško Roko Bojanić</derivirana_varijabla>
  </DomainObject.Predmet.ProtustrankaFormated>
  <DomainObject.Predmet.ProtustrankaFormatedOIB>
    <izvorni_sadrzaj>  PLASTIKA-PLUS d.o.o., OIB 12477665136 zastupanog po punomoćniku Duško Roko Bojanić</izvorni_sadrzaj>
    <derivirana_varijabla naziv="DomainObject.Predmet.ProtustrankaFormatedOIB_1">  PLASTIKA-PLUS d.o.o., OIB 12477665136 zastupanog po punomoćniku Duško Roko Bojanić</derivirana_varijabla>
  </DomainObject.Predmet.ProtustrankaFormatedOIB>
  <DomainObject.Predmet.ProtustrankaFormatedWithAdress>
    <izvorni_sadrzaj> PLASTIKA-PLUS d.o.o., 1. Svibnja 1, 10340 Vrbovec zastupanog po punomoćniku Duško Roko Bojanić</izvorni_sadrzaj>
    <derivirana_varijabla naziv="DomainObject.Predmet.ProtustrankaFormatedWithAdress_1"> PLASTIKA-PLUS d.o.o., 1. Svibnja 1, 10340 Vrbovec zastupanog po punomoćniku Duško Roko Bojanić</derivirana_varijabla>
  </DomainObject.Predmet.ProtustrankaFormatedWithAdress>
  <DomainObject.Predmet.ProtustrankaFormatedWithAdressOIB>
    <izvorni_sadrzaj> PLASTIKA-PLUS d.o.o., OIB 12477665136, 1. Svibnja 1, 10340 Vrbovec zastupanog po punomoćniku Duško Roko Bojanić</izvorni_sadrzaj>
    <derivirana_varijabla naziv="DomainObject.Predmet.ProtustrankaFormatedWithAdressOIB_1"> PLASTIKA-PLUS d.o.o., OIB 12477665136, 1. Svibnja 1, 10340 Vrbovec zastupanog po punomoćniku Duško Roko Bojanić</derivirana_varijabla>
  </DomainObject.Predmet.ProtustrankaFormatedWithAdressOIB>
  <DomainObject.Predmet.ProtustrankaWithAdress>
    <izvorni_sadrzaj>PLASTIKA-PLUS d.o.o. 1. Svibnja 1, 10340 Vrbovec</izvorni_sadrzaj>
    <derivirana_varijabla naziv="DomainObject.Predmet.ProtustrankaWithAdress_1">PLASTIKA-PLUS d.o.o. 1. Svibnja 1, 10340 Vrbovec</derivirana_varijabla>
  </DomainObject.Predmet.ProtustrankaWithAdress>
  <DomainObject.Predmet.ProtustrankaWithAdressOIB>
    <izvorni_sadrzaj>PLASTIKA-PLUS d.o.o., OIB 12477665136, 1. Svibnja 1, 10340 Vrbovec</izvorni_sadrzaj>
    <derivirana_varijabla naziv="DomainObject.Predmet.ProtustrankaWithAdressOIB_1">PLASTIKA-PLUS d.o.o., OIB 12477665136, 1. Svibnja 1, 10340 Vrbovec</derivirana_varijabla>
  </DomainObject.Predmet.ProtustrankaWithAdressOIB>
  <DomainObject.Predmet.ProtustrankaNazivFormated>
    <izvorni_sadrzaj>PLASTIKA-PLUS d.o.o.</izvorni_sadrzaj>
    <derivirana_varijabla naziv="DomainObject.Predmet.ProtustrankaNazivFormated_1">PLASTIKA-PLUS d.o.o.</derivirana_varijabla>
  </DomainObject.Predmet.ProtustrankaNazivFormated>
  <DomainObject.Predmet.ProtustrankaNazivFormatedOIB>
    <izvorni_sadrzaj>PLASTIKA-PLUS d.o.o., OIB 12477665136</izvorni_sadrzaj>
    <derivirana_varijabla naziv="DomainObject.Predmet.ProtustrankaNazivFormatedOIB_1">PLASTIKA-PLUS d.o.o., OIB 12477665136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PLASTIKA-PLUS d.o.o. zastupanog po punomoćniku Duško Roko Bojanić</item>
    </izvorni_sadrzaj>
    <derivirana_varijabla naziv="DomainObject.Predmet.ProtuStrankaListFormated_1">
      <item>PLASTIKA-PLUS d.o.o. zastupanog po punomoćniku Duško Roko Bojanić</item>
    </derivirana_varijabla>
  </DomainObject.Predmet.ProtuStrankaListFormated>
  <DomainObject.Predmet.ProtuStrankaListFormatedOIB>
    <izvorni_sadrzaj>
      <item>PLASTIKA-PLUS d.o.o., OIB 12477665136 zastupanog po punomoćniku Duško Roko Bojanić</item>
    </izvorni_sadrzaj>
    <derivirana_varijabla naziv="DomainObject.Predmet.ProtuStrankaListFormatedOIB_1">
      <item>PLASTIKA-PLUS d.o.o., OIB 12477665136 zastupanog po punomoćniku Duško Roko Bojanić</item>
    </derivirana_varijabla>
  </DomainObject.Predmet.ProtuStrankaListFormatedOIB>
  <DomainObject.Predmet.ProtuStrankaListFormatedWithAdress>
    <izvorni_sadrzaj>
      <item>PLASTIKA-PLUS d.o.o., 1. Svibnja 1, 10340 Vrbovec zastupanog po punomoćniku Duško Roko Bojanić</item>
    </izvorni_sadrzaj>
    <derivirana_varijabla naziv="DomainObject.Predmet.ProtuStrankaListFormatedWithAdress_1">
      <item>PLASTIKA-PLUS d.o.o., 1. Svibnja 1, 10340 Vrbovec zastupanog po punomoćniku Duško Roko Bojanić</item>
    </derivirana_varijabla>
  </DomainObject.Predmet.ProtuStrankaListFormatedWithAdress>
  <DomainObject.Predmet.ProtuStrankaListFormatedWithAdressOIB>
    <izvorni_sadrzaj>
      <item>PLASTIKA-PLUS d.o.o., OIB 12477665136, 1. Svibnja 1, 10340 Vrbovec zastupanog po punomoćniku Duško Roko Bojanić</item>
    </izvorni_sadrzaj>
    <derivirana_varijabla naziv="DomainObject.Predmet.ProtuStrankaListFormatedWithAdressOIB_1">
      <item>PLASTIKA-PLUS d.o.o., OIB 12477665136, 1. Svibnja 1, 10340 Vrbovec zastupanog po punomoćniku Duško Roko Bojanić</item>
    </derivirana_varijabla>
  </DomainObject.Predmet.ProtuStrankaListFormatedWithAdressOIB>
  <DomainObject.Predmet.ProtuStrankaListNazivFormated>
    <izvorni_sadrzaj>
      <item>PLASTIKA-PLUS d.o.o.</item>
    </izvorni_sadrzaj>
    <derivirana_varijabla naziv="DomainObject.Predmet.ProtuStrankaListNazivFormated_1">
      <item>PLASTIKA-PLUS d.o.o.</item>
    </derivirana_varijabla>
  </DomainObject.Predmet.ProtuStrankaListNazivFormated>
  <DomainObject.Predmet.ProtuStrankaListNazivFormatedOIB>
    <izvorni_sadrzaj>
      <item>PLASTIKA-PLUS d.o.o., OIB 12477665136</item>
    </izvorni_sadrzaj>
    <derivirana_varijabla naziv="DomainObject.Predmet.ProtuStrankaListNazivFormatedOIB_1">
      <item>PLASTIKA-PLUS d.o.o., OIB 12477665136</item>
    </derivirana_varijabla>
  </DomainObject.Predmet.ProtuStrankaListNazivFormatedOIB>
  <DomainObject.Predmet.OstaliListFormated>
    <izvorni_sadrzaj>
      <item>Duško Roko Bojanić punomoćnik sudionika u postupku PLASTIKA-PLUS d.o.o.</item>
    </izvorni_sadrzaj>
    <derivirana_varijabla naziv="DomainObject.Predmet.OstaliListFormated_1">
      <item>Duško Roko Bojanić punomoćnik sudionika u postupku PLASTIKA-PLUS d.o.o.</item>
    </derivirana_varijabla>
  </DomainObject.Predmet.OstaliListFormated>
  <DomainObject.Predmet.OstaliListFormatedOIB>
    <izvorni_sadrzaj>
      <item>Duško Roko Bojanić, OIB 64425123830 punomoćnik sudionika u postupku PLASTIKA-PLUS d.o.o.</item>
    </izvorni_sadrzaj>
    <derivirana_varijabla naziv="DomainObject.Predmet.OstaliListFormatedOIB_1">
      <item>Duško Roko Bojanić, OIB 64425123830 punomoćnik sudionika u postupku PLASTIKA-PLUS d.o.o.</item>
    </derivirana_varijabla>
  </DomainObject.Predmet.OstaliListFormatedOIB>
  <DomainObject.Predmet.OstaliListFormatedWithAdress>
    <izvorni_sadrzaj>
      <item>Duško Roko Bojanić, Laginjina 4, 10000 Zagreb punomoćnik sudionika u postupku PLASTIKA-PLUS d.o.o.</item>
    </izvorni_sadrzaj>
    <derivirana_varijabla naziv="DomainObject.Predmet.OstaliListFormatedWithAdress_1">
      <item>Duško Roko Bojanić, Laginjina 4, 10000 Zagreb punomoćnik sudionika u postupku PLASTIKA-PLUS d.o.o.</item>
    </derivirana_varijabla>
  </DomainObject.Predmet.OstaliListFormatedWithAdress>
  <DomainObject.Predmet.OstaliListFormatedWithAdressOIB>
    <izvorni_sadrzaj>
      <item>Duško Roko Bojanić, OIB 64425123830, Laginjina 4, 10000 Zagreb punomoćnik sudionika u postupku PLASTIKA-PLUS d.o.o.</item>
    </izvorni_sadrzaj>
    <derivirana_varijabla naziv="DomainObject.Predmet.OstaliListFormatedWithAdressOIB_1">
      <item>Duško Roko Bojanić, OIB 64425123830, Laginjina 4, 10000 Zagreb punomoćnik sudionika u postupku PLASTIKA-PLUS d.o.o.</item>
    </derivirana_varijabla>
  </DomainObject.Predmet.OstaliListFormatedWithAdressOIB>
  <DomainObject.Predmet.OstaliListNazivFormated>
    <izvorni_sadrzaj>
      <item>Duško Roko Bojanić</item>
    </izvorni_sadrzaj>
    <derivirana_varijabla naziv="DomainObject.Predmet.OstaliListNazivFormated_1">
      <item>Duško Roko Bojanić</item>
    </derivirana_varijabla>
  </DomainObject.Predmet.OstaliListNazivFormated>
  <DomainObject.Predmet.OstaliListNazivFormatedOIB>
    <izvorni_sadrzaj>
      <item>Duško Roko Bojanić, OIB 64425123830</item>
    </izvorni_sadrzaj>
    <derivirana_varijabla naziv="DomainObject.Predmet.OstaliListNazivFormatedOIB_1">
      <item>Duško Roko Bojanić, OIB 64425123830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PLASTIKA-PLUS d.o.o.</izvorni_sadrzaj>
    <derivirana_varijabla naziv="DomainObject.Predmet.ProtustrankaIDrugi_1">PLASTIKA-PLUS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PLASTIKA-PLUS d.o.o., OIB 12477665136, 1. Svibnja 1, 10340 Vrbovec</izvorni_sadrzaj>
    <derivirana_varijabla naziv="DomainObject.Predmet.ProtustrankaIDrugiAdressOIB_1">PLASTIKA-PLUS d.o.o., OIB 12477665136, 1. Svibnja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PLASTIKA-PLUS d.o.o.</item>
      <item>Duško Roko Bojanić</item>
    </izvorni_sadrzaj>
    <derivirana_varijabla naziv="DomainObject.Predmet.SudioniciListNaziv_1">
      <item>FINA Regionalni centar Zagreb</item>
      <item>PLASTIKA-PLUS d.o.o.</item>
      <item>Duško Roko Bojanić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PLASTIKA-PLUS d.o.o., OIB 12477665136, 1. Svibnja 1,10340 Vrbovec</item>
      <item>Duško Roko Bojanić, OIB 64425123830, Laginjina 4,10000 Zagreb</item>
    </izvorni_sadrzaj>
    <derivirana_varijabla naziv="DomainObject.Predmet.SudioniciListAdressOIB_1">
      <item>FINA Regionalni centar Zagreb, OIB 85821130368, Trg svibanjskih žrtava 1995. 1,10000 Zagreb</item>
      <item>PLASTIKA-PLUS d.o.o., OIB 12477665136, 1. Svibnja 1,10340 Vrbovec</item>
      <item>Duško Roko Bojanić, OIB 64425123830, Laginjina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12477665136</item>
      <item>, OIB 64425123830</item>
    </izvorni_sadrzaj>
    <derivirana_varijabla naziv="DomainObject.Predmet.SudioniciListNazivOIB_1">
      <item>, OIB 85821130368</item>
      <item>, OIB 12477665136</item>
      <item>, OIB 64425123830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2019.</izvorni_sadrzaj>
    <derivirana_varijabla naziv="DomainObject.Predmet.DatumPocetkaProcesa_1">19.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1327</properties:Characters>
  <properties:Lines>43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2019-11-05T09:33:00Z</dcterms:created>
  <dc:creator>Ivana Manestar</dc:creator>
  <cp:lastModifiedBy>Petra Komučar</cp:lastModifiedBy>
  <cp:lastPrinted>2019-11-05T09:28:00Z</cp:lastPrinted>
  <dcterms:modified xmlns:xsi="http://www.w3.org/2001/XMLSchema-instance" xsi:type="dcterms:W3CDTF">2019-11-05T09:34:00Z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(St-1750-19 PLASTIKA-PLUS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