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fc22" w14:paraId="a5cfc22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C715D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B44480">
        <w:rPr>
          <w:sz w:val="24"/>
          <w:szCs w:val="24"/>
        </w:rPr>
        <w:t>5103/2015</w:t>
      </w:r>
      <w:r w:rsidR="00014B63">
        <w:rPr>
          <w:sz w:val="24"/>
          <w:szCs w:val="24"/>
        </w:rPr>
        <w:t>-38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B44480" w:rsidP="00B44480" w:rsidR="00B44480" w:rsidRPr="000D7E78">
      <w:pPr>
        <w:jc w:val="center"/>
        <w:rPr>
          <w:b/>
          <w:sz w:val="24"/>
          <w:szCs w:val="24"/>
        </w:rPr>
      </w:pPr>
    </w:p>
    <w:p w:rsidRDefault="00B44480" w:rsidP="007029FA" w:rsidR="007029F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 xml:space="preserve">Trgovački sud u Zagrebu, po sucu Nikoli Ribariću, kao stečajnom sucu, u stečajnom predmetu nad stečajnim dužnikom </w:t>
      </w:r>
      <w:r>
        <w:rPr>
          <w:sz w:val="24"/>
          <w:szCs w:val="24"/>
        </w:rPr>
        <w:t>GROSIST d.o.o., Zagreb (Grad Zagreb), Sisačka cesta 9 B, OIB: 94160678504</w:t>
      </w:r>
      <w:r w:rsidR="007029FA" w:rsidRPr="000D7E7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7029FA" w:rsidRPr="000D7E78">
        <w:rPr>
          <w:sz w:val="24"/>
          <w:szCs w:val="24"/>
          <w:lang w:val="pt-BR"/>
        </w:rPr>
        <w:t xml:space="preserve">nakon općeg ispitnog ročišta održanog dana </w:t>
      </w:r>
      <w:r>
        <w:rPr>
          <w:sz w:val="24"/>
          <w:szCs w:val="24"/>
          <w:lang w:val="pt-BR"/>
        </w:rPr>
        <w:t>5</w:t>
      </w:r>
      <w:r w:rsidR="007029FA" w:rsidRPr="000D7E7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listopada</w:t>
      </w:r>
      <w:r w:rsidR="007029FA" w:rsidRPr="000D7E7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6., dana 5</w:t>
      </w:r>
      <w:r w:rsidR="00016BD9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listopada</w:t>
      </w:r>
      <w:r w:rsidR="00016BD9">
        <w:rPr>
          <w:sz w:val="24"/>
          <w:szCs w:val="24"/>
          <w:lang w:val="pt-BR"/>
        </w:rPr>
        <w:t xml:space="preserve">  2016</w:t>
      </w:r>
      <w:r w:rsidR="007029FA" w:rsidRPr="000D7E78">
        <w:rPr>
          <w:sz w:val="24"/>
          <w:szCs w:val="24"/>
          <w:lang w:val="pt-BR"/>
        </w:rPr>
        <w:t>.,</w:t>
      </w:r>
      <w:r w:rsidR="007029FA" w:rsidRPr="000D7E78">
        <w:rPr>
          <w:sz w:val="24"/>
          <w:szCs w:val="24"/>
        </w:rPr>
        <w:t xml:space="preserve">   </w:t>
      </w:r>
    </w:p>
    <w:p w:rsidRDefault="007029FA" w:rsidP="007029FA" w:rsidR="007029FA" w:rsidRPr="000D7E78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B44480" w:rsidP="00170E7C" w:rsidR="00B44480" w:rsidRPr="00B5498B">
      <w:pPr>
        <w:jc w:val="center"/>
        <w:rPr>
          <w:sz w:val="24"/>
          <w:szCs w:val="24"/>
        </w:rPr>
      </w:pPr>
    </w:p>
    <w:p w:rsidRDefault="00B44480" w:rsidP="00B44480" w:rsidR="00B44480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B44480" w:rsidP="00B44480" w:rsidR="00B44480">
      <w:pPr>
        <w:jc w:val="both"/>
        <w:rPr>
          <w:b/>
          <w:sz w:val="24"/>
          <w:szCs w:val="24"/>
        </w:rPr>
      </w:pPr>
    </w:p>
    <w:p w:rsidRDefault="00B44480" w:rsidP="00B44480" w:rsidR="00B44480">
      <w:pPr>
        <w:jc w:val="both"/>
        <w:rPr>
          <w:b/>
          <w:sz w:val="24"/>
          <w:szCs w:val="24"/>
        </w:rPr>
      </w:pPr>
    </w:p>
    <w:p w:rsidRDefault="00B44480" w:rsidP="00B44480" w:rsidR="00B44480">
      <w:pPr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red:</w:t>
      </w:r>
    </w:p>
    <w:p w:rsidRDefault="00B44480" w:rsidP="00B44480" w:rsidR="00B44480">
      <w:pPr>
        <w:ind w:left="708"/>
        <w:jc w:val="both"/>
        <w:rPr>
          <w:b/>
          <w:sz w:val="24"/>
          <w:szCs w:val="24"/>
        </w:rPr>
      </w:pPr>
    </w:p>
    <w:p w:rsidRDefault="00B44480" w:rsidP="00B44480" w:rsidR="00B44480" w:rsidRPr="008357C9">
      <w:pPr>
        <w:numPr>
          <w:ilvl w:val="0"/>
          <w:numId w:val="1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Zagreb,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>746.450,22</w:t>
      </w:r>
      <w:r w:rsidRPr="008357C9">
        <w:rPr>
          <w:sz w:val="24"/>
          <w:szCs w:val="24"/>
        </w:rPr>
        <w:t xml:space="preserve">  kuna</w:t>
      </w:r>
    </w:p>
    <w:p w:rsidRDefault="00B44480" w:rsidP="00B44480" w:rsidR="00B44480" w:rsidRPr="00D3523C">
      <w:pPr>
        <w:ind w:left="708"/>
        <w:jc w:val="both"/>
        <w:rPr>
          <w:b/>
          <w:sz w:val="24"/>
          <w:szCs w:val="24"/>
        </w:rPr>
      </w:pPr>
    </w:p>
    <w:p w:rsidRDefault="00B44480" w:rsidP="00B44480" w:rsidR="00B44480" w:rsidRPr="000D7E78">
      <w:pPr>
        <w:ind w:firstLine="720"/>
        <w:jc w:val="both"/>
        <w:rPr>
          <w:sz w:val="24"/>
          <w:szCs w:val="24"/>
        </w:rPr>
      </w:pPr>
    </w:p>
    <w:p w:rsidRDefault="00B44480" w:rsidP="00B44480" w:rsidR="00B44480" w:rsidRPr="000D7E78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B44480" w:rsidP="00B44480" w:rsidR="00B44480" w:rsidRPr="000D7E78">
      <w:pPr>
        <w:pStyle w:val="TableContents"/>
        <w:ind w:left="708"/>
        <w:rPr>
          <w:rFonts w:cs="Times New Roman"/>
          <w:b/>
          <w:bCs/>
        </w:rPr>
      </w:pPr>
    </w:p>
    <w:p w:rsidRDefault="00B44480" w:rsidP="00B44480" w:rsidR="00B44480">
      <w:pPr>
        <w:pStyle w:val="Odlomakpopisa"/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t>HRVATSKE VODE, VODOPRAVNI ODJEL ZA GORNJU SAVU  u iznosu od 75.885,97 kn</w:t>
      </w:r>
    </w:p>
    <w:p w:rsidRDefault="00B44480" w:rsidP="00B44480" w:rsidR="00B44480">
      <w:pPr>
        <w:pStyle w:val="Odlomakpopisa"/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t>GRAD ZAGREB, u iznosu od 361.846,93 kn</w:t>
      </w:r>
    </w:p>
    <w:p w:rsidRDefault="00B44480" w:rsidP="00B44480" w:rsidR="00B44480">
      <w:pPr>
        <w:pStyle w:val="Odlomakpopisa"/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t>ZAGREBAČKI HOLDING d.o.o. u iznosu od 6.938,03 kn</w:t>
      </w:r>
    </w:p>
    <w:p w:rsidRDefault="00B44480" w:rsidP="00B44480" w:rsidR="00B44480">
      <w:pPr>
        <w:pStyle w:val="Odlomakpopisa"/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t>RH, Ministarstvo financija, Porezna uprava, Područni ured Zagreb, u iznosu od 183.288,75 kn</w:t>
      </w:r>
    </w:p>
    <w:p w:rsidRDefault="00B44480" w:rsidP="00B44480" w:rsidR="00B44480" w:rsidRPr="00BE560A">
      <w:pPr>
        <w:pStyle w:val="Odlomakpopisa"/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t>GRAD ZAGREB, u iznosu od 100.650,51 kn.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općem ispitnom ročištu održanom </w:t>
      </w:r>
      <w:r w:rsidR="00B44480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B44480">
        <w:rPr>
          <w:sz w:val="24"/>
          <w:szCs w:val="24"/>
        </w:rPr>
        <w:t xml:space="preserve"> listopada</w:t>
      </w:r>
      <w:r w:rsidRPr="00616BBE">
        <w:rPr>
          <w:sz w:val="24"/>
          <w:szCs w:val="24"/>
        </w:rPr>
        <w:t xml:space="preserve"> 2016.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</w:t>
      </w:r>
      <w:r w:rsidRPr="00616BBE">
        <w:rPr>
          <w:sz w:val="24"/>
          <w:szCs w:val="24"/>
        </w:rPr>
        <w:lastRenderedPageBreak/>
        <w:t>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B44480">
        <w:rPr>
          <w:sz w:val="24"/>
          <w:szCs w:val="24"/>
        </w:rPr>
        <w:t>agrebu 5</w:t>
      </w:r>
      <w:r w:rsidRPr="003B182B">
        <w:rPr>
          <w:sz w:val="24"/>
          <w:szCs w:val="24"/>
        </w:rPr>
        <w:t>.</w:t>
      </w:r>
      <w:r w:rsidR="00B44480">
        <w:rPr>
          <w:sz w:val="24"/>
          <w:szCs w:val="24"/>
        </w:rPr>
        <w:t xml:space="preserve"> listopada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016BD9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5498B" w:rsidP="00E91121" w:rsidR="00014B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014B6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4B63" w:rsidP="00E91121" w:rsidR="00014B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14B63" w:rsidP="00E91121" w:rsidR="00014B6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14B63" w:rsidP="00E91121" w:rsidR="00014B6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14B63" w:rsidP="00E91121" w:rsidR="00014B6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014B63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014B63" w:rsidP="00016BD9" w:rsidR="00014B63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B2E" w:rsidR="00985B2E">
      <w:r>
        <w:separator/>
      </w:r>
    </w:p>
  </w:endnote>
  <w:endnote w:id="0" w:type="continuationSeparator">
    <w:p w:rsidRDefault="00985B2E" w:rsidR="00985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B2E" w:rsidR="00985B2E">
      <w:r>
        <w:separator/>
      </w:r>
    </w:p>
  </w:footnote>
  <w:footnote w:id="0" w:type="continuationSeparator">
    <w:p w:rsidRDefault="00985B2E" w:rsidR="00985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9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B44480">
      <w:rPr>
        <w:sz w:val="24"/>
      </w:rPr>
      <w:t>5103/2015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6"/>
  </w:num>
  <w:num w:numId="6">
    <w:abstractNumId w:val="11"/>
  </w:num>
  <w:num w:numId="7">
    <w:abstractNumId w:val="5"/>
  </w:num>
  <w:num w:numId="8">
    <w:abstractNumId w:val="7"/>
  </w:num>
  <w:num w:numId="9">
    <w:abstractNumId w:val="18"/>
  </w:num>
  <w:num w:numId="10">
    <w:abstractNumId w:val="16"/>
  </w:num>
  <w:num w:numId="11">
    <w:abstractNumId w:val="13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5"/>
  </w:num>
  <w:num w:numId="18">
    <w:abstractNumId w:val="10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4B63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470BFA"/>
    <w:rsid w:val="004B0A10"/>
    <w:rsid w:val="005660EA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C715D"/>
    <w:rsid w:val="00AF7AD6"/>
    <w:rsid w:val="00B04F0B"/>
    <w:rsid w:val="00B174F1"/>
    <w:rsid w:val="00B17FC6"/>
    <w:rsid w:val="00B42711"/>
    <w:rsid w:val="00B44480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40919"/>
    <w:rsid w:val="00F43297"/>
    <w:rsid w:val="00F56D88"/>
    <w:rsid w:val="00F61FBB"/>
    <w:rsid w:val="00F9598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44480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9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44480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9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381</properties:Words>
  <properties:Characters>1990</properties:Characters>
  <properties:Lines>123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2016-10-06T07:25:00Z</dcterms:created>
  <dc:creator>nribaric</dc:creator>
  <cp:lastModifiedBy>Jadranka Zelić</cp:lastModifiedBy>
  <cp:lastPrinted>2016-10-06T07:24:00Z</cp:lastPrinted>
  <dcterms:modified xmlns:xsi="http://www.w3.org/2001/XMLSchema-instance" xsi:type="dcterms:W3CDTF">2016-10-06T07:26:00Z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