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4235a" w14:paraId="984235a" w:rsidRDefault="00B66642" w:rsidP="00B66642" w:rsidR="00B66642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B66642" w:rsidP="00B66642" w:rsidR="00B66642" w:rsidRPr="00572798">
      <w:pPr>
        <w:tabs>
          <w:tab w:pos="6150" w:val="left"/>
        </w:tabs>
        <w:rPr>
          <w:b/>
        </w:rPr>
      </w:pPr>
    </w:p>
    <w:p w:rsidRDefault="00B66642" w:rsidP="00B66642" w:rsidR="00B66642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B66642" w:rsidP="00B66642" w:rsidR="00B66642">
      <w:pPr>
        <w:tabs>
          <w:tab w:pos="7020" w:val="left"/>
        </w:tabs>
      </w:pPr>
      <w:r>
        <w:t xml:space="preserve">REPUBLIKA HRVATSKA </w:t>
      </w:r>
    </w:p>
    <w:p w:rsidRDefault="00B66642" w:rsidP="00B66642" w:rsidR="00B66642">
      <w:r>
        <w:t xml:space="preserve">  Trgovački sud u Zagrebu</w:t>
      </w:r>
    </w:p>
    <w:p w:rsidRDefault="00B66642" w:rsidP="00B66642" w:rsidR="00B66642">
      <w:r>
        <w:t xml:space="preserve">   Zagreb, Amruševa 2/II</w:t>
      </w:r>
    </w:p>
    <w:p w:rsidRDefault="00B66642" w:rsidP="00B66642" w:rsidR="00B66642"/>
    <w:p w:rsidRDefault="00B66642" w:rsidP="00B66642" w:rsidR="00B66642"/>
    <w:p w:rsidRDefault="00B66642" w:rsidP="00B66642" w:rsidR="00B66642"/>
    <w:p w:rsidRDefault="00B66642" w:rsidP="00B66642" w:rsidR="00B6664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62033E">
        <w:t>6857</w:t>
      </w:r>
      <w:r>
        <w:t>/15, temeljem odredbe članka 430. Stečajnog zakona (Narodne novine br. 71/15.), dana 17. prosinca 2015., objavljuje:</w:t>
      </w:r>
    </w:p>
    <w:p w:rsidRDefault="00B66642" w:rsidP="00B66642" w:rsidR="00B66642" w:rsidRPr="008155EE">
      <w:pPr>
        <w:rPr>
          <w:sz w:val="40"/>
          <w:szCs w:val="40"/>
        </w:rPr>
      </w:pPr>
    </w:p>
    <w:p w:rsidRDefault="00B66642" w:rsidP="00B66642" w:rsidR="00B66642" w:rsidRPr="009E0378">
      <w:pPr>
        <w:jc w:val="center"/>
      </w:pPr>
      <w:r w:rsidRPr="009E0378">
        <w:t>O G L A S</w:t>
      </w:r>
    </w:p>
    <w:p w:rsidRDefault="00B66642" w:rsidP="00B66642" w:rsidR="00B66642" w:rsidRPr="001F6933">
      <w:pPr>
        <w:rPr>
          <w:b/>
        </w:rPr>
      </w:pPr>
    </w:p>
    <w:p w:rsidRDefault="00B66642" w:rsidP="00B66642" w:rsidR="00B6664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62033E">
        <w:t>LOGISTIČKO SREDIŠTE d.o.o., Zagreb, Selska 90a, OIB:  51878778393</w:t>
      </w:r>
      <w:r>
        <w:t xml:space="preserve">.   </w:t>
      </w:r>
    </w:p>
    <w:p w:rsidRDefault="00B66642" w:rsidP="00B66642" w:rsidR="00B66642">
      <w:pPr>
        <w:pStyle w:val="Odlomakpopisa"/>
        <w:ind w:left="1428"/>
      </w:pPr>
    </w:p>
    <w:p w:rsidRDefault="00B66642" w:rsidP="00B66642" w:rsidR="00B66642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62033E">
        <w:t>5.779,77</w:t>
      </w:r>
      <w:r>
        <w:t xml:space="preserve">  kn.</w:t>
      </w:r>
    </w:p>
    <w:p w:rsidRDefault="00B66642" w:rsidP="00B66642" w:rsidR="00B66642">
      <w:pPr>
        <w:ind w:left="360"/>
      </w:pPr>
      <w:r>
        <w:t xml:space="preserve"> </w:t>
      </w:r>
    </w:p>
    <w:p w:rsidRDefault="00B66642" w:rsidP="00B66642" w:rsidR="00B66642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B66642" w:rsidP="00B66642" w:rsidR="00B66642">
      <w:pPr>
        <w:ind w:firstLine="720"/>
        <w:jc w:val="both"/>
      </w:pPr>
    </w:p>
    <w:p w:rsidRDefault="00B66642" w:rsidP="00B66642" w:rsidR="00B6664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B66642" w:rsidP="00B66642" w:rsidR="00B66642">
      <w:pPr>
        <w:pStyle w:val="Odlomakpopisa"/>
      </w:pPr>
    </w:p>
    <w:p w:rsidRDefault="00B66642" w:rsidP="00B66642" w:rsidR="00B6664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B66642" w:rsidP="00B66642" w:rsidR="00B66642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B66642" w:rsidP="00B66642" w:rsidR="00B66642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B66642" w:rsidP="00B66642" w:rsidR="00B66642">
      <w:pPr>
        <w:jc w:val="center"/>
      </w:pPr>
    </w:p>
    <w:p w:rsidRDefault="00B66642" w:rsidP="00B66642" w:rsidR="00B66642">
      <w:pPr>
        <w:jc w:val="center"/>
      </w:pPr>
      <w:r>
        <w:t>U Zagrebu, 17. prosinca 2015.</w:t>
      </w:r>
    </w:p>
    <w:p w:rsidRDefault="00B66642" w:rsidP="00B66642" w:rsidR="00B66642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B66642" w:rsidP="00B66642" w:rsidR="00B66642">
      <w:pPr>
        <w:jc w:val="right"/>
      </w:pPr>
      <w:r>
        <w:t xml:space="preserve">          Jelena Vučemilo Manojlovski </w:t>
      </w:r>
    </w:p>
    <w:p w:rsidRDefault="00B66642" w:rsidP="00B66642" w:rsidR="00B66642">
      <w:pPr>
        <w:jc w:val="right"/>
      </w:pPr>
    </w:p>
    <w:p w:rsidRDefault="00B66642" w:rsidP="00B66642" w:rsidR="00B66642">
      <w:pPr>
        <w:jc w:val="right"/>
      </w:pPr>
    </w:p>
    <w:p w:rsidRDefault="00B66642" w:rsidP="00B66642" w:rsidR="00B66642">
      <w:pPr>
        <w:jc w:val="right"/>
      </w:pPr>
    </w:p>
    <w:p w:rsidRDefault="00B66642" w:rsidP="00B66642" w:rsidR="00B66642">
      <w:pPr>
        <w:jc w:val="right"/>
      </w:pPr>
    </w:p>
    <w:p w:rsidRDefault="00B66642" w:rsidP="00B66642" w:rsidR="00B66642"/>
    <w:p w:rsidRDefault="00B66642" w:rsidP="00B66642" w:rsidR="00B66642"/>
    <w:p w:rsidRDefault="00B66642" w:rsidP="00B66642" w:rsidR="00B66642"/>
    <w:p w:rsidRDefault="00B66642" w:rsidP="00B66642" w:rsidR="00B66642"/>
    <w:p w:rsidRDefault="00B66642" w:rsidP="00B66642" w:rsidR="00B66642"/>
    <w:p w:rsidRDefault="00903921" w:rsidP="00903921" w:rsidR="00903921">
      <w:r>
        <w:t>DNA:</w:t>
      </w:r>
    </w:p>
    <w:p w:rsidRDefault="00903921" w:rsidP="00903921" w:rsidR="00903921">
      <w:pPr>
        <w:pStyle w:val="Odlomakpopisa"/>
        <w:numPr>
          <w:ilvl w:val="0"/>
          <w:numId w:val="3"/>
        </w:numPr>
      </w:pPr>
      <w:r>
        <w:t>E-oglasna ploča 45 dana (+3 dana)</w:t>
      </w:r>
    </w:p>
    <w:p w:rsidRDefault="00903921" w:rsidP="00903921" w:rsidR="00903921">
      <w:pPr>
        <w:pStyle w:val="Odlomakpopisa"/>
        <w:numPr>
          <w:ilvl w:val="0"/>
          <w:numId w:val="3"/>
        </w:numPr>
      </w:pPr>
      <w:r>
        <w:t>spis</w:t>
      </w:r>
    </w:p>
    <w:p w:rsidRDefault="00903921" w:rsidP="00903921" w:rsidR="00903921"/>
    <w:p w:rsidRDefault="00B66642" w:rsidP="00B66642" w:rsidR="00B66642"/>
    <w:p w:rsidRDefault="00B66642" w:rsidP="00B66642" w:rsidR="00B66642"/>
    <w:p w:rsidRDefault="00B66642" w:rsidP="00B66642" w:rsidR="00B66642"/>
    <w:p w:rsidRDefault="00B66642" w:rsidP="00B66642" w:rsidR="00B66642"/>
    <w:p w:rsidRDefault="00B66642" w:rsidP="00B66642" w:rsidR="00B66642"/>
    <w:p w:rsidRDefault="00B66642" w:rsidP="00B66642" w:rsidR="00B66642"/>
    <w:p w:rsidRDefault="00B66642" w:rsidP="00B66642" w:rsidR="00B66642"/>
    <w:p w:rsidRDefault="00B66642" w:rsidP="00B66642" w:rsidR="00B66642"/>
    <w:p w:rsidRDefault="00B66642" w:rsidP="00B66642" w:rsidR="00B66642"/>
    <w:p w:rsidRDefault="00B66642" w:rsidP="00B66642" w:rsidR="00B66642"/>
    <w:p w:rsidRDefault="00B66642" w:rsidP="00B66642" w:rsidR="00B66642"/>
    <w:p w:rsidRDefault="00B66642" w:rsidP="00B66642" w:rsidR="00B66642"/>
    <w:p w:rsidRDefault="00B66642" w:rsidP="00B66642" w:rsidR="00B66642"/>
    <w:p w:rsidRDefault="00B66642" w:rsidP="00B66642" w:rsidR="00B66642"/>
    <w:p w:rsidRDefault="00B66642" w:rsidP="00B66642" w:rsidR="00B66642"/>
    <w:p w:rsidRDefault="00B66642" w:rsidP="00B66642" w:rsidR="00B66642"/>
    <w:p w:rsidRDefault="00B66642" w:rsidP="00B66642" w:rsidR="00B66642"/>
    <w:p w:rsidRDefault="00B66642" w:rsidP="00B66642" w:rsidR="00B66642"/>
    <w:p w:rsidRDefault="00B66642" w:rsidP="00B66642" w:rsidR="00B66642"/>
    <w:p w:rsidRDefault="00B66642" w:rsidP="00B66642" w:rsidR="00B66642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60F0" w:rsidR="006562DA">
      <w:r>
        <w:separator/>
      </w:r>
    </w:p>
  </w:endnote>
  <w:endnote w:id="0" w:type="continuationSeparator">
    <w:p w:rsidRDefault="00C560F0" w:rsidR="006562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60F0" w:rsidR="006562DA">
      <w:r>
        <w:separator/>
      </w:r>
    </w:p>
  </w:footnote>
  <w:footnote w:id="0" w:type="continuationSeparator">
    <w:p w:rsidRDefault="00C560F0" w:rsidR="006562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033E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03921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033E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392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03921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66642"/>
    <w:rsid w:val="005F168B"/>
    <w:rsid w:val="0062033E"/>
    <w:rsid w:val="006562DA"/>
    <w:rsid w:val="00903921"/>
    <w:rsid w:val="00B66642"/>
    <w:rsid w:val="00C560F0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6642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6664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66642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66642"/>
  </w:style>
  <w:style w:styleId="Odlomakpopisa" w:type="paragraph">
    <w:name w:val="List Paragraph"/>
    <w:basedOn w:val="Normal"/>
    <w:uiPriority w:val="34"/>
    <w:qFormat/>
    <w:rsid w:val="00B6664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66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6642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60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60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60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60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60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6642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6664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66642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66642"/>
  </w:style>
  <w:style w:styleId="Odlomakpopisa" w:type="paragraph">
    <w:name w:val="List Paragraph"/>
    <w:basedOn w:val="Normal"/>
    <w:uiPriority w:val="34"/>
    <w:qFormat/>
    <w:rsid w:val="00B6664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66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6642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60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60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60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60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60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8947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St-6857/2015-5</izvorni_sadrzaj>
    <derivirana_varijabla naziv="DomainObject.Oznaka_1">St-6857/2015-5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6857</izvorni_sadrzaj>
    <derivirana_varijabla naziv="DomainObject.Predmet.Broj_1">6857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St-6857/2015</izvorni_sadrzaj>
    <derivirana_varijabla naziv="DomainObject.Predmet.OznakaBroj_1">St-6857/2015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LOGISTIČKO SREDIŠTE d.o.o.</izvorni_sadrzaj>
    <derivirana_varijabla naziv="DomainObject.Predmet.ProtustrankaFormated_1">  LOGISTIČKO SREDIŠTE d.o.o.</derivirana_varijabla>
  </DomainObject.Predmet.ProtustrankaFormated>
  <DomainObject.Predmet.ProtustrankaFormatedOIB>
    <izvorni_sadrzaj>  LOGISTIČKO SREDIŠTE d.o.o., OIB 51878778393</izvorni_sadrzaj>
    <derivirana_varijabla naziv="DomainObject.Predmet.ProtustrankaFormatedOIB_1">  LOGISTIČKO SREDIŠTE d.o.o., OIB 51878778393</derivirana_varijabla>
  </DomainObject.Predmet.ProtustrankaFormatedOIB>
  <DomainObject.Predmet.ProtustrankaFormatedWithAdress>
    <izvorni_sadrzaj> LOGISTIČKO SREDIŠTE d.o.o., Selska 90/a, 10000 Zagreb</izvorni_sadrzaj>
    <derivirana_varijabla naziv="DomainObject.Predmet.ProtustrankaFormatedWithAdress_1"> LOGISTIČKO SREDIŠTE d.o.o., Selska 90/a, 10000 Zagreb</derivirana_varijabla>
  </DomainObject.Predmet.ProtustrankaFormatedWithAdress>
  <DomainObject.Predmet.ProtustrankaFormatedWithAdressOIB>
    <izvorni_sadrzaj> LOGISTIČKO SREDIŠTE d.o.o., OIB 51878778393, Selska 90/a, 10000 Zagreb</izvorni_sadrzaj>
    <derivirana_varijabla naziv="DomainObject.Predmet.ProtustrankaFormatedWithAdressOIB_1"> LOGISTIČKO SREDIŠTE d.o.o., OIB 51878778393, Selska 90/a, 10000 Zagreb</derivirana_varijabla>
  </DomainObject.Predmet.ProtustrankaFormatedWithAdressOIB>
  <DomainObject.Predmet.ProtustrankaWithAdress>
    <izvorni_sadrzaj>LOGISTIČKO SREDIŠTE d.o.o. Selska 90/a, 10000 Zagreb</izvorni_sadrzaj>
    <derivirana_varijabla naziv="DomainObject.Predmet.ProtustrankaWithAdress_1">LOGISTIČKO SREDIŠTE d.o.o. Selska 90/a, 10000 Zagreb</derivirana_varijabla>
  </DomainObject.Predmet.ProtustrankaWithAdress>
  <DomainObject.Predmet.ProtustrankaWithAdressOIB>
    <izvorni_sadrzaj>LOGISTIČKO SREDIŠTE d.o.o., OIB 51878778393, Selska 90/a, 10000 Zagreb</izvorni_sadrzaj>
    <derivirana_varijabla naziv="DomainObject.Predmet.ProtustrankaWithAdressOIB_1">LOGISTIČKO SREDIŠTE d.o.o., OIB 51878778393, Selska 90/a, 10000 Zagreb</derivirana_varijabla>
  </DomainObject.Predmet.ProtustrankaWithAdressOIB>
  <DomainObject.Predmet.ProtustrankaNazivFormated>
    <izvorni_sadrzaj>LOGISTIČKO SREDIŠTE d.o.o.</izvorni_sadrzaj>
    <derivirana_varijabla naziv="DomainObject.Predmet.ProtustrankaNazivFormated_1">LOGISTIČKO SREDIŠTE d.o.o.</derivirana_varijabla>
  </DomainObject.Predmet.ProtustrankaNazivFormated>
  <DomainObject.Predmet.ProtustrankaNazivFormatedOIB>
    <izvorni_sadrzaj>LOGISTIČKO SREDIŠTE d.o.o., OIB 51878778393</izvorni_sadrzaj>
    <derivirana_varijabla naziv="DomainObject.Predmet.ProtustrankaNazivFormatedOIB_1">LOGISTIČKO SREDIŠTE d.o.o., OIB 51878778393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LOGISTIČKO SREDIŠTE d.o.o.</item>
    </izvorni_sadrzaj>
    <derivirana_varijabla naziv="DomainObject.Predmet.ProtuStrankaListFormated_1">
      <item>LOGISTIČKO SREDIŠTE d.o.o.</item>
    </derivirana_varijabla>
  </DomainObject.Predmet.ProtuStrankaListFormated>
  <DomainObject.Predmet.ProtuStrankaListFormatedOIB>
    <izvorni_sadrzaj>
      <item>LOGISTIČKO SREDIŠTE d.o.o., OIB 51878778393</item>
    </izvorni_sadrzaj>
    <derivirana_varijabla naziv="DomainObject.Predmet.ProtuStrankaListFormatedOIB_1">
      <item>LOGISTIČKO SREDIŠTE d.o.o., OIB 51878778393</item>
    </derivirana_varijabla>
  </DomainObject.Predmet.ProtuStrankaListFormatedOIB>
  <DomainObject.Predmet.ProtuStrankaListFormatedWithAdress>
    <izvorni_sadrzaj>
      <item>LOGISTIČKO SREDIŠTE d.o.o., Selska 90/a, 10000 Zagreb</item>
    </izvorni_sadrzaj>
    <derivirana_varijabla naziv="DomainObject.Predmet.ProtuStrankaListFormatedWithAdress_1">
      <item>LOGISTIČKO SREDIŠTE d.o.o., Selska 90/a, 10000 Zagreb</item>
    </derivirana_varijabla>
  </DomainObject.Predmet.ProtuStrankaListFormatedWithAdress>
  <DomainObject.Predmet.ProtuStrankaListFormatedWithAdressOIB>
    <izvorni_sadrzaj>
      <item>LOGISTIČKO SREDIŠTE d.o.o., OIB 51878778393, Selska 90/a, 10000 Zagreb</item>
    </izvorni_sadrzaj>
    <derivirana_varijabla naziv="DomainObject.Predmet.ProtuStrankaListFormatedWithAdressOIB_1">
      <item>LOGISTIČKO SREDIŠTE d.o.o., OIB 51878778393, Selska 90/a, 10000 Zagreb</item>
    </derivirana_varijabla>
  </DomainObject.Predmet.ProtuStrankaListFormatedWithAdressOIB>
  <DomainObject.Predmet.ProtuStrankaListNazivFormated>
    <izvorni_sadrzaj>
      <item>LOGISTIČKO SREDIŠTE d.o.o.</item>
    </izvorni_sadrzaj>
    <derivirana_varijabla naziv="DomainObject.Predmet.ProtuStrankaListNazivFormated_1">
      <item>LOGISTIČKO SREDIŠTE d.o.o.</item>
    </derivirana_varijabla>
  </DomainObject.Predmet.ProtuStrankaListNazivFormated>
  <DomainObject.Predmet.ProtuStrankaListNazivFormatedOIB>
    <izvorni_sadrzaj>
      <item>LOGISTIČKO SREDIŠTE d.o.o., OIB 51878778393</item>
    </izvorni_sadrzaj>
    <derivirana_varijabla naziv="DomainObject.Predmet.ProtuStrankaListNazivFormatedOIB_1">
      <item>LOGISTIČKO SREDIŠTE d.o.o., OIB 51878778393</item>
    </derivirana_varijabla>
  </DomainObject.Predmet.ProtuStrankaListNazivFormatedOIB>
  <DomainObject.Predmet.OstaliListFormated>
    <izvorni_sadrzaj>
      <item>Ingrid Žnidarić</item>
    </izvorni_sadrzaj>
    <derivirana_varijabla naziv="DomainObject.Predmet.OstaliListFormated_1">
      <item>Ingrid Žnidarić</item>
    </derivirana_varijabla>
  </DomainObject.Predmet.OstaliListFormated>
  <DomainObject.Predmet.OstaliListFormatedOIB>
    <izvorni_sadrzaj>
      <item>Ingrid Žnidarić, OIB 62932175580</item>
    </izvorni_sadrzaj>
    <derivirana_varijabla naziv="DomainObject.Predmet.OstaliListFormatedOIB_1">
      <item>Ingrid Žnidarić, OIB 62932175580</item>
    </derivirana_varijabla>
  </DomainObject.Predmet.OstaliListFormatedOIB>
  <DomainObject.Predmet.OstaliListFormatedWithAdress>
    <izvorni_sadrzaj>
      <item>Ingrid Žnidarić, Bolfani 2 A, Zagreb</item>
    </izvorni_sadrzaj>
    <derivirana_varijabla naziv="DomainObject.Predmet.OstaliListFormatedWithAdress_1">
      <item>Ingrid Žnidarić, Bolfani 2 A, Zagreb</item>
    </derivirana_varijabla>
  </DomainObject.Predmet.OstaliListFormatedWithAdress>
  <DomainObject.Predmet.OstaliListFormatedWithAdressOIB>
    <izvorni_sadrzaj>
      <item>Ingrid Žnidarić, OIB 62932175580, Bolfani 2 A, Zagreb</item>
    </izvorni_sadrzaj>
    <derivirana_varijabla naziv="DomainObject.Predmet.OstaliListFormatedWithAdressOIB_1">
      <item>Ingrid Žnidarić, OIB 62932175580, Bolfani 2 A, Zagreb</item>
    </derivirana_varijabla>
  </DomainObject.Predmet.OstaliListFormatedWithAdressOIB>
  <DomainObject.Predmet.OstaliListNazivFormated>
    <izvorni_sadrzaj>
      <item>Ingrid Žnidarić</item>
    </izvorni_sadrzaj>
    <derivirana_varijabla naziv="DomainObject.Predmet.OstaliListNazivFormated_1">
      <item>Ingrid Žnidarić</item>
    </derivirana_varijabla>
  </DomainObject.Predmet.OstaliListNazivFormated>
  <DomainObject.Predmet.OstaliListNazivFormatedOIB>
    <izvorni_sadrzaj>
      <item>Ingrid Žnidarić, OIB 62932175580</item>
    </izvorni_sadrzaj>
    <derivirana_varijabla naziv="DomainObject.Predmet.OstaliListNazivFormatedOIB_1">
      <item>Ingrid Žnidarić, OIB 62932175580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>St-6857/2015-5</izvorni_sadrzaj>
    <derivirana_varijabla naziv="DomainObject.PoslovniBrojDokumenta_1">St-6857/2015-5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LOGISTIČKO SREDIŠTE d.o.o.</izvorni_sadrzaj>
    <derivirana_varijabla naziv="DomainObject.Predmet.ProtustrankaIDrugi_1">LOGISTIČKO SREDIŠTE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LOGISTIČKO SREDIŠTE d.o.o., OIB 51878778393, Selska 90/a, 10000 Zagreb</izvorni_sadrzaj>
    <derivirana_varijabla naziv="DomainObject.Predmet.ProtustrankaIDrugiAdressOIB_1">LOGISTIČKO SREDIŠTE d.o.o., OIB 51878778393, Selska 90/a,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LOGISTIČKO SREDIŠTE d.o.o.</item>
      <item>Ingrid Žnidarić</item>
    </izvorni_sadrzaj>
    <derivirana_varijabla naziv="DomainObject.Predmet.SudioniciListNaziv_1">
      <item>FINA Regionalni centar Zagreb</item>
      <item>LOGISTIČKO SREDIŠTE d.o.o.</item>
      <item>Ingrid Žnidarić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LOGISTIČKO SREDIŠTE d.o.o., OIB 51878778393, Selska 90/a,10000 Zagreb</item>
      <item>Ingrid Žnidarić, OIB 62932175580, Bolfani 2 A,Zagreb</item>
    </izvorni_sadrzaj>
    <derivirana_varijabla naziv="DomainObject.Predmet.SudioniciListAdressOIB_1">
      <item>FINA Regionalni centar Zagreb, OIB 85821130368, Trg svibanjskih žrtava 1995. 1,10000 Zagreb</item>
      <item>LOGISTIČKO SREDIŠTE d.o.o., OIB 51878778393, Selska 90/a,10000 Zagreb</item>
      <item>Ingrid Žnidarić, OIB 62932175580, Bolfani 2 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51878778393</item>
      <item>, OIB 62932175580</item>
    </izvorni_sadrzaj>
    <derivirana_varijabla naziv="DomainObject.Predmet.SudioniciListNazivOIB_1">
      <item>, OIB 85821130368</item>
      <item>, OIB 51878778393</item>
      <item>, OIB 62932175580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245</properties:Words>
  <properties:Characters>1347</properties:Characters>
  <properties:Lines>76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2015-12-17T12:34:00Z</dcterms:created>
  <dc:creator>Jelena Vučemilo Manojlovski</dc:creator>
  <cp:lastModifiedBy>Maja Kovač</cp:lastModifiedBy>
  <dcterms:modified xmlns:xsi="http://www.w3.org/2001/XMLSchema-instance" xsi:type="dcterms:W3CDTF">2015-12-18T09:52:00Z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St-6857/2015-5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