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95702" w:rsidR="00530CAE" w:rsidRPr="00106F28">
        <w:tc>
          <w:tcPr>
            <w:tcW w:type="dxa" w:w="2985"/>
            <w:shd w:fill="auto" w:color="auto" w:val="clear"/>
          </w:tcPr>
          <w:p w:rsidRDefault="00530CAE" w:rsidP="00195702" w:rsidR="00530CAE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30CAE" w:rsidP="00195702" w:rsidR="00530CAE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530CAE" w:rsidP="00195702" w:rsidR="00530CAE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530CAE" w:rsidP="00195702" w:rsidR="00530CAE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d51399" w14:paraId="9d51399" w:rsidRDefault="00530CAE" w:rsidP="00530CAE" w:rsidR="00530CAE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95702" w:rsidR="00530CAE" w:rsidRPr="00106F28">
        <w:trPr>
          <w:jc w:val="right"/>
        </w:trPr>
        <w:tc>
          <w:tcPr>
            <w:tcW w:type="dxa" w:w="4320"/>
          </w:tcPr>
          <w:p w:rsidRDefault="00530CAE" w:rsidP="00BD735E" w:rsidR="00530CAE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C3552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738/16-52</w:t>
            </w:r>
            <w:r w:rsidRPr="00106F2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530CAE" w:rsidP="00530CAE" w:rsidR="00530C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0CAE" w:rsidP="00530CAE" w:rsidR="00530C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0CAE" w:rsidP="00FC1C4B" w:rsidR="00530CAE"/>
    <w:p w:rsidRDefault="00FC1C4B" w:rsidP="00530CAE" w:rsidR="00FC1C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sucu pojedincu, u ste</w:t>
      </w:r>
      <w:r w:rsidR="00BD735E">
        <w:rPr>
          <w:rFonts w:cs="Times New Roman" w:hAnsi="Times New Roman" w:ascii="Times New Roman"/>
          <w:sz w:val="24"/>
          <w:szCs w:val="24"/>
        </w:rPr>
        <w:t>čajnom postupku koji se vodi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D735E">
        <w:rPr>
          <w:rFonts w:cs="Times New Roman" w:hAnsi="Times New Roman" w:ascii="Times New Roman"/>
          <w:sz w:val="24"/>
          <w:szCs w:val="24"/>
        </w:rPr>
        <w:t xml:space="preserve">nad </w:t>
      </w:r>
      <w:r w:rsidR="00BD735E" w:rsidRPr="00BD735E">
        <w:rPr>
          <w:rFonts w:cs="Times New Roman" w:hAnsi="Times New Roman" w:ascii="Times New Roman"/>
          <w:sz w:val="24"/>
          <w:szCs w:val="24"/>
        </w:rPr>
        <w:t>imovinom dužnika pojedinca MLADENA BRATINŠČAK, vlasnika obrta "MB" Završni građevinski obrtnički radovi u stečaju, OIB: 09880376426, Savska Ves, Radnička 128</w:t>
      </w:r>
      <w:r>
        <w:rPr>
          <w:rFonts w:cs="Times New Roman" w:hAnsi="Times New Roman" w:ascii="Times New Roman"/>
          <w:sz w:val="24"/>
          <w:szCs w:val="24"/>
        </w:rPr>
        <w:t xml:space="preserve">, donio je </w:t>
      </w:r>
      <w:r w:rsidR="00BD735E">
        <w:rPr>
          <w:rFonts w:cs="Times New Roman" w:hAnsi="Times New Roman" w:ascii="Times New Roman"/>
          <w:sz w:val="24"/>
          <w:szCs w:val="24"/>
        </w:rPr>
        <w:t>29. studenog</w:t>
      </w:r>
      <w:r w:rsidR="00530CAE">
        <w:rPr>
          <w:rFonts w:cs="Times New Roman" w:hAnsi="Times New Roman" w:ascii="Times New Roman"/>
          <w:sz w:val="24"/>
          <w:szCs w:val="24"/>
        </w:rPr>
        <w:t xml:space="preserve"> 2018. sljedeći</w:t>
      </w:r>
    </w:p>
    <w:p w:rsidRDefault="00530CAE" w:rsidP="00530CAE" w:rsidR="00530C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C4B" w:rsidP="00530CAE" w:rsidR="00FC1C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530CAE" w:rsidP="00530CAE" w:rsidR="00530C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35526" w:rsidP="009769F5" w:rsidR="00BD735E" w:rsidRPr="00C35526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Financijskoj agenciji</w:t>
      </w:r>
      <w:r w:rsidRPr="00C35526">
        <w:rPr>
          <w:rFonts w:hAnsi="Times New Roman" w:ascii="Times New Roman"/>
          <w:sz w:val="24"/>
          <w:szCs w:val="24"/>
        </w:rPr>
        <w:t xml:space="preserve"> da izuzme od prodaje</w:t>
      </w:r>
      <w:r>
        <w:rPr>
          <w:rFonts w:hAnsi="Times New Roman" w:ascii="Times New Roman"/>
          <w:sz w:val="24"/>
          <w:szCs w:val="24"/>
        </w:rPr>
        <w:t xml:space="preserve"> elektroničkom javnom dražbom</w:t>
      </w:r>
      <w:r w:rsidRPr="00C35526">
        <w:rPr>
          <w:rFonts w:hAnsi="Times New Roman" w:ascii="Times New Roman"/>
          <w:sz w:val="24"/>
          <w:szCs w:val="24"/>
        </w:rPr>
        <w:t xml:space="preserve"> nekretninu za čiju je prodaju sud 18. listopada 2018. podnio zahtjev za prodaju Financijskoj agenciji </w:t>
      </w:r>
      <w:r>
        <w:rPr>
          <w:rFonts w:hAnsi="Times New Roman" w:ascii="Times New Roman"/>
          <w:sz w:val="24"/>
          <w:szCs w:val="24"/>
        </w:rPr>
        <w:t>u stečajnom postupku koji se vodi kod ovoga suda nad dužnikom pojedincem MLADENOM</w:t>
      </w:r>
      <w:r w:rsidRPr="00C35526">
        <w:rPr>
          <w:rFonts w:hAnsi="Times New Roman" w:ascii="Times New Roman"/>
          <w:sz w:val="24"/>
          <w:szCs w:val="24"/>
        </w:rPr>
        <w:t xml:space="preserve"> BRATINŠČAK</w:t>
      </w:r>
      <w:r>
        <w:rPr>
          <w:rFonts w:hAnsi="Times New Roman" w:ascii="Times New Roman"/>
          <w:sz w:val="24"/>
          <w:szCs w:val="24"/>
        </w:rPr>
        <w:t>OM, vlasnikom</w:t>
      </w:r>
      <w:r w:rsidRPr="00C35526">
        <w:rPr>
          <w:rFonts w:hAnsi="Times New Roman" w:ascii="Times New Roman"/>
          <w:sz w:val="24"/>
          <w:szCs w:val="24"/>
        </w:rPr>
        <w:t xml:space="preserve"> obrta "MB" Završni građevinski obrtnički radovi u stečaju, OIB: 09880376426, Savska Ves, Radnička 128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5526">
        <w:rPr>
          <w:rFonts w:hAnsi="Times New Roman" w:ascii="Times New Roman"/>
          <w:sz w:val="24"/>
          <w:szCs w:val="24"/>
        </w:rPr>
        <w:t>i to: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5526">
        <w:rPr>
          <w:rFonts w:hAnsi="Times New Roman" w:ascii="Times New Roman"/>
          <w:sz w:val="24"/>
          <w:szCs w:val="24"/>
        </w:rPr>
        <w:t>čkbr. 222/2/3, poslovna zgrada, dvor sa 207 čhv, upisana u z.k.ul. broj 9E, k.o. Čakovec, kod Općinskog suda u Čakovcu, Zemljišno-knjižni odjel, suvlasničkog dijela 4/207, etažno vlasništvo (E-38) poslovni prostor broj 39 u potkrovlju, koji se sastoji od lokala površine 43,31 m</w:t>
      </w:r>
      <w:r w:rsidRPr="00C35526">
        <w:rPr>
          <w:rFonts w:hAnsi="Times New Roman" w:ascii="Times New Roman"/>
          <w:sz w:val="24"/>
          <w:szCs w:val="24"/>
          <w:vertAlign w:val="superscript"/>
        </w:rPr>
        <w:t>2</w:t>
      </w:r>
      <w:r w:rsidRPr="00C35526">
        <w:rPr>
          <w:rFonts w:hAnsi="Times New Roman" w:ascii="Times New Roman"/>
          <w:sz w:val="24"/>
          <w:szCs w:val="24"/>
        </w:rPr>
        <w:t xml:space="preserve"> u suvlasništvu Mladena Bratin</w:t>
      </w:r>
      <w:r w:rsidR="00E43B70">
        <w:rPr>
          <w:rFonts w:hAnsi="Times New Roman" w:ascii="Times New Roman"/>
          <w:sz w:val="24"/>
          <w:szCs w:val="24"/>
        </w:rPr>
        <w:t>šćak, Savska Ves, Radnička 128</w:t>
      </w:r>
      <w:r>
        <w:rPr>
          <w:rFonts w:hAnsi="Times New Roman" w:ascii="Times New Roman"/>
          <w:sz w:val="24"/>
          <w:szCs w:val="24"/>
        </w:rPr>
        <w:t>, te se poziva Financijska agencija</w:t>
      </w:r>
      <w:r w:rsidRPr="00C35526">
        <w:rPr>
          <w:rFonts w:hAnsi="Times New Roman" w:ascii="Times New Roman"/>
          <w:sz w:val="24"/>
          <w:szCs w:val="24"/>
        </w:rPr>
        <w:t xml:space="preserve"> o svome postupanju u roku od 3 dana</w:t>
      </w:r>
      <w:r>
        <w:rPr>
          <w:rFonts w:hAnsi="Times New Roman" w:ascii="Times New Roman"/>
          <w:sz w:val="24"/>
          <w:szCs w:val="24"/>
        </w:rPr>
        <w:t>, od primitka ovog zaključka,</w:t>
      </w:r>
      <w:r w:rsidRPr="00C35526">
        <w:rPr>
          <w:rFonts w:hAnsi="Times New Roman" w:ascii="Times New Roman"/>
          <w:sz w:val="24"/>
          <w:szCs w:val="24"/>
        </w:rPr>
        <w:t xml:space="preserve"> obavijestiti ovaj sud.</w:t>
      </w:r>
    </w:p>
    <w:p w:rsidRDefault="00530CAE" w:rsidP="00530CAE" w:rsidR="00530CA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BD735E">
        <w:rPr>
          <w:rFonts w:cs="Times New Roman" w:hAnsi="Times New Roman" w:ascii="Times New Roman"/>
          <w:sz w:val="24"/>
          <w:szCs w:val="24"/>
        </w:rPr>
        <w:t>29. studenog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530CAE" w:rsidP="00530CAE" w:rsidR="00530CA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0CAE" w:rsidP="00530CAE" w:rsidR="00530CA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30CAE" w:rsidP="00530CAE" w:rsidR="00530CA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30CAE" w:rsidP="00530CAE" w:rsidR="00530CA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30CAE" w:rsidP="00530CAE" w:rsidR="00530CA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30CAE" w:rsidP="00530CAE" w:rsidR="00530CA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30CAE" w:rsidP="00C35526" w:rsidR="00530C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C35526" w:rsidP="00C35526" w:rsidR="00C35526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C35526" w:rsidP="009769F5" w:rsidR="00C35526" w:rsidRPr="00C35526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30CAE" w:rsidP="00530CAE" w:rsidR="00530C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30CAE" w:rsidP="00530CAE" w:rsidR="00530CAE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530CAE" w:rsidP="00530CAE" w:rsidR="00530C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0CAE" w:rsidP="009769F5" w:rsidR="00D46EEF" w:rsidRPr="00530C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30CAE">
        <w:rPr>
          <w:rFonts w:cs="Times New Roman" w:hAnsi="Times New Roman" w:ascii="Times New Roman"/>
          <w:sz w:val="24"/>
          <w:szCs w:val="24"/>
        </w:rPr>
        <w:t>DNA:</w:t>
      </w:r>
    </w:p>
    <w:p w:rsidRDefault="00C35526" w:rsidP="00BD735E" w:rsidR="00C35526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Vrtni put 3, Zagreb</w:t>
      </w:r>
    </w:p>
    <w:p w:rsidRDefault="00530CAE" w:rsidP="00BD735E" w:rsidR="00530CAE" w:rsidRPr="00BD735E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530CAE"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530CAE" w:rsidP="00C35526" w:rsidR="00FC1C4B" w:rsidRPr="00FC1C4B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530CAE">
        <w:rPr>
          <w:rFonts w:cs="Times New Roman" w:hAnsi="Times New Roman" w:ascii="Times New Roman"/>
          <w:sz w:val="24"/>
          <w:szCs w:val="24"/>
        </w:rPr>
        <w:t>-Stečajni upravitelj</w:t>
      </w:r>
      <w:r w:rsidRPr="00530CAE">
        <w:rPr>
          <w:rFonts w:hAnsi="Times New Roman" w:ascii="Times New Roman"/>
          <w:sz w:val="24"/>
          <w:szCs w:val="24"/>
        </w:rPr>
        <w:t xml:space="preserve"> </w:t>
      </w:r>
      <w:r w:rsidR="00C35526">
        <w:rPr>
          <w:rFonts w:hAnsi="Times New Roman" w:ascii="Times New Roman"/>
          <w:sz w:val="24"/>
          <w:szCs w:val="24"/>
        </w:rPr>
        <w:t>Zlatko Kosec, Dubovica 4, Mali Bukovec</w:t>
      </w:r>
    </w:p>
    <w:sectPr w:rsidSect="00530CAE" w:rsidR="00FC1C4B" w:rsidRPr="00FC1C4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545" w:rsidP="00530CAE" w:rsidR="00F14545">
      <w:pPr>
        <w:spacing w:lineRule="auto" w:line="240" w:after="0"/>
      </w:pPr>
      <w:r>
        <w:separator/>
      </w:r>
    </w:p>
  </w:endnote>
  <w:endnote w:id="0" w:type="continuationSeparator">
    <w:p w:rsidRDefault="00F14545" w:rsidP="00530CAE" w:rsidR="00F145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545" w:rsidP="00530CAE" w:rsidR="00F14545">
      <w:pPr>
        <w:spacing w:lineRule="auto" w:line="240" w:after="0"/>
      </w:pPr>
      <w:r>
        <w:separator/>
      </w:r>
    </w:p>
  </w:footnote>
  <w:footnote w:id="0" w:type="continuationSeparator">
    <w:p w:rsidRDefault="00F14545" w:rsidP="00530CAE" w:rsidR="00F145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282500"/>
      <w:docPartObj>
        <w:docPartGallery w:val="Page Numbers (Top of Page)"/>
        <w:docPartUnique/>
      </w:docPartObj>
    </w:sdtPr>
    <w:sdtEndPr/>
    <w:sdtContent>
      <w:p w:rsidRDefault="00530CAE" w:rsidR="00530CAE" w:rsidRPr="00530CA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30CA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0CA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0CA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69F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0CA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30CAE" w:rsidR="00530CAE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</w:t>
        </w:r>
        <w:r w:rsidR="00C35526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738/16-52</w:t>
        </w:r>
      </w:p>
    </w:sdtContent>
  </w:sdt>
  <w:p w:rsidRDefault="00530CAE" w:rsidR="00530C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02440"/>
    <w:multiLevelType w:val="hybridMultilevel"/>
    <w:tmpl w:val="3BA6AC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13F6"/>
    <w:rsid w:val="00037397"/>
    <w:rsid w:val="000F523A"/>
    <w:rsid w:val="004D78F8"/>
    <w:rsid w:val="00530CAE"/>
    <w:rsid w:val="006513F6"/>
    <w:rsid w:val="007A7527"/>
    <w:rsid w:val="009769F5"/>
    <w:rsid w:val="00BD735E"/>
    <w:rsid w:val="00C2472C"/>
    <w:rsid w:val="00C35526"/>
    <w:rsid w:val="00CF2ACA"/>
    <w:rsid w:val="00D46EEF"/>
    <w:rsid w:val="00E43B70"/>
    <w:rsid w:val="00F14545"/>
    <w:rsid w:val="00FC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0C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0CA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0C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0CA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0CAE"/>
  </w:style>
  <w:style w:styleId="Podnoje" w:type="paragraph">
    <w:name w:val="footer"/>
    <w:basedOn w:val="Normal"/>
    <w:link w:val="PodnojeChar"/>
    <w:uiPriority w:val="99"/>
    <w:unhideWhenUsed/>
    <w:rsid w:val="00530CA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0CAE"/>
  </w:style>
  <w:style w:styleId="Tekstrezerviranogmjesta" w:type="character">
    <w:name w:val="Placeholder Text"/>
    <w:basedOn w:val="Zadanifontodlomka"/>
    <w:uiPriority w:val="99"/>
    <w:semiHidden/>
    <w:rsid w:val="007A7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52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527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52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52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0C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0CA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0C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0CA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0CAE"/>
  </w:style>
  <w:style w:styleId="Podnoje" w:type="paragraph">
    <w:name w:val="footer"/>
    <w:basedOn w:val="Normal"/>
    <w:link w:val="PodnojeChar"/>
    <w:uiPriority w:val="99"/>
    <w:unhideWhenUsed/>
    <w:rsid w:val="00530CA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0CAE"/>
  </w:style>
  <w:style w:styleId="Tekstrezerviranogmjesta" w:type="character">
    <w:name w:val="Placeholder Text"/>
    <w:basedOn w:val="Zadanifontodlomka"/>
    <w:uiPriority w:val="99"/>
    <w:semiHidden/>
    <w:rsid w:val="007A7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52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52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52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52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Bratinšćak</izvorni_sadrzaj>
    <derivirana_varijabla naziv="DomainObject.Predmet.StrankaFormated_1">  Mladen Bratinšćak</derivirana_varijabla>
  </DomainObject.Predmet.StrankaFormated>
  <DomainObject.Predmet.StrankaFormatedOIB>
    <izvorni_sadrzaj>  Mladen Bratinšćak, OIB 09880376426</izvorni_sadrzaj>
    <derivirana_varijabla naziv="DomainObject.Predmet.StrankaFormatedOIB_1">  Mladen Bratinšćak, OIB 09880376426</derivirana_varijabla>
  </DomainObject.Predmet.StrankaFormatedOIB>
  <DomainObject.Predmet.StrankaFormatedWithAdress>
    <izvorni_sadrzaj> Mladen Bratinšćak, Radnička 128, 40000 Savska Ves</izvorni_sadrzaj>
    <derivirana_varijabla naziv="DomainObject.Predmet.StrankaFormatedWithAdress_1"> Mladen Bratinšćak, Radnička 128, 40000 Savska Ves</derivirana_varijabla>
  </DomainObject.Predmet.StrankaFormatedWithAdress>
  <DomainObject.Predmet.StrankaFormatedWithAdressOIB>
    <izvorni_sadrzaj> Mladen Bratinšćak, OIB 09880376426, Radnička 128, 40000 Savska Ves</izvorni_sadrzaj>
    <derivirana_varijabla naziv="DomainObject.Predmet.StrankaFormatedWithAdressOIB_1"> Mladen Bratinšćak, OIB 09880376426, Radnička 128, 40000 Savska Ves</derivirana_varijabla>
  </DomainObject.Predmet.StrankaFormatedWithAdressOIB>
  <DomainObject.Predmet.StrankaWithAdress>
    <izvorni_sadrzaj>Mladen Bratinšćak Radnička 128,40000 Savska Ves</izvorni_sadrzaj>
    <derivirana_varijabla naziv="DomainObject.Predmet.StrankaWithAdress_1">Mladen Bratinšćak Radnička 128,40000 Savska Ves</derivirana_varijabla>
  </DomainObject.Predmet.StrankaWithAdress>
  <DomainObject.Predmet.StrankaWithAdressOIB>
    <izvorni_sadrzaj>Mladen Bratinšćak, OIB 09880376426, Radnička 128,40000 Savska Ves</izvorni_sadrzaj>
    <derivirana_varijabla naziv="DomainObject.Predmet.StrankaWithAdressOIB_1">Mladen Bratinšćak, OIB 09880376426, Radnička 128,40000 Savska Ves</derivirana_varijabla>
  </DomainObject.Predmet.StrankaWithAdressOIB>
  <DomainObject.Predmet.StrankaNazivFormated>
    <izvorni_sadrzaj>Mladen Bratinšćak</izvorni_sadrzaj>
    <derivirana_varijabla naziv="DomainObject.Predmet.StrankaNazivFormated_1">Mladen Bratinšćak</derivirana_varijabla>
  </DomainObject.Predmet.StrankaNazivFormated>
  <DomainObject.Predmet.StrankaNazivFormatedOIB>
    <izvorni_sadrzaj>Mladen Bratinšćak, OIB 09880376426</izvorni_sadrzaj>
    <derivirana_varijabla naziv="DomainObject.Predmet.StrankaNazivFormatedOIB_1">Mladen Bratinšćak, OIB 09880376426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323720.63</izvorni_sadrzaj>
    <derivirana_varijabla naziv="DomainObject.Predmet.TrenutnaVrijednost_1">323720.63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Mladen Bratinšćak</item>
    </izvorni_sadrzaj>
    <derivirana_varijabla naziv="DomainObject.Predmet.StrankaListFormated_1">
      <item>Mladen Bratinšćak</item>
    </derivirana_varijabla>
  </DomainObject.Predmet.StrankaListFormated>
  <DomainObject.Predmet.StrankaListFormatedOIB>
    <izvorni_sadrzaj>
      <item>Mladen Bratinšćak, OIB 09880376426</item>
    </izvorni_sadrzaj>
    <derivirana_varijabla naziv="DomainObject.Predmet.StrankaListFormatedOIB_1">
      <item>Mladen Bratinšćak, OIB 09880376426</item>
    </derivirana_varijabla>
  </DomainObject.Predmet.StrankaListFormatedOIB>
  <DomainObject.Predmet.StrankaListFormatedWithAdress>
    <izvorni_sadrzaj>
      <item>Mladen Bratinšćak, Radnička 128, 40000 Savska Ves</item>
    </izvorni_sadrzaj>
    <derivirana_varijabla naziv="DomainObject.Predmet.StrankaListFormatedWithAdress_1">
      <item>Mladen Bratinšćak, Radnička 128, 40000 Savska Ves</item>
    </derivirana_varijabla>
  </DomainObject.Predmet.StrankaListFormatedWithAdress>
  <DomainObject.Predmet.StrankaListFormatedWithAdressOIB>
    <izvorni_sadrzaj>
      <item>Mladen Bratinšćak, OIB 09880376426, Radnička 128, 40000 Savska Ves</item>
    </izvorni_sadrzaj>
    <derivirana_varijabla naziv="DomainObject.Predmet.StrankaListFormatedWithAdressOIB_1">
      <item>Mladen Bratinšćak, OIB 09880376426, Radnička 128, 40000 Savska Ves</item>
    </derivirana_varijabla>
  </DomainObject.Predmet.StrankaListFormatedWithAdressOIB>
  <DomainObject.Predmet.StrankaListNazivFormated>
    <izvorni_sadrzaj>
      <item>Mladen Bratinšćak</item>
    </izvorni_sadrzaj>
    <derivirana_varijabla naziv="DomainObject.Predmet.StrankaListNazivFormated_1">
      <item>Mladen Bratinšćak</item>
    </derivirana_varijabla>
  </DomainObject.Predmet.StrankaListNazivFormated>
  <DomainObject.Predmet.StrankaListNazivFormatedOIB>
    <izvorni_sadrzaj>
      <item>Mladen Bratinšćak, OIB 09880376426</item>
    </izvorni_sadrzaj>
    <derivirana_varijabla naziv="DomainObject.Predmet.StrankaListNazivFormatedOIB_1">
      <item>Mladen Bratinšćak, OIB 09880376426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Bratinšćak</izvorni_sadrzaj>
    <derivirana_varijabla naziv="DomainObject.Predmet.StrankaIDrugi_1">Mladen Bratinšćak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Bratinšćak, OIB 09880376426, Radnička 128, 40000 Savska Ves</izvorni_sadrzaj>
    <derivirana_varijabla naziv="DomainObject.Predmet.StrankaIDrugiAdressOIB_1">Mladen Bratinšćak, OIB 09880376426, Radnička 128,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Bratinšćak</item>
    </izvorni_sadrzaj>
    <derivirana_varijabla naziv="DomainObject.Predmet.SudioniciListNaziv_1">
      <item>Mladen Bratinšćak</item>
    </derivirana_varijabla>
  </DomainObject.Predmet.SudioniciListNaziv>
  <DomainObject.Predmet.SudioniciListAdressOIB>
    <izvorni_sadrzaj>
      <item>Mladen Bratinšćak, OIB 09880376426, Radnička 128,40000 Savska Ves</item>
    </izvorni_sadrzaj>
    <derivirana_varijabla naziv="DomainObject.Predmet.SudioniciListAdressOIB_1"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09880376426</item>
    </izvorni_sadrzaj>
    <derivirana_varijabla naziv="DomainObject.Predmet.SudioniciListNazivOIB_1">
      <item>, OIB 09880376426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St-738/2016-46</izvorni_sadrzaj>
    <derivirana_varijabla naziv="DomainObject.PredzadnjaOdlukaIzPredmeta.Oznaka_1">St-738/2016-46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1414</properties:Characters>
  <properties:Lines>44</properties:Lines>
  <properties:Paragraphs>17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2018-10-16T06:26:00Z</dcterms:created>
  <dc:creator>Ksenija Flack Makitan</dc:creator>
  <cp:lastModifiedBy>Lea Rogina</cp:lastModifiedBy>
  <cp:lastPrinted>2018-11-29T09:32:00Z</cp:lastPrinted>
  <dcterms:modified xmlns:xsi="http://www.w3.org/2001/XMLSchema-instance" xsi:type="dcterms:W3CDTF">2018-11-29T09:37:00Z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(ST-738-16-52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