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5d65" w14:paraId="dfb5d65" w:rsidRDefault="00A53B25" w:rsidP="00A53B25" w:rsidR="00A53B25" w:rsidRPr="00097B4B">
      <w:pPr>
        <w:jc w:val="right"/>
        <w15:collapsed w:val="false"/>
      </w:pPr>
      <w:bookmarkStart w:name="_GoBack" w:id="0"/>
      <w:bookmarkEnd w:id="0"/>
    </w:p>
    <w:p w:rsidRDefault="00DE1BFD" w:rsidP="00DE1BFD" w:rsidR="00DE1BFD" w:rsidRPr="00097B4B">
      <w:pPr>
        <w:rPr>
          <w:b/>
          <w:bCs/>
        </w:rPr>
      </w:pPr>
    </w:p>
    <w:p w:rsidRDefault="00DE1BFD" w:rsidP="00DE1BFD" w:rsidR="00DE1BFD" w:rsidRPr="00097B4B">
      <w:pPr>
        <w:rPr>
          <w:b/>
          <w:bCs/>
        </w:rPr>
      </w:pPr>
    </w:p>
    <w:p w:rsidRDefault="0021045D" w:rsidP="00DE1BFD" w:rsidR="0021045D">
      <w:pPr>
        <w:rPr>
          <w:b/>
          <w:bCs/>
        </w:rPr>
      </w:pPr>
    </w:p>
    <w:p w:rsidRDefault="00A53B25" w:rsidP="00DE1BFD" w:rsidR="00A53B25" w:rsidRPr="00097B4B">
      <w:pPr>
        <w:rPr>
          <w:b/>
          <w:bCs/>
        </w:rPr>
      </w:pPr>
      <w:r w:rsidRPr="00097B4B">
        <w:rPr>
          <w:b/>
          <w:bCs/>
        </w:rPr>
        <w:t>REPUBLIKA HRVATSKA</w:t>
      </w:r>
    </w:p>
    <w:p w:rsidRDefault="00A53B25" w:rsidP="00DE1BFD" w:rsidR="00A53B25" w:rsidRPr="00097B4B">
      <w:pPr>
        <w:rPr>
          <w:b/>
          <w:bCs/>
        </w:rPr>
      </w:pPr>
      <w:r w:rsidRPr="00097B4B">
        <w:rPr>
          <w:b/>
          <w:bCs/>
        </w:rPr>
        <w:t>TRGOVAČKI SUD U ZADRU</w:t>
      </w:r>
    </w:p>
    <w:p w:rsidRDefault="00A53B25" w:rsidP="00DE1BFD" w:rsidR="00A53B25" w:rsidRPr="00097B4B">
      <w:pPr>
        <w:rPr>
          <w:bCs/>
        </w:rPr>
      </w:pPr>
      <w:r w:rsidRPr="00097B4B">
        <w:rPr>
          <w:bCs/>
        </w:rPr>
        <w:t>Dr. Franje Tuđmana 35</w:t>
      </w:r>
    </w:p>
    <w:p w:rsidRDefault="00A53B25" w:rsidP="00DE1BFD" w:rsidR="00A53B25">
      <w:pPr>
        <w:rPr>
          <w:b/>
          <w:bCs/>
        </w:rPr>
      </w:pPr>
    </w:p>
    <w:p w:rsidRDefault="0021045D" w:rsidP="00DE1BFD" w:rsidR="0021045D" w:rsidRPr="00097B4B">
      <w:pPr>
        <w:rPr>
          <w:b/>
          <w:bCs/>
        </w:rPr>
      </w:pPr>
    </w:p>
    <w:p w:rsidRDefault="00A53B25" w:rsidP="00A53B25" w:rsidR="00A53B25" w:rsidRPr="00097B4B">
      <w:pPr>
        <w:jc w:val="center"/>
        <w:rPr>
          <w:b/>
          <w:bCs/>
        </w:rPr>
      </w:pPr>
      <w:r w:rsidRPr="00097B4B">
        <w:rPr>
          <w:b/>
          <w:bCs/>
        </w:rPr>
        <w:t>R E P U B L I K A   H R V A T S K A</w:t>
      </w:r>
    </w:p>
    <w:p w:rsidRDefault="00A53B25" w:rsidP="00A53B25" w:rsidR="00A53B25" w:rsidRPr="00097B4B">
      <w:pPr>
        <w:jc w:val="both"/>
        <w:rPr>
          <w:b/>
          <w:bCs/>
        </w:rPr>
      </w:pPr>
    </w:p>
    <w:p w:rsidRDefault="0021045D" w:rsidP="00A53B25" w:rsidR="00A53B25">
      <w:pPr>
        <w:jc w:val="center"/>
        <w:rPr>
          <w:b/>
        </w:rPr>
      </w:pPr>
      <w:r>
        <w:rPr>
          <w:b/>
        </w:rPr>
        <w:t xml:space="preserve">Z A K LJ U Č A K </w:t>
      </w:r>
    </w:p>
    <w:p w:rsidRDefault="0021045D" w:rsidP="00A53B25" w:rsidR="0021045D" w:rsidRPr="00097B4B">
      <w:pPr>
        <w:jc w:val="center"/>
        <w:rPr>
          <w:b/>
        </w:rPr>
      </w:pPr>
    </w:p>
    <w:p w:rsidRDefault="00DE1BFD" w:rsidP="00A57209" w:rsidR="0021045D" w:rsidRPr="00A57209">
      <w:pPr>
        <w:ind w:firstLine="708"/>
        <w:jc w:val="both"/>
      </w:pPr>
      <w:r w:rsidRPr="00097B4B">
        <w:t>Trgovački sud u Zadru, po sutkinji Ana Markač, u stečajnom postupku nad stečajnim dužnikom</w:t>
      </w:r>
      <w:r w:rsidR="00BD1F9D">
        <w:t xml:space="preserve"> TRIBUNJ, Poljoprivredna zadruga u stečaju, </w:t>
      </w:r>
      <w:proofErr w:type="spellStart"/>
      <w:r w:rsidR="00BD1F9D">
        <w:t>Tribunj</w:t>
      </w:r>
      <w:proofErr w:type="spellEnd"/>
      <w:r w:rsidR="00BD1F9D">
        <w:t xml:space="preserve">, </w:t>
      </w:r>
      <w:proofErr w:type="spellStart"/>
      <w:r w:rsidR="00BD1F9D">
        <w:t>Zamalin</w:t>
      </w:r>
      <w:proofErr w:type="spellEnd"/>
      <w:r w:rsidR="00BD1F9D">
        <w:t xml:space="preserve"> 96, OIB:14395554723, kojeg zastupa </w:t>
      </w:r>
      <w:r w:rsidRPr="00097B4B">
        <w:t>stečajn</w:t>
      </w:r>
      <w:r w:rsidR="00BD1F9D">
        <w:t>i upravitelj Damir</w:t>
      </w:r>
      <w:r w:rsidRPr="00097B4B">
        <w:t xml:space="preserve"> Šebetić iz Zagreba, </w:t>
      </w:r>
      <w:r w:rsidR="004417DC">
        <w:t xml:space="preserve">dana </w:t>
      </w:r>
      <w:r w:rsidR="0021045D">
        <w:t xml:space="preserve">23. kolovoza 2017.,  </w:t>
      </w:r>
    </w:p>
    <w:p w:rsidRDefault="0021045D" w:rsidP="00A53B25" w:rsidR="00A53B25" w:rsidRPr="00097B4B">
      <w:pPr>
        <w:jc w:val="center"/>
        <w:rPr>
          <w:b/>
          <w:bCs/>
        </w:rPr>
      </w:pPr>
      <w:r>
        <w:rPr>
          <w:b/>
          <w:bCs/>
        </w:rPr>
        <w:t xml:space="preserve">z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 i o  j</w:t>
      </w:r>
      <w:r w:rsidR="00B30B0D">
        <w:rPr>
          <w:b/>
          <w:bCs/>
        </w:rPr>
        <w:t xml:space="preserve"> </w:t>
      </w:r>
      <w:r>
        <w:rPr>
          <w:b/>
          <w:bCs/>
        </w:rPr>
        <w:t xml:space="preserve">e  </w:t>
      </w:r>
    </w:p>
    <w:p w:rsidRDefault="00A53B25" w:rsidP="00A53B25" w:rsidR="00A53B25" w:rsidRPr="00097B4B">
      <w:pPr>
        <w:pStyle w:val="Tijeloteksta"/>
        <w:rPr>
          <w:rFonts w:cs="Times New Roman" w:hAnsi="Times New Roman" w:ascii="Times New Roman"/>
        </w:rPr>
      </w:pPr>
    </w:p>
    <w:p w:rsidRDefault="00D36B2C" w:rsidP="00A53B25" w:rsidR="0021045D">
      <w:pPr>
        <w:pStyle w:val="Tijeloteksta"/>
        <w:rPr>
          <w:rFonts w:cs="Times New Roman" w:hAnsi="Times New Roman" w:ascii="Times New Roman"/>
        </w:rPr>
      </w:pPr>
      <w:r w:rsidRPr="00097B4B">
        <w:rPr>
          <w:rFonts w:cs="Times New Roman" w:hAnsi="Times New Roman" w:ascii="Times New Roman"/>
        </w:rPr>
        <w:t>1.</w:t>
      </w:r>
      <w:r w:rsidRPr="00097B4B">
        <w:rPr>
          <w:rFonts w:cs="Times New Roman" w:hAnsi="Times New Roman" w:ascii="Times New Roman"/>
        </w:rPr>
        <w:tab/>
      </w:r>
      <w:r w:rsidR="0021045D">
        <w:rPr>
          <w:rFonts w:cs="Times New Roman" w:hAnsi="Times New Roman" w:ascii="Times New Roman"/>
        </w:rPr>
        <w:t>Poziva se ZDRAVKO PETROVIĆ</w:t>
      </w:r>
      <w:r w:rsidR="00BD1F9D">
        <w:rPr>
          <w:rFonts w:cs="Times New Roman" w:hAnsi="Times New Roman" w:ascii="Times New Roman"/>
        </w:rPr>
        <w:t xml:space="preserve"> iz Zagreba, </w:t>
      </w:r>
      <w:r w:rsidR="004417DC">
        <w:rPr>
          <w:rFonts w:cs="Times New Roman" w:hAnsi="Times New Roman" w:ascii="Times New Roman"/>
        </w:rPr>
        <w:t xml:space="preserve">Remetinečka cesta 112/B, </w:t>
      </w:r>
      <w:r w:rsidRPr="00097B4B">
        <w:rPr>
          <w:rFonts w:cs="Times New Roman" w:hAnsi="Times New Roman" w:ascii="Times New Roman"/>
        </w:rPr>
        <w:t xml:space="preserve">kao </w:t>
      </w:r>
      <w:r w:rsidR="00DE1BFD" w:rsidRPr="00097B4B">
        <w:rPr>
          <w:rFonts w:cs="Times New Roman" w:hAnsi="Times New Roman" w:ascii="Times New Roman"/>
        </w:rPr>
        <w:t>zakonsk</w:t>
      </w:r>
      <w:r w:rsidR="0021045D">
        <w:rPr>
          <w:rFonts w:cs="Times New Roman" w:hAnsi="Times New Roman" w:ascii="Times New Roman"/>
        </w:rPr>
        <w:t xml:space="preserve">i zastupnik </w:t>
      </w:r>
      <w:r w:rsidR="004417DC">
        <w:rPr>
          <w:rFonts w:cs="Times New Roman" w:hAnsi="Times New Roman" w:ascii="Times New Roman"/>
        </w:rPr>
        <w:t xml:space="preserve">FALCON PEREGRIN d.o.o., Zagreb Remetinečka cesta 112/B, </w:t>
      </w:r>
      <w:r w:rsidR="0021045D">
        <w:rPr>
          <w:rFonts w:cs="Times New Roman" w:hAnsi="Times New Roman" w:ascii="Times New Roman"/>
        </w:rPr>
        <w:t xml:space="preserve">da pristupi kod Trgovačkog suda u Zadru, </w:t>
      </w:r>
      <w:r w:rsidR="0021045D" w:rsidRPr="006C2E02">
        <w:rPr>
          <w:rFonts w:cs="Times New Roman" w:hAnsi="Times New Roman" w:ascii="Times New Roman"/>
          <w:b/>
        </w:rPr>
        <w:t>dana 18. rujna 2017. u 13,00 sati</w:t>
      </w:r>
      <w:r w:rsidR="006C2E02">
        <w:rPr>
          <w:rFonts w:cs="Times New Roman" w:hAnsi="Times New Roman" w:ascii="Times New Roman"/>
          <w:b/>
        </w:rPr>
        <w:t>, sudnica 14/I,</w:t>
      </w:r>
      <w:r w:rsidR="0021045D">
        <w:rPr>
          <w:rFonts w:cs="Times New Roman" w:hAnsi="Times New Roman" w:ascii="Times New Roman"/>
        </w:rPr>
        <w:t xml:space="preserve"> </w:t>
      </w:r>
      <w:r w:rsidR="00A57209">
        <w:rPr>
          <w:rFonts w:cs="Times New Roman" w:hAnsi="Times New Roman" w:ascii="Times New Roman"/>
        </w:rPr>
        <w:t>radi saslušanja na okolnosti predaje u posjed imovine tj. predmeta stečajne mase stečajnog dužnika, a sve sukladno ranije zaključenom Ugovoru o zakupu između stečajnog dužnika kao zakupodavca i FALCON PEREGRIN d.o.o., Zagreb kao zakupca</w:t>
      </w:r>
      <w:r w:rsidR="00D70FF9">
        <w:rPr>
          <w:rFonts w:cs="Times New Roman" w:hAnsi="Times New Roman" w:ascii="Times New Roman"/>
        </w:rPr>
        <w:t>, odnosno ukoliko do dana određenog za saslušanje preda u posjed imovinu tj. predmeta stečajne mase stečajnog dužnika, a sve sukladno ranije zaključenom Ugovoru o zakupu između stečajnog dužnika, stečajnom upravitelju, dužan je o tome obavijestiti Sud, pozivom na gornji poslovni broj</w:t>
      </w:r>
      <w:r w:rsidR="00A57209">
        <w:rPr>
          <w:rFonts w:cs="Times New Roman" w:hAnsi="Times New Roman" w:ascii="Times New Roman"/>
        </w:rPr>
        <w:t>.</w:t>
      </w:r>
    </w:p>
    <w:p w:rsidRDefault="00A57209" w:rsidP="00A53B25" w:rsidR="00A57209">
      <w:pPr>
        <w:pStyle w:val="Tijeloteksta"/>
        <w:rPr>
          <w:rFonts w:cs="Times New Roman" w:hAnsi="Times New Roman" w:ascii="Times New Roman"/>
        </w:rPr>
      </w:pPr>
    </w:p>
    <w:p w:rsidRDefault="00A57209" w:rsidP="00A53B25" w:rsidR="0021045D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2. </w:t>
      </w:r>
      <w:r>
        <w:rPr>
          <w:rFonts w:cs="Times New Roman" w:hAnsi="Times New Roman" w:ascii="Times New Roman"/>
        </w:rPr>
        <w:tab/>
        <w:t>O navedenom ročištu obavijestit će se i stečajni upravitelj dužnika Damir Šebetić iz Zagreba, koji je dužan do održavanja ročišta Sudu dostaviti isprave o pravu vlasništva na stvarima odnosno imovini čiju predaju traži u posjed.</w:t>
      </w:r>
    </w:p>
    <w:p w:rsidRDefault="00A57209" w:rsidP="00A53B25" w:rsidR="00A57209">
      <w:pPr>
        <w:pStyle w:val="Tijeloteksta"/>
        <w:rPr>
          <w:rFonts w:cs="Times New Roman" w:hAnsi="Times New Roman" w:ascii="Times New Roman"/>
        </w:rPr>
      </w:pPr>
    </w:p>
    <w:p w:rsidRDefault="00005545" w:rsidP="00A53B25" w:rsidR="00A53B25" w:rsidRPr="00097B4B">
      <w:pPr>
        <w:jc w:val="center"/>
      </w:pPr>
      <w:r w:rsidRPr="00097B4B">
        <w:t>U Zadru 2</w:t>
      </w:r>
      <w:r w:rsidR="00A57209">
        <w:t xml:space="preserve">3. kolovoza 2017. </w:t>
      </w:r>
      <w:r w:rsidR="00A53B25" w:rsidRPr="00097B4B">
        <w:t xml:space="preserve"> </w:t>
      </w:r>
    </w:p>
    <w:p w:rsidRDefault="002B76C1" w:rsidP="002B76C1" w:rsidR="002B76C1"/>
    <w:p w:rsidRDefault="006C2E02" w:rsidP="00933466" w:rsidR="00A53B25" w:rsidRPr="00097B4B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</w:t>
      </w:r>
      <w:r w:rsidR="00A53B25" w:rsidRPr="00097B4B">
        <w:t>Sutkinja</w:t>
      </w:r>
    </w:p>
    <w:p w:rsidRDefault="006C2E02" w:rsidP="00933466" w:rsidR="00A53B25" w:rsidRPr="00097B4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05545" w:rsidRPr="00097B4B">
        <w:t>Ana Markač</w:t>
      </w:r>
    </w:p>
    <w:p w:rsidRDefault="002B76C1" w:rsidP="00933466" w:rsidR="002B76C1">
      <w:pPr>
        <w:jc w:val="right"/>
      </w:pPr>
    </w:p>
    <w:p w:rsidRDefault="006C2E02" w:rsidP="00EA1C35" w:rsidR="006C2E02"/>
    <w:p w:rsidRDefault="006C2E02" w:rsidP="00EA1C35" w:rsidR="006C2E02"/>
    <w:p w:rsidRDefault="00A53B25" w:rsidP="00EA1C35" w:rsidR="00A53B25" w:rsidRPr="00097B4B">
      <w:r w:rsidRPr="00097B4B">
        <w:t>UPUTA O PRAVNOM LIJEKU:</w:t>
      </w:r>
    </w:p>
    <w:p w:rsidRDefault="00A57209" w:rsidP="00A57209" w:rsidR="00E27E5E">
      <w:pPr>
        <w:ind w:right="23"/>
        <w:jc w:val="both"/>
      </w:pPr>
      <w:r>
        <w:t>Protiv ovog zaključka nije dopuštena žalba.</w:t>
      </w:r>
    </w:p>
    <w:p w:rsidRDefault="00A57209" w:rsidP="00A53B25" w:rsidR="00A57209">
      <w:pPr>
        <w:ind w:firstLine="360" w:right="23"/>
        <w:jc w:val="both"/>
      </w:pPr>
    </w:p>
    <w:p w:rsidRDefault="00A57209" w:rsidP="00A53B25" w:rsidR="00A57209">
      <w:pPr>
        <w:ind w:firstLine="360" w:right="23"/>
        <w:jc w:val="both"/>
      </w:pPr>
    </w:p>
    <w:p w:rsidRDefault="00E27E5E" w:rsidP="00A57209" w:rsidR="00A53B25">
      <w:pPr>
        <w:ind w:right="23"/>
        <w:jc w:val="both"/>
      </w:pPr>
      <w:r>
        <w:t>DNA:</w:t>
      </w:r>
    </w:p>
    <w:p w:rsidRDefault="00A57209" w:rsidP="00A57209" w:rsidR="00A57209">
      <w:pPr>
        <w:pStyle w:val="Odlomakpopisa"/>
        <w:numPr>
          <w:ilvl w:val="0"/>
          <w:numId w:val="1"/>
        </w:numPr>
        <w:ind w:right="23"/>
        <w:jc w:val="both"/>
      </w:pPr>
      <w:r>
        <w:t>Zdravku Petroviću iz Zagreba, Remetinečka cesta 112/B</w:t>
      </w:r>
    </w:p>
    <w:p w:rsidRDefault="00A53B25" w:rsidP="00A57209" w:rsidR="00A53B25" w:rsidRPr="00097B4B">
      <w:pPr>
        <w:pStyle w:val="Odlomakpopisa"/>
        <w:numPr>
          <w:ilvl w:val="0"/>
          <w:numId w:val="1"/>
        </w:numPr>
        <w:ind w:right="23"/>
        <w:jc w:val="both"/>
      </w:pPr>
      <w:r w:rsidRPr="00097B4B">
        <w:t xml:space="preserve">stečajnom upravitelju </w:t>
      </w:r>
      <w:r w:rsidR="00097B4B">
        <w:t xml:space="preserve">Damiru </w:t>
      </w:r>
      <w:proofErr w:type="spellStart"/>
      <w:r w:rsidR="00097B4B">
        <w:t>Šebetiću</w:t>
      </w:r>
      <w:proofErr w:type="spellEnd"/>
      <w:r w:rsidR="00097B4B">
        <w:t xml:space="preserve"> iz Zagreba</w:t>
      </w:r>
      <w:r w:rsidR="006C2E02">
        <w:t xml:space="preserve">, </w:t>
      </w:r>
      <w:proofErr w:type="spellStart"/>
      <w:r w:rsidR="006C2E02">
        <w:t>Ignjata</w:t>
      </w:r>
      <w:proofErr w:type="spellEnd"/>
      <w:r w:rsidR="006C2E02">
        <w:t xml:space="preserve"> </w:t>
      </w:r>
      <w:proofErr w:type="spellStart"/>
      <w:r w:rsidR="006C2E02">
        <w:t>Đorđića</w:t>
      </w:r>
      <w:proofErr w:type="spellEnd"/>
      <w:r w:rsidR="006C2E02">
        <w:t xml:space="preserve"> 6</w:t>
      </w:r>
      <w:r w:rsidR="00097B4B">
        <w:t xml:space="preserve"> </w:t>
      </w:r>
    </w:p>
    <w:p w:rsidRDefault="00A57209" w:rsidP="00E27E5E" w:rsidR="00A53B25" w:rsidRPr="00097B4B">
      <w:pPr>
        <w:ind w:firstLine="360"/>
        <w:jc w:val="both"/>
      </w:pPr>
      <w:r>
        <w:t>3</w:t>
      </w:r>
      <w:r w:rsidR="00E27E5E">
        <w:t xml:space="preserve">. </w:t>
      </w:r>
      <w:r w:rsidR="006C2E02">
        <w:tab/>
      </w:r>
      <w:r w:rsidR="00E27E5E">
        <w:t>e-O</w:t>
      </w:r>
      <w:r>
        <w:t>glasna ploča sudova</w:t>
      </w:r>
      <w:r w:rsidR="00A53B25" w:rsidRPr="00097B4B">
        <w:t xml:space="preserve"> </w:t>
      </w:r>
    </w:p>
    <w:p w:rsidRDefault="00A57209" w:rsidP="00EA1C35" w:rsidR="00A53B25" w:rsidRPr="00097B4B">
      <w:pPr>
        <w:ind w:firstLine="360"/>
        <w:jc w:val="both"/>
      </w:pPr>
      <w:r>
        <w:t xml:space="preserve">4. </w:t>
      </w:r>
      <w:r w:rsidR="006C2E02">
        <w:tab/>
      </w:r>
      <w:r>
        <w:t>u</w:t>
      </w:r>
      <w:r w:rsidR="00A53B25" w:rsidRPr="00097B4B">
        <w:t xml:space="preserve"> spis  </w:t>
      </w:r>
    </w:p>
    <w:p w:rsidRDefault="007D5FA5" w:rsidR="007D5FA5" w:rsidRPr="00097B4B"/>
    <w:sectPr w:rsidR="007D5FA5" w:rsidRPr="00097B4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BFD" w:rsidP="00DE1BFD" w:rsidR="00DE1BFD">
      <w:r>
        <w:separator/>
      </w:r>
    </w:p>
  </w:endnote>
  <w:endnote w:id="0" w:type="continuationSeparator">
    <w:p w:rsidRDefault="00DE1BFD" w:rsidP="00DE1BFD" w:rsidR="00DE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BFD" w:rsidP="00DE1BFD" w:rsidR="00DE1BFD">
      <w:r>
        <w:separator/>
      </w:r>
    </w:p>
  </w:footnote>
  <w:footnote w:id="0" w:type="continuationSeparator">
    <w:p w:rsidRDefault="00DE1BFD" w:rsidP="00DE1BFD" w:rsidR="00DE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466" w:rsidP="00A57209" w:rsidR="00DE1BFD" w:rsidRPr="00A57209">
    <w:pPr>
      <w:ind w:left="5664"/>
    </w:pPr>
    <w:r>
      <w:t xml:space="preserve">        </w:t>
    </w:r>
    <w:r w:rsidR="006C2E02">
      <w:t xml:space="preserve">   </w:t>
    </w:r>
    <w:r w:rsidR="00DE1BFD" w:rsidRPr="0021045D">
      <w:rPr>
        <w:sz w:val="22"/>
        <w:szCs w:val="22"/>
      </w:rPr>
      <w:t>Poslovni broj</w:t>
    </w:r>
    <w:r w:rsidR="006C2E02">
      <w:rPr>
        <w:sz w:val="22"/>
        <w:szCs w:val="22"/>
      </w:rPr>
      <w:t>:</w:t>
    </w:r>
    <w:r w:rsidR="00DE1BFD" w:rsidRPr="0021045D">
      <w:rPr>
        <w:sz w:val="22"/>
        <w:szCs w:val="22"/>
      </w:rPr>
      <w:t xml:space="preserve"> 2 St-</w:t>
    </w:r>
    <w:r w:rsidR="0021045D" w:rsidRPr="0021045D">
      <w:rPr>
        <w:sz w:val="22"/>
        <w:szCs w:val="22"/>
      </w:rPr>
      <w:t>211/</w:t>
    </w:r>
    <w:r>
      <w:rPr>
        <w:sz w:val="22"/>
        <w:szCs w:val="22"/>
      </w:rPr>
      <w:t>11-</w:t>
    </w:r>
    <w:r w:rsidR="0021045D" w:rsidRPr="0021045D">
      <w:rPr>
        <w:sz w:val="22"/>
        <w:szCs w:val="22"/>
      </w:rPr>
      <w:t>196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9F6226"/>
    <w:multiLevelType w:val="hybridMultilevel"/>
    <w:tmpl w:val="4642D1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5"/>
    <w:rsid w:val="00005545"/>
    <w:rsid w:val="00055502"/>
    <w:rsid w:val="00097B4B"/>
    <w:rsid w:val="00106F13"/>
    <w:rsid w:val="0021045D"/>
    <w:rsid w:val="002B76C1"/>
    <w:rsid w:val="004417DC"/>
    <w:rsid w:val="004D1BF0"/>
    <w:rsid w:val="006C2E02"/>
    <w:rsid w:val="007D5FA5"/>
    <w:rsid w:val="00933466"/>
    <w:rsid w:val="00A53B25"/>
    <w:rsid w:val="00A57209"/>
    <w:rsid w:val="00AB226D"/>
    <w:rsid w:val="00B30B0D"/>
    <w:rsid w:val="00BD1F9D"/>
    <w:rsid w:val="00C66EBB"/>
    <w:rsid w:val="00D36B2C"/>
    <w:rsid w:val="00D70FF9"/>
    <w:rsid w:val="00DE1BFD"/>
    <w:rsid w:val="00E27E5E"/>
    <w:rsid w:val="00EA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B2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53B25"/>
    <w:rPr>
      <w:rFonts w:eastAsia="Calibri" w:hAnsi="Calibri" w:asci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57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B2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53B25"/>
    <w:rPr>
      <w:rFonts w:ascii="Calibri" w:eastAsia="Calibri" w:hAns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57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SVEŽNJA spisa</izvorni_sadrzaj>
    <derivirana_varijabla naziv="DomainObject.Predmet.Opis_1">4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8C29B-AE2A-4D03-8C7B-79BB3F150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1395</properties:Characters>
  <properties:Lines>49</properties:Lines>
  <properties:Paragraphs>19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2017-08-22T15:23:00Z</dcterms:created>
  <dc:creator>Ana Markač</dc:creator>
  <cp:lastModifiedBy>Marijana Žuža</cp:lastModifiedBy>
  <cp:lastPrinted>2017-08-23T12:44:00Z</cp:lastPrinted>
  <dcterms:modified xmlns:xsi="http://www.w3.org/2001/XMLSchema-instance" xsi:type="dcterms:W3CDTF">2017-08-23T12:58:00Z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