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2717" w14:paraId="bea271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7D55E4">
        <w:t xml:space="preserve">   </w:t>
      </w:r>
      <w:r w:rsidR="00060133" w:rsidRPr="00AF1EFD">
        <w:t xml:space="preserve">1 </w:t>
      </w:r>
      <w:r w:rsidRPr="00AF1EFD">
        <w:t>St-</w:t>
      </w:r>
      <w:r w:rsidR="007D55E4">
        <w:t>6754/2016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7D55E4" w:rsidRPr="007D55E4">
        <w:rPr>
          <w:rFonts w:eastAsia="Calibri"/>
          <w:lang w:eastAsia="en-US"/>
        </w:rPr>
        <w:t>TILIA SPORT GRUPA d.o.o., Zagreb, Bolnička cesta 49a, OIB: 49653075610,</w:t>
      </w:r>
      <w:r w:rsidR="00C241E6" w:rsidRPr="00C241E6">
        <w:t xml:space="preserve"> </w:t>
      </w:r>
      <w:r w:rsidR="00C241E6">
        <w:t xml:space="preserve"> </w:t>
      </w:r>
      <w:r w:rsidR="007D55E4">
        <w:t>7</w:t>
      </w:r>
      <w:r w:rsidR="00B276A8">
        <w:t>. siječnja 201</w:t>
      </w:r>
      <w:r w:rsidR="007D55E4">
        <w:t>9</w:t>
      </w:r>
      <w:r w:rsidR="00B276A8">
        <w:t>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7D55E4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7D55E4" w:rsidRPr="007D55E4">
        <w:rPr>
          <w:rFonts w:eastAsia="Calibri"/>
          <w:lang w:eastAsia="en-US"/>
        </w:rPr>
        <w:t>TILIA SPORT GRUPA d.o.o., Zagreb, Bolni</w:t>
      </w:r>
      <w:r w:rsidR="007D55E4">
        <w:rPr>
          <w:rFonts w:eastAsia="Calibri"/>
          <w:lang w:eastAsia="en-US"/>
        </w:rPr>
        <w:t>čka cesta 49a, OIB: 49653075610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7D55E4">
        <w:t>7</w:t>
      </w:r>
      <w:r w:rsidR="00B276A8">
        <w:t>. siječnja 201</w:t>
      </w:r>
      <w:r w:rsidR="007D55E4">
        <w:t>9</w:t>
      </w:r>
      <w:r w:rsidR="00410421">
        <w:t>.</w:t>
      </w:r>
      <w:r w:rsidRPr="00AF1EFD">
        <w:t xml:space="preserve"> u </w:t>
      </w:r>
      <w:r w:rsidR="008524D8">
        <w:t>14,</w:t>
      </w:r>
      <w:r w:rsidR="00BD5634">
        <w:t>25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A7A9D">
        <w:t>Janko Vidiček, Zagreb, Brazilska 3, OIB: 51043553915</w:t>
      </w:r>
      <w:r w:rsidR="008524D8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7D55E4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7D55E4" w:rsidRPr="007D55E4">
        <w:rPr>
          <w:rFonts w:eastAsia="Calibri"/>
          <w:lang w:eastAsia="en-US"/>
        </w:rPr>
        <w:t>TILIA SPORT GRUPA d.o.o., Zagreb, Bolnička cesta 49a, OIB: 49653075610,</w:t>
      </w:r>
      <w:r w:rsidR="008524D8" w:rsidRPr="00C241E6">
        <w:t xml:space="preserve"> </w:t>
      </w:r>
      <w:r w:rsidR="008524D8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7D55E4">
        <w:rPr>
          <w:rFonts w:eastAsia="Calibri"/>
          <w:lang w:eastAsia="en-US"/>
        </w:rPr>
        <w:t>7</w:t>
      </w:r>
      <w:r w:rsidR="00B276A8">
        <w:rPr>
          <w:rFonts w:eastAsia="Calibri"/>
          <w:lang w:eastAsia="en-US"/>
        </w:rPr>
        <w:t>. siječnja 201</w:t>
      </w:r>
      <w:r w:rsidR="007D55E4">
        <w:rPr>
          <w:rFonts w:eastAsia="Calibri"/>
          <w:lang w:eastAsia="en-US"/>
        </w:rPr>
        <w:t>9</w:t>
      </w:r>
      <w:r w:rsidR="00B276A8">
        <w:rPr>
          <w:rFonts w:eastAsia="Calibri"/>
          <w:lang w:eastAsia="en-US"/>
        </w:rPr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7D55E4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7D55E4" w:rsidRPr="007D55E4">
        <w:rPr>
          <w:rFonts w:eastAsia="Calibri"/>
          <w:lang w:eastAsia="en-US"/>
        </w:rPr>
        <w:t>TILIA SPORT GRUPA d.o.o., Zagreb, Bolnička cesta 49a, OIB: 49653075610,</w:t>
      </w:r>
      <w:r w:rsidR="007D55E4">
        <w:rPr>
          <w:rFonts w:eastAsia="Calibri"/>
          <w:lang w:eastAsia="en-US"/>
        </w:rPr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A7A9D" w:rsidRPr="00CA7A9D">
        <w:rPr>
          <w:rFonts w:eastAsia="Calibri"/>
          <w:lang w:eastAsia="en-US"/>
        </w:rPr>
        <w:t>TILIA SPORT GRUPA d.o.o., Zagreb, Bolnička cesta 49a, OIB: 49653075610,</w:t>
      </w:r>
      <w:r w:rsidR="00CA7A9D">
        <w:rPr>
          <w:rFonts w:eastAsia="Calibri"/>
          <w:lang w:eastAsia="en-US"/>
        </w:rPr>
        <w:t xml:space="preserve"> </w:t>
      </w:r>
      <w:r w:rsidR="00631A90">
        <w:t xml:space="preserve">dana </w:t>
      </w:r>
      <w:r w:rsidR="00CA7A9D">
        <w:t>24. studenog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7479B3" w:rsidP="00F6264F" w:rsidR="007479B3">
      <w:pPr>
        <w:ind w:firstLine="708"/>
        <w:jc w:val="both"/>
      </w:pPr>
      <w:r w:rsidRPr="007479B3">
        <w:lastRenderedPageBreak/>
        <w:t xml:space="preserve">Iz sustava e-Blokade proizlazi da je ukupan nenaplaćeni iznos obveza na dan </w:t>
      </w:r>
      <w:r>
        <w:t>7. siječnja 2019</w:t>
      </w:r>
      <w:r w:rsidRPr="007479B3">
        <w:t xml:space="preserve">. po svim neizvršenim osnovama za plaćanje na računu dužnika </w:t>
      </w:r>
      <w:r>
        <w:t>426.287,41</w:t>
      </w:r>
      <w:r w:rsidRPr="007479B3">
        <w:t xml:space="preserve"> kn, a početak blokade računa traje od </w:t>
      </w:r>
      <w:r>
        <w:t>12. kolovoza 2016</w:t>
      </w:r>
      <w:r w:rsidRPr="007479B3">
        <w:t>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7479B3">
        <w:t>19</w:t>
      </w:r>
      <w:r>
        <w:t xml:space="preserve"> spisa).</w:t>
      </w:r>
    </w:p>
    <w:p w:rsidRDefault="007479B3" w:rsidP="00F6264F" w:rsidR="007479B3">
      <w:pPr>
        <w:ind w:firstLine="708"/>
        <w:jc w:val="both"/>
      </w:pPr>
    </w:p>
    <w:p w:rsidRDefault="007479B3" w:rsidP="00F6264F" w:rsidR="007479B3">
      <w:pPr>
        <w:ind w:firstLine="708"/>
        <w:jc w:val="both"/>
      </w:pPr>
      <w:r>
        <w:t>Iz potvrde FINA-e od 16. listopada 2018. proizlazi da dužnik na dan izdavanja potvrde ima evidentirano 816 dana neprekidne blokade, a nepodmirene obveze na dan izdavanja potvrde iznose 420.161,49 kn (list 22 spisa).</w:t>
      </w:r>
    </w:p>
    <w:p w:rsidRDefault="00C241E6" w:rsidP="00F6264F" w:rsidR="00C241E6">
      <w:pPr>
        <w:ind w:firstLine="708"/>
        <w:jc w:val="both"/>
      </w:pPr>
    </w:p>
    <w:p w:rsidRDefault="008524D8" w:rsidP="00F6264F" w:rsidR="008524D8">
      <w:pPr>
        <w:ind w:firstLine="708"/>
        <w:jc w:val="both"/>
      </w:pPr>
      <w:r>
        <w:t xml:space="preserve">Iz Uvjerenja </w:t>
      </w:r>
      <w:r w:rsidR="007479B3">
        <w:t>Centra za vozila Hrvatske od 25. listopada 2018</w:t>
      </w:r>
      <w:r>
        <w:t xml:space="preserve">. proizlazi da dužnik nije evidentiran kao vlasnik vozila (list </w:t>
      </w:r>
      <w:r w:rsidR="007479B3">
        <w:t>24</w:t>
      </w:r>
      <w:r>
        <w:t xml:space="preserve"> spisa).</w:t>
      </w:r>
    </w:p>
    <w:p w:rsidRDefault="007479B3" w:rsidP="00F6264F" w:rsidR="007479B3">
      <w:pPr>
        <w:ind w:firstLine="708"/>
        <w:jc w:val="both"/>
      </w:pPr>
    </w:p>
    <w:p w:rsidRDefault="007479B3" w:rsidP="00F6264F" w:rsidR="007479B3">
      <w:pPr>
        <w:ind w:firstLine="708"/>
        <w:jc w:val="both"/>
      </w:pPr>
      <w:r>
        <w:t>Iz podneska Porezne uprave od 26. listopada 2018. proizlazi da dužnik nije evidentiran kao stjecatelj nekretnina i pokretnina (list 25 spisa).</w:t>
      </w:r>
    </w:p>
    <w:p w:rsidRDefault="008524D8" w:rsidP="00F6264F" w:rsidR="008524D8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7479B3">
        <w:t>6754</w:t>
      </w:r>
      <w:r w:rsidR="00B0604A">
        <w:t>/16</w:t>
      </w:r>
      <w:r>
        <w:t xml:space="preserve"> od </w:t>
      </w:r>
      <w:r w:rsidR="007479B3">
        <w:t>14. studenog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7479B3">
        <w:t>17. studenog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207C73" w:rsidR="00410421">
      <w:pPr>
        <w:jc w:val="center"/>
      </w:pPr>
      <w:r w:rsidRPr="00AF1EFD">
        <w:t>U Karlovcu</w:t>
      </w:r>
      <w:r w:rsidR="006420C7">
        <w:t xml:space="preserve"> </w:t>
      </w:r>
      <w:r w:rsidR="007479B3">
        <w:t>7</w:t>
      </w:r>
      <w:r w:rsidR="00B276A8">
        <w:t>. siječnja 201</w:t>
      </w:r>
      <w:r w:rsidR="007479B3">
        <w:t>9</w:t>
      </w:r>
      <w:r w:rsidR="00410421">
        <w:t>.</w:t>
      </w: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389" w:rsidR="007A5389">
      <w:r>
        <w:separator/>
      </w:r>
    </w:p>
  </w:endnote>
  <w:endnote w:id="0" w:type="continuationSeparator">
    <w:p w:rsidRDefault="007A5389" w:rsidR="007A5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389" w:rsidR="007A5389">
      <w:r>
        <w:separator/>
      </w:r>
    </w:p>
  </w:footnote>
  <w:footnote w:id="0" w:type="continuationSeparator">
    <w:p w:rsidRDefault="007A5389" w:rsidR="007A53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6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D55E4">
      <w:t>6754/2016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07C73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953FC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479B3"/>
    <w:rsid w:val="007861DF"/>
    <w:rsid w:val="007A5389"/>
    <w:rsid w:val="007A550F"/>
    <w:rsid w:val="007B2B17"/>
    <w:rsid w:val="007D55E4"/>
    <w:rsid w:val="007D7A92"/>
    <w:rsid w:val="00812051"/>
    <w:rsid w:val="0082642E"/>
    <w:rsid w:val="008327B4"/>
    <w:rsid w:val="0084192B"/>
    <w:rsid w:val="008524D8"/>
    <w:rsid w:val="00855AE8"/>
    <w:rsid w:val="008B73DD"/>
    <w:rsid w:val="008E271E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34FF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D5634"/>
    <w:rsid w:val="00BE0053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A7A9D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6754</izvorni_sadrzaj>
    <derivirana_varijabla naziv="DomainObject.Predmet.Broj_1">6754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St-6754/2016</izvorni_sadrzaj>
    <derivirana_varijabla naziv="DomainObject.Predmet.OznakaBroj_1">St-6754/2016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SPORT GRUPA d.o.o</izvorni_sadrzaj>
    <derivirana_varijabla naziv="DomainObject.Predmet.ProtustrankaFormated_1">  TILIA SPORT GRUPA d.o.o</derivirana_varijabla>
  </DomainObject.Predmet.ProtustrankaFormated>
  <DomainObject.Predmet.ProtustrankaFormatedOIB>
    <izvorni_sadrzaj>  TILIA SPORT GRUPA d.o.o, OIB 49653075610</izvorni_sadrzaj>
    <derivirana_varijabla naziv="DomainObject.Predmet.ProtustrankaFormatedOIB_1">  TILIA SPORT GRUPA d.o.o, OIB 49653075610</derivirana_varijabla>
  </DomainObject.Predmet.ProtustrankaFormatedOIB>
  <DomainObject.Predmet.ProtustrankaFormatedWithAdress>
    <izvorni_sadrzaj> TILIA SPORT GRUPA d.o.o, Bolnička cesta 49a, 10000 Zagreb</izvorni_sadrzaj>
    <derivirana_varijabla naziv="DomainObject.Predmet.ProtustrankaFormatedWithAdress_1"> TILIA SPORT GRUPA d.o.o, Bolnička cesta 49a, 10000 Zagreb</derivirana_varijabla>
  </DomainObject.Predmet.ProtustrankaFormatedWithAdress>
  <DomainObject.Predmet.ProtustrankaFormatedWithAdressOIB>
    <izvorni_sadrzaj> TILIA SPORT GRUPA d.o.o, OIB 49653075610, Bolnička cesta 49a, 10000 Zagreb</izvorni_sadrzaj>
    <derivirana_varijabla naziv="DomainObject.Predmet.ProtustrankaFormatedWithAdressOIB_1"> TILIA SPORT GRUPA d.o.o, OIB 49653075610, Bolnička cesta 49a, 10000 Zagreb</derivirana_varijabla>
  </DomainObject.Predmet.ProtustrankaFormatedWithAdressOIB>
  <DomainObject.Predmet.ProtustrankaWithAdress>
    <izvorni_sadrzaj>TILIA SPORT GRUPA d.o.o Bolnička cesta 49a, 10000 Zagreb</izvorni_sadrzaj>
    <derivirana_varijabla naziv="DomainObject.Predmet.ProtustrankaWithAdress_1">TILIA SPORT GRUPA d.o.o Bolnička cesta 49a, 10000 Zagreb</derivirana_varijabla>
  </DomainObject.Predmet.ProtustrankaWithAdress>
  <DomainObject.Predmet.ProtustrankaWithAdressOIB>
    <izvorni_sadrzaj>TILIA SPORT GRUPA d.o.o, OIB 49653075610, Bolnička cesta 49a, 10000 Zagreb</izvorni_sadrzaj>
    <derivirana_varijabla naziv="DomainObject.Predmet.ProtustrankaWithAdressOIB_1">TILIA SPORT GRUPA d.o.o, OIB 49653075610, Bolnička cesta 49a, 10000 Zagreb</derivirana_varijabla>
  </DomainObject.Predmet.ProtustrankaWithAdressOIB>
  <DomainObject.Predmet.ProtustrankaNazivFormated>
    <izvorni_sadrzaj>TILIA SPORT GRUPA d.o.o</izvorni_sadrzaj>
    <derivirana_varijabla naziv="DomainObject.Predmet.ProtustrankaNazivFormated_1">TILIA SPORT GRUPA d.o.o</derivirana_varijabla>
  </DomainObject.Predmet.ProtustrankaNazivFormated>
  <DomainObject.Predmet.ProtustrankaNazivFormatedOIB>
    <izvorni_sadrzaj>TILIA SPORT GRUPA d.o.o, OIB 49653075610</izvorni_sadrzaj>
    <derivirana_varijabla naziv="DomainObject.Predmet.ProtustrankaNazivFormatedOIB_1">TILIA SPORT GRUPA d.o.o, OIB 49653075610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TILIA SPORT GRUPA d.o.o</item>
    </izvorni_sadrzaj>
    <derivirana_varijabla naziv="DomainObject.Predmet.ProtuStrankaListFormated_1">
      <item>TILIA SPORT GRUPA d.o.o</item>
    </derivirana_varijabla>
  </DomainObject.Predmet.ProtuStrankaListFormated>
  <DomainObject.Predmet.ProtuStrankaListFormatedOIB>
    <izvorni_sadrzaj>
      <item>TILIA SPORT GRUPA d.o.o, OIB 49653075610</item>
    </izvorni_sadrzaj>
    <derivirana_varijabla naziv="DomainObject.Predmet.ProtuStrankaListFormatedOIB_1">
      <item>TILIA SPORT GRUPA d.o.o, OIB 49653075610</item>
    </derivirana_varijabla>
  </DomainObject.Predmet.ProtuStrankaListFormatedOIB>
  <DomainObject.Predmet.ProtuStrankaListFormatedWithAdress>
    <izvorni_sadrzaj>
      <item>TILIA SPORT GRUPA d.o.o, Bolnička cesta 49a, 10000 Zagreb</item>
    </izvorni_sadrzaj>
    <derivirana_varijabla naziv="DomainObject.Predmet.ProtuStrankaListFormatedWithAdress_1">
      <item>TILIA SPORT GRUPA d.o.o, Bolnička cesta 49a, 10000 Zagreb</item>
    </derivirana_varijabla>
  </DomainObject.Predmet.ProtuStrankaListFormatedWithAdress>
  <DomainObject.Predmet.ProtuStrankaListFormatedWithAdressOIB>
    <izvorni_sadrzaj>
      <item>TILIA SPORT GRUPA d.o.o, OIB 49653075610, Bolnička cesta 49a, 10000 Zagreb</item>
    </izvorni_sadrzaj>
    <derivirana_varijabla naziv="DomainObject.Predmet.ProtuStrankaListFormatedWithAdressOIB_1">
      <item>TILIA SPORT GRUPA d.o.o, OIB 49653075610, Bolnička cesta 49a, 10000 Zagreb</item>
    </derivirana_varijabla>
  </DomainObject.Predmet.ProtuStrankaListFormatedWithAdressOIB>
  <DomainObject.Predmet.ProtuStrankaListNazivFormated>
    <izvorni_sadrzaj>
      <item>TILIA SPORT GRUPA d.o.o</item>
    </izvorni_sadrzaj>
    <derivirana_varijabla naziv="DomainObject.Predmet.ProtuStrankaListNazivFormated_1">
      <item>TILIA SPORT GRUPA d.o.o</item>
    </derivirana_varijabla>
  </DomainObject.Predmet.ProtuStrankaListNazivFormated>
  <DomainObject.Predmet.ProtuStrankaListNazivFormatedOIB>
    <izvorni_sadrzaj>
      <item>TILIA SPORT GRUPA d.o.o, OIB 49653075610</item>
    </izvorni_sadrzaj>
    <derivirana_varijabla naziv="DomainObject.Predmet.ProtuStrankaListNazivFormatedOIB_1">
      <item>TILIA SPORT GRUPA d.o.o, OIB 49653075610</item>
    </derivirana_varijabla>
  </DomainObject.Predmet.ProtuStrankaListNazivFormatedOIB>
  <DomainObject.Predmet.OstaliListFormated>
    <izvorni_sadrzaj>
      <item>MICHAL WOJCIECH WOZNIAK</item>
      <item>LUKASZ ADAM KWIATKOWSKI</item>
      <item>Alen Durlen</item>
    </izvorni_sadrzaj>
    <derivirana_varijabla naziv="DomainObject.Predmet.OstaliListFormated_1">
      <item>MICHAL WOJCIECH WOZNIAK</item>
      <item>LUKASZ ADAM KWIATKOWSKI</item>
      <item>Alen Durlen</item>
    </derivirana_varijabla>
  </DomainObject.Predmet.OstaliListFormated>
  <DomainObject.Predmet.OstaliListFormatedOIB>
    <izvorni_sadrzaj>
      <item>MICHAL WOJCIECH WOZNIAK, OIB 73892726513</item>
      <item>LUKASZ ADAM KWIATKOWSKI, OIB 98033239414</item>
      <item>Alen Durlen, OIB 70361216682</item>
    </izvorni_sadrzaj>
    <derivirana_varijabla naziv="DomainObject.Predmet.OstaliListFormatedOIB_1">
      <item>MICHAL WOJCIECH WOZNIAK, OIB 73892726513</item>
      <item>LUKASZ ADAM KWIATKOWSKI, OIB 98033239414</item>
      <item>Alen Durlen, OIB 70361216682</item>
    </derivirana_varijabla>
  </DomainObject.Predmet.OstaliListFormatedOIB>
  <DomainObject.Predmet.OstaliListFormatedWithAdress>
    <izvorni_sadrzaj>
      <item>MICHAL WOJCIECH WOZNIAK, Malaxhowskiego 48/0001, LODZ</item>
      <item>LUKASZ ADAM KWIATKOWSKI, Smocza 19/0021, LODZ</item>
      <item>Alen Durlen, Dugi Dol 59, 10000 Zagreb</item>
    </izvorni_sadrzaj>
    <derivirana_varijabla naziv="DomainObject.Predmet.OstaliListFormatedWithAdress_1">
      <item>MICHAL WOJCIECH WOZNIAK, Malaxhowskiego 48/0001, LODZ</item>
      <item>LUKASZ ADAM KWIATKOWSKI, Smocza 19/0021, LODZ</item>
      <item>Alen Durlen, Dugi Dol 59, 10000 Zagreb</item>
    </derivirana_varijabla>
  </DomainObject.Predmet.OstaliListFormatedWithAdress>
  <DomainObject.Predmet.OstaliListFormatedWithAdressOIB>
    <izvorni_sadrzaj>
      <item>MICHAL WOJCIECH WOZNIAK, OIB 73892726513, Malaxhowskiego 48/0001, LODZ</item>
      <item>LUKASZ ADAM KWIATKOWSKI, OIB 98033239414, Smocza 19/0021, LODZ</item>
      <item>Alen Durlen, OIB 70361216682, Dugi Dol 59, 10000 Zagreb</item>
    </izvorni_sadrzaj>
    <derivirana_varijabla naziv="DomainObject.Predmet.OstaliListFormatedWithAdressOIB_1">
      <item>MICHAL WOJCIECH WOZNIAK, OIB 73892726513, Malaxhowskiego 48/0001, LODZ</item>
      <item>LUKASZ ADAM KWIATKOWSKI, OIB 98033239414, Smocza 19/0021, LODZ</item>
      <item>Alen Durlen, OIB 70361216682, Dugi Dol 59, 10000 Zagreb</item>
    </derivirana_varijabla>
  </DomainObject.Predmet.OstaliListFormatedWithAdressOIB>
  <DomainObject.Predmet.OstaliListNazivFormated>
    <izvorni_sadrzaj>
      <item>MICHAL WOJCIECH WOZNIAK</item>
      <item>LUKASZ ADAM KWIATKOWSKI</item>
      <item>Alen Durlen</item>
    </izvorni_sadrzaj>
    <derivirana_varijabla naziv="DomainObject.Predmet.OstaliListNazivFormated_1">
      <item>MICHAL WOJCIECH WOZNIAK</item>
      <item>LUKASZ ADAM KWIATKOWSKI</item>
      <item>Alen Durlen</item>
    </derivirana_varijabla>
  </DomainObject.Predmet.OstaliListNazivFormated>
  <DomainObject.Predmet.OstaliListNazivFormatedOIB>
    <izvorni_sadrzaj>
      <item>MICHAL WOJCIECH WOZNIAK, OIB 73892726513</item>
      <item>LUKASZ ADAM KWIATKOWSKI, OIB 98033239414</item>
      <item>Alen Durlen, OIB 70361216682</item>
    </izvorni_sadrzaj>
    <derivirana_varijabla naziv="DomainObject.Predmet.OstaliListNazivFormatedOIB_1">
      <item>MICHAL WOJCIECH WOZNIAK, OIB 73892726513</item>
      <item>LUKASZ ADAM KWIATKOWSKI, OIB 98033239414</item>
      <item>Alen Durlen, OIB 70361216682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TILIA SPORT GRUPA d.o.o</izvorni_sadrzaj>
    <derivirana_varijabla naziv="DomainObject.Predmet.ProtustrankaIDrugi_1">TILIA SPORT GRUPA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TILIA SPORT GRUPA d.o.o, OIB 49653075610, Bolnička cesta 49a, 10000 Zagreb</izvorni_sadrzaj>
    <derivirana_varijabla naziv="DomainObject.Predmet.ProtustrankaIDrugiAdressOIB_1">TILIA SPORT GRUPA d.o.o, OIB 49653075610, Bolnička cesta 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TILIA SPORT GRUPA d.o.o</item>
      <item>MICHAL WOJCIECH WOZNIAK</item>
      <item>LUKASZ ADAM KWIATKOWSKI</item>
      <item>Alen Durlen</item>
    </izvorni_sadrzaj>
    <derivirana_varijabla naziv="DomainObject.Predmet.SudioniciListNaziv_1">
      <item>FINA Regionalni centar Zagreb</item>
      <item>TILIA SPORT GRUPA d.o.o</item>
      <item>MICHAL WOJCIECH WOZNIAK</item>
      <item>LUKASZ ADAM KWIATKOWSKI</item>
      <item>Alen Durlen</item>
    </derivirana_varijabla>
  </DomainObject.Predmet.SudioniciListNaziv>
  <DomainObject.Predmet.SudioniciListAdressOIB>
    <izvorni_sadrzaj>
      <item>FINA Regionalni centar Zagreb, OIB 85821130368, Trg svibanjskih žrtava 1995. 1,10000 Zagreb</item>
      <item>TILIA SPORT GRUPA d.o.o, OIB 49653075610, Bolnička cesta 49a,10000 Zagreb</item>
      <item>MICHAL WOJCIECH WOZNIAK, OIB 73892726513, Malaxhowskiego 48/0001,LODZ</item>
      <item>LUKASZ ADAM KWIATKOWSKI, OIB 98033239414, Smocza 19/0021,LODZ</item>
      <item>Alen Durlen, OIB 70361216682, Dugi Dol 59,10000 Zagreb</item>
    </izvorni_sadrzaj>
    <derivirana_varijabla naziv="DomainObject.Predmet.SudioniciListAdressOIB_1">
      <item>FINA Regionalni centar Zagreb, OIB 85821130368, Trg svibanjskih žrtava 1995. 1,10000 Zagreb</item>
      <item>TILIA SPORT GRUPA d.o.o, OIB 49653075610, Bolnička cesta 49a,10000 Zagreb</item>
      <item>MICHAL WOJCIECH WOZNIAK, OIB 73892726513, Malaxhowskiego 48/0001,LODZ</item>
      <item>LUKASZ ADAM KWIATKOWSKI, OIB 98033239414, Smocza 19/0021,LODZ</item>
      <item>Alen Durlen, OIB 70361216682, Dugi Dol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49653075610</item>
      <item>, OIB 73892726513</item>
      <item>, OIB 98033239414</item>
      <item>, OIB 70361216682</item>
    </izvorni_sadrzaj>
    <derivirana_varijabla naziv="DomainObject.Predmet.SudioniciListNazivOIB_1">
      <item>, OIB 85821130368</item>
      <item>, OIB 49653075610</item>
      <item>, OIB 73892726513</item>
      <item>, OIB 98033239414</item>
      <item>, OIB 70361216682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2017.</izvorni_sadrzaj>
    <derivirana_varijabla naziv="DomainObject.Predmet.DatumZadnjeOdrzaneSudskeRadnje_1">28. ožujka 2017.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St-6754/2016-12</izvorni_sadrzaj>
    <derivirana_varijabla naziv="DomainObject.PredzadnjaOdlukaIzPredmeta.Oznaka_1">St-6754/2016-12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600</properties:Words>
  <properties:Characters>3119</properties:Characters>
  <properties:Lines>96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2019-01-07T13:12:00Z</dcterms:created>
  <dc:creator>Korisnik</dc:creator>
  <cp:lastModifiedBy>Draženka Prpić</cp:lastModifiedBy>
  <cp:lastPrinted>2019-01-07T13:15:00Z</cp:lastPrinted>
  <dcterms:modified xmlns:xsi="http://www.w3.org/2001/XMLSchema-instance" xsi:type="dcterms:W3CDTF">2019-01-07T13:17:00Z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-TILIPA SPORT-St-6754-16.docx)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