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c343" w14:paraId="766c343" w:rsidRDefault="00484A8E" w:rsidP="00910611" w:rsidR="00484A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A8E" w:rsidP="00910611" w:rsidR="00484A8E">
      <w:r>
        <w:rPr>
          <w:rFonts w:eastAsia="MS Mincho"/>
        </w:rPr>
        <w:t>REPUBLIKA HRVATSKA</w:t>
      </w:r>
    </w:p>
    <w:p w:rsidRDefault="00484A8E" w:rsidP="00910611" w:rsidR="00484A8E">
      <w:r>
        <w:rPr>
          <w:rFonts w:eastAsia="MS Mincho"/>
        </w:rPr>
        <w:t>TRGOVAČKI SUD U RIJECI</w:t>
      </w:r>
    </w:p>
    <w:p w:rsidRDefault="00484A8E" w:rsidR="00484A8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84A8E" w:rsidP="00910611" w:rsidR="00484A8E" w:rsidRPr="00910611"/>
    <w:p w:rsidRDefault="000963C3" w:rsidR="000963C3"/>
    <w:p w:rsidRDefault="000963C3" w:rsidR="000963C3" w:rsidRPr="000963C3"/>
    <w:p w:rsidRDefault="000963C3" w:rsidP="000963C3" w:rsidR="004D1921">
      <w:pPr>
        <w:pStyle w:val="Tijeloteksta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R E P U B L I K A   H R V A T S K A</w:t>
      </w:r>
    </w:p>
    <w:p w:rsidRDefault="000963C3" w:rsidP="000963C3" w:rsidR="000963C3">
      <w:pPr>
        <w:pStyle w:val="Tijeloteksta"/>
        <w:jc w:val="center"/>
        <w:rPr>
          <w:rFonts w:hAnsi="Times New Roman" w:ascii="Times New Roman"/>
          <w:b/>
          <w:sz w:val="24"/>
        </w:rPr>
      </w:pPr>
    </w:p>
    <w:p w:rsidRDefault="000963C3" w:rsidP="000963C3" w:rsidR="000963C3">
      <w:pPr>
        <w:pStyle w:val="Tijeloteksta"/>
        <w:jc w:val="center"/>
        <w:rPr>
          <w:rFonts w:hAnsi="Times New Roman" w:ascii="Times New Roman"/>
          <w:b/>
          <w:sz w:val="24"/>
        </w:rPr>
      </w:pPr>
    </w:p>
    <w:p w:rsidRDefault="000963C3" w:rsidP="000963C3" w:rsidR="000963C3" w:rsidRPr="000963C3">
      <w:pPr>
        <w:pStyle w:val="Tijeloteksta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Z A K L J U Č A K</w:t>
      </w:r>
    </w:p>
    <w:p w:rsidRDefault="009E47CA" w:rsidR="009E47CA" w:rsidRPr="000963C3">
      <w:pPr>
        <w:pStyle w:val="Tijeloteksta"/>
        <w:rPr>
          <w:rFonts w:hAnsi="Times New Roman" w:ascii="Times New Roman"/>
          <w:b/>
          <w:sz w:val="24"/>
        </w:rPr>
      </w:pPr>
    </w:p>
    <w:p w:rsidRDefault="00710ED8" w:rsidP="00710ED8" w:rsidR="00710ED8" w:rsidRPr="00710ED8">
      <w:pPr>
        <w:ind w:firstLine="708"/>
        <w:jc w:val="both"/>
      </w:pPr>
    </w:p>
    <w:p w:rsidRDefault="00647D1B" w:rsidP="00647D1B" w:rsidR="00647D1B" w:rsidRPr="00647D1B">
      <w:pPr>
        <w:jc w:val="both"/>
      </w:pPr>
      <w:r w:rsidRPr="00647D1B">
        <w:tab/>
        <w:t xml:space="preserve">Trgovački sud u Rijeci, po stečajnom sucu ovog suda Danieli Korlević, </w:t>
      </w:r>
      <w:r w:rsidR="006D1416">
        <w:t xml:space="preserve">odlučujući o žalbi Borisa Jurčića zastupnika po zakonu trgovačkog društva </w:t>
      </w:r>
      <w:r w:rsidR="006D1416">
        <w:rPr>
          <w:b/>
        </w:rPr>
        <w:t xml:space="preserve">ADRIAKOM MUČIĆI d.o.o. </w:t>
      </w:r>
      <w:proofErr w:type="spellStart"/>
      <w:r w:rsidR="006D1416">
        <w:rPr>
          <w:b/>
        </w:rPr>
        <w:t>Viškovo</w:t>
      </w:r>
      <w:proofErr w:type="spellEnd"/>
      <w:r w:rsidR="006D1416">
        <w:rPr>
          <w:b/>
        </w:rPr>
        <w:t xml:space="preserve">, </w:t>
      </w:r>
      <w:proofErr w:type="spellStart"/>
      <w:r w:rsidR="006D1416">
        <w:rPr>
          <w:b/>
        </w:rPr>
        <w:t>Vozišće</w:t>
      </w:r>
      <w:proofErr w:type="spellEnd"/>
      <w:r w:rsidR="006D1416">
        <w:rPr>
          <w:b/>
        </w:rPr>
        <w:t xml:space="preserve"> 5,OIB 39118026431 </w:t>
      </w:r>
      <w:r w:rsidR="006D1416" w:rsidRPr="006D1416">
        <w:t xml:space="preserve">protiv </w:t>
      </w:r>
      <w:r w:rsidR="006D1416">
        <w:t xml:space="preserve">točke II. </w:t>
      </w:r>
      <w:r w:rsidR="006D1416" w:rsidRPr="006D1416">
        <w:t xml:space="preserve">rješenja suda </w:t>
      </w:r>
      <w:proofErr w:type="spellStart"/>
      <w:r w:rsidR="006D1416">
        <w:t>posl</w:t>
      </w:r>
      <w:proofErr w:type="spellEnd"/>
      <w:r w:rsidR="006D1416">
        <w:t xml:space="preserve">. broj 15 St-108/15-3 </w:t>
      </w:r>
      <w:r w:rsidR="006D1416" w:rsidRPr="006D1416">
        <w:t xml:space="preserve">od </w:t>
      </w:r>
      <w:r w:rsidR="006D1416">
        <w:t xml:space="preserve">25. rujna 2015. godine, </w:t>
      </w:r>
      <w:r w:rsidRPr="00647D1B">
        <w:t xml:space="preserve">dana </w:t>
      </w:r>
      <w:r w:rsidR="006D1416">
        <w:t>11. studenoga</w:t>
      </w:r>
      <w:r w:rsidRPr="00647D1B">
        <w:t xml:space="preserve"> 2015. godine</w:t>
      </w:r>
    </w:p>
    <w:p w:rsidRDefault="004D1921" w:rsidR="004D1921" w:rsidRPr="000963C3">
      <w:pPr>
        <w:jc w:val="both"/>
      </w:pPr>
    </w:p>
    <w:p w:rsidRDefault="004D1921" w:rsidR="004D1921" w:rsidRPr="000963C3">
      <w:pPr>
        <w:jc w:val="both"/>
      </w:pPr>
    </w:p>
    <w:p w:rsidRDefault="000134BB" w:rsidR="004D1921" w:rsidRPr="006D6F1B">
      <w:pPr>
        <w:jc w:val="center"/>
        <w:rPr>
          <w:b/>
        </w:rPr>
      </w:pPr>
      <w:r w:rsidRPr="006D6F1B">
        <w:rPr>
          <w:b/>
        </w:rPr>
        <w:t>z a k l j u č i o   j e</w:t>
      </w:r>
    </w:p>
    <w:p w:rsidRDefault="006D1416" w:rsidR="006D1416">
      <w:pPr>
        <w:ind w:firstLine="708"/>
        <w:jc w:val="both"/>
        <w:rPr>
          <w:b/>
        </w:rPr>
      </w:pPr>
    </w:p>
    <w:p w:rsidRDefault="00CB1AF8" w:rsidP="006D1416" w:rsidR="006D1416">
      <w:pPr>
        <w:pStyle w:val="Odlomakpopisa"/>
        <w:numPr>
          <w:ilvl w:val="0"/>
          <w:numId w:val="1"/>
        </w:numPr>
        <w:jc w:val="both"/>
      </w:pPr>
      <w:r>
        <w:t>Nalaže se</w:t>
      </w:r>
      <w:r w:rsidR="006D1416">
        <w:t xml:space="preserve"> članu uprave trgovačkog društva </w:t>
      </w:r>
      <w:proofErr w:type="spellStart"/>
      <w:r w:rsidR="006D1416">
        <w:t>Adriakom</w:t>
      </w:r>
      <w:proofErr w:type="spellEnd"/>
      <w:r w:rsidR="006D1416">
        <w:t xml:space="preserve"> </w:t>
      </w:r>
      <w:proofErr w:type="spellStart"/>
      <w:r w:rsidR="006D1416">
        <w:t>Mučići</w:t>
      </w:r>
      <w:proofErr w:type="spellEnd"/>
      <w:r w:rsidR="006D1416">
        <w:t xml:space="preserve"> d.o.o. </w:t>
      </w:r>
      <w:proofErr w:type="spellStart"/>
      <w:r w:rsidR="006D1416">
        <w:t>Viškovo</w:t>
      </w:r>
      <w:proofErr w:type="spellEnd"/>
      <w:r w:rsidR="006D1416">
        <w:t>,</w:t>
      </w:r>
      <w:r>
        <w:t xml:space="preserve"> </w:t>
      </w:r>
      <w:r w:rsidR="006D1416">
        <w:t xml:space="preserve">Damiru </w:t>
      </w:r>
      <w:proofErr w:type="spellStart"/>
      <w:r w:rsidR="006D1416">
        <w:t>Šketu</w:t>
      </w:r>
      <w:proofErr w:type="spellEnd"/>
      <w:r w:rsidR="006D1416">
        <w:t xml:space="preserve"> iz Križevaca, Trg J. J. Strossmayera 32</w:t>
      </w:r>
      <w:r w:rsidR="000134BB">
        <w:t xml:space="preserve"> </w:t>
      </w:r>
      <w:r w:rsidR="004D1921" w:rsidRPr="000963C3">
        <w:t xml:space="preserve">da </w:t>
      </w:r>
      <w:r w:rsidR="006D1416">
        <w:t xml:space="preserve">se </w:t>
      </w:r>
      <w:r w:rsidR="004D1921" w:rsidRPr="000963C3">
        <w:t xml:space="preserve">u roku od </w:t>
      </w:r>
      <w:r w:rsidR="00433FF3">
        <w:t>osam</w:t>
      </w:r>
      <w:r w:rsidR="00710ED8">
        <w:t xml:space="preserve"> </w:t>
      </w:r>
      <w:r w:rsidR="004D1921" w:rsidRPr="000963C3">
        <w:t xml:space="preserve">dana od dana prijema ovog zaključka </w:t>
      </w:r>
      <w:r w:rsidR="006D1416">
        <w:t xml:space="preserve">izjasni o tome odobrava li podnošenje žalbe protiv rješenja suda </w:t>
      </w:r>
      <w:proofErr w:type="spellStart"/>
      <w:r w:rsidR="006D1416">
        <w:t>posl</w:t>
      </w:r>
      <w:proofErr w:type="spellEnd"/>
      <w:r w:rsidR="006D1416">
        <w:t xml:space="preserve">. broj 15 St-108/15-3 </w:t>
      </w:r>
      <w:r w:rsidR="006D1416" w:rsidRPr="006D1416">
        <w:t xml:space="preserve">od </w:t>
      </w:r>
      <w:r w:rsidR="006D1416">
        <w:t>25. rujna 2015. godine, a koju je žalbu podnio član uprave Boris Jurčić 22. listopada 2015. godine.</w:t>
      </w:r>
    </w:p>
    <w:p w:rsidRDefault="006D1416" w:rsidP="006D1416" w:rsidR="006D1416">
      <w:pPr>
        <w:pStyle w:val="Odlomakpopisa"/>
        <w:ind w:left="1080"/>
        <w:jc w:val="both"/>
      </w:pPr>
    </w:p>
    <w:p w:rsidRDefault="006D1416" w:rsidP="006D1416" w:rsidR="004D1921" w:rsidRPr="000963C3">
      <w:pPr>
        <w:pStyle w:val="Odlomakpopisa"/>
        <w:numPr>
          <w:ilvl w:val="0"/>
          <w:numId w:val="1"/>
        </w:numPr>
        <w:jc w:val="both"/>
      </w:pPr>
      <w:r>
        <w:t xml:space="preserve">Ako član uprave Damir </w:t>
      </w:r>
      <w:proofErr w:type="spellStart"/>
      <w:r>
        <w:t>Šket</w:t>
      </w:r>
      <w:proofErr w:type="spellEnd"/>
      <w:r>
        <w:t xml:space="preserve"> iz Križevaca, Trg J. J. Strossmayera 32 u ostavljenom roku ne odobri podnošenje žalbe protiv rješenja ista će se odbaciti</w:t>
      </w:r>
      <w:r w:rsidR="00A075E2" w:rsidRPr="000963C3">
        <w:t xml:space="preserve"> </w:t>
      </w:r>
      <w:r w:rsidR="008250F3">
        <w:t>kao nedopušten</w:t>
      </w:r>
      <w:r w:rsidR="00710ED8">
        <w:t>u</w:t>
      </w:r>
      <w:r w:rsidR="008250F3">
        <w:t xml:space="preserve"> </w:t>
      </w:r>
      <w:r w:rsidR="004D1921" w:rsidRPr="000963C3">
        <w:t>(</w:t>
      </w:r>
      <w:r w:rsidR="00252785" w:rsidRPr="000963C3">
        <w:t>čl.</w:t>
      </w:r>
      <w:smartTag w:element="metricconverter" w:uri="urn:schemas-microsoft-com:office:smarttags">
        <w:smartTagPr>
          <w:attr w:val="353. st" w:name="ProductID"/>
        </w:smartTagPr>
        <w:r w:rsidR="00252785" w:rsidRPr="000963C3">
          <w:t>353. st</w:t>
        </w:r>
      </w:smartTag>
      <w:r w:rsidR="00252785" w:rsidRPr="000963C3">
        <w:t>.3.</w:t>
      </w:r>
      <w:r w:rsidR="00A075E2" w:rsidRPr="000963C3">
        <w:t xml:space="preserve"> ZPP-a u vezi </w:t>
      </w:r>
      <w:r w:rsidR="00252785" w:rsidRPr="000963C3">
        <w:t xml:space="preserve"> čl.</w:t>
      </w:r>
      <w:r w:rsidR="00A075E2" w:rsidRPr="000963C3">
        <w:t xml:space="preserve"> 6. SZ-a)</w:t>
      </w:r>
      <w:r>
        <w:t xml:space="preserve"> budući nije podnesena od svih osoba ovlaštenih za zastupanje dužnika po zakonu</w:t>
      </w:r>
      <w:r w:rsidR="00A075E2" w:rsidRPr="000963C3">
        <w:t>.</w:t>
      </w:r>
    </w:p>
    <w:p w:rsidRDefault="004D1921" w:rsidR="004D1921">
      <w:pPr>
        <w:ind w:firstLine="708"/>
        <w:jc w:val="both"/>
      </w:pPr>
    </w:p>
    <w:p w:rsidRDefault="00710ED8" w:rsidR="00710ED8" w:rsidRPr="000963C3">
      <w:pPr>
        <w:ind w:firstLine="708"/>
        <w:jc w:val="both"/>
      </w:pPr>
    </w:p>
    <w:p w:rsidRDefault="004D1921" w:rsidR="004D1921" w:rsidRPr="000963C3">
      <w:pPr>
        <w:jc w:val="center"/>
      </w:pPr>
      <w:r w:rsidRPr="000963C3">
        <w:t>U Rijeci</w:t>
      </w:r>
      <w:r w:rsidR="00CC6E30" w:rsidRPr="000963C3">
        <w:t>,</w:t>
      </w:r>
      <w:r w:rsidRPr="000963C3">
        <w:t xml:space="preserve"> </w:t>
      </w:r>
      <w:r w:rsidR="006D1416">
        <w:t>11. studenoga</w:t>
      </w:r>
      <w:r w:rsidR="006D6F1B">
        <w:t xml:space="preserve"> 2015</w:t>
      </w:r>
      <w:r w:rsidR="000134BB">
        <w:t xml:space="preserve">. </w:t>
      </w:r>
      <w:r w:rsidRPr="000963C3">
        <w:t>godine</w:t>
      </w:r>
    </w:p>
    <w:p w:rsidRDefault="004D1921" w:rsidR="004D1921" w:rsidRPr="000963C3">
      <w:pPr>
        <w:jc w:val="center"/>
      </w:pPr>
      <w:r w:rsidRPr="000963C3">
        <w:tab/>
      </w:r>
      <w:r w:rsidRPr="000963C3">
        <w:tab/>
        <w:t xml:space="preserve">        </w:t>
      </w:r>
      <w:r w:rsidRPr="000963C3">
        <w:tab/>
      </w:r>
      <w:r w:rsidRPr="000963C3">
        <w:tab/>
      </w:r>
      <w:r w:rsidRPr="000963C3">
        <w:tab/>
        <w:t xml:space="preserve">         </w:t>
      </w:r>
    </w:p>
    <w:p w:rsidRDefault="004D1921" w:rsidP="00433FF3" w:rsidR="004D1921" w:rsidRPr="000963C3">
      <w:pPr>
        <w:jc w:val="center"/>
      </w:pPr>
      <w:r w:rsidRPr="000963C3">
        <w:t xml:space="preserve">  </w:t>
      </w:r>
      <w:r w:rsidR="00433FF3">
        <w:tab/>
      </w:r>
      <w:r w:rsidR="00433FF3">
        <w:tab/>
        <w:t xml:space="preserve">  </w:t>
      </w:r>
      <w:r w:rsidR="00433FF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="00433FF3">
        <w:t xml:space="preserve">         </w:t>
      </w:r>
      <w:r w:rsidR="009E47CA" w:rsidRPr="000963C3">
        <w:t>Stečajni s</w:t>
      </w:r>
      <w:r w:rsidRPr="000963C3">
        <w:t xml:space="preserve">udac </w:t>
      </w:r>
    </w:p>
    <w:p w:rsidRDefault="004D1921" w:rsidP="00710ED8" w:rsidR="00710ED8" w:rsidRPr="007F3A59">
      <w:pPr>
        <w:jc w:val="right"/>
      </w:pPr>
      <w:r w:rsidRPr="000963C3">
        <w:tab/>
      </w:r>
      <w:r w:rsidRPr="000963C3">
        <w:tab/>
      </w:r>
      <w:r w:rsidRPr="000963C3">
        <w:tab/>
      </w:r>
      <w:r w:rsidRPr="000963C3">
        <w:tab/>
      </w:r>
      <w:r w:rsidRPr="000963C3">
        <w:tab/>
      </w:r>
      <w:r w:rsidR="009E47CA" w:rsidRPr="000963C3">
        <w:t xml:space="preserve">  </w:t>
      </w:r>
      <w:r w:rsidRPr="000963C3">
        <w:t xml:space="preserve"> Daniela Korlević</w:t>
      </w:r>
      <w:r w:rsidRPr="000963C3">
        <w:rPr>
          <w:b/>
        </w:rPr>
        <w:t xml:space="preserve"> </w:t>
      </w:r>
      <w:r w:rsidR="00710ED8">
        <w:rPr>
          <w:b/>
        </w:rPr>
        <w:t xml:space="preserve"> </w:t>
      </w:r>
    </w:p>
    <w:p w:rsidRDefault="004D1921" w:rsidR="004D1921" w:rsidRPr="000963C3"/>
    <w:p w:rsidRDefault="004D1921" w:rsidR="004D1921" w:rsidRPr="000963C3">
      <w:pPr>
        <w:rPr>
          <w:b/>
        </w:rPr>
      </w:pPr>
      <w:r w:rsidRPr="000963C3">
        <w:rPr>
          <w:b/>
        </w:rPr>
        <w:t>UPUTA O PRAVNOM LIJEKU:</w:t>
      </w:r>
    </w:p>
    <w:p w:rsidRDefault="004D1921" w:rsidR="004D1921" w:rsidRPr="000963C3">
      <w:r w:rsidRPr="000963C3">
        <w:t>Protiv zaključka nije dopušten</w:t>
      </w:r>
      <w:r w:rsidR="00984705" w:rsidRPr="000963C3">
        <w:t xml:space="preserve">a žalba </w:t>
      </w:r>
      <w:r w:rsidRPr="000963C3">
        <w:t>(čl.</w:t>
      </w:r>
      <w:smartTag w:element="metricconverter" w:uri="urn:schemas-microsoft-com:office:smarttags">
        <w:smartTagPr>
          <w:attr w:val="11. st" w:name="ProductID"/>
        </w:smartTagPr>
        <w:r w:rsidRPr="000963C3">
          <w:t>11. st</w:t>
        </w:r>
      </w:smartTag>
      <w:r w:rsidR="00984705" w:rsidRPr="000963C3">
        <w:t>.9. S</w:t>
      </w:r>
      <w:r w:rsidRPr="000963C3">
        <w:t>Z-a).</w:t>
      </w:r>
    </w:p>
    <w:sectPr w:rsidSect="004D1921" w:rsidR="004D1921" w:rsidRPr="000963C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A49" w:rsidR="002D3A49">
      <w:r>
        <w:separator/>
      </w:r>
    </w:p>
  </w:endnote>
  <w:endnote w:id="0" w:type="continuationSeparator">
    <w:p w:rsidRDefault="002D3A49" w:rsidR="002D3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A49" w:rsidR="002D3A49">
      <w:r>
        <w:separator/>
      </w:r>
    </w:p>
  </w:footnote>
  <w:footnote w:id="0" w:type="continuationSeparator">
    <w:p w:rsidRDefault="002D3A49" w:rsidR="002D3A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5E1" w:rsidP="00433FF3" w:rsidR="00E205E1" w:rsidRPr="000963C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0963C3">
      <w:t>Posl. br. St-</w:t>
    </w:r>
    <w:r w:rsidR="006D1416">
      <w:t>108/15-10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D24008"/>
    <w:multiLevelType w:val="hybridMultilevel"/>
    <w:tmpl w:val="2C0E8FC4"/>
    <w:lvl w:tplc="E67A5F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921"/>
    <w:rsid w:val="000134BB"/>
    <w:rsid w:val="00034D75"/>
    <w:rsid w:val="000963C3"/>
    <w:rsid w:val="00217C24"/>
    <w:rsid w:val="00245340"/>
    <w:rsid w:val="00252785"/>
    <w:rsid w:val="00265CF2"/>
    <w:rsid w:val="002C3F08"/>
    <w:rsid w:val="002D3A49"/>
    <w:rsid w:val="00333C6C"/>
    <w:rsid w:val="003D392F"/>
    <w:rsid w:val="003E442C"/>
    <w:rsid w:val="00431C02"/>
    <w:rsid w:val="00433FF3"/>
    <w:rsid w:val="00484A8E"/>
    <w:rsid w:val="004D1921"/>
    <w:rsid w:val="00647D1B"/>
    <w:rsid w:val="006505BA"/>
    <w:rsid w:val="00663904"/>
    <w:rsid w:val="0069743C"/>
    <w:rsid w:val="006D1416"/>
    <w:rsid w:val="006D6F1B"/>
    <w:rsid w:val="00710ED8"/>
    <w:rsid w:val="0077030C"/>
    <w:rsid w:val="007D6A23"/>
    <w:rsid w:val="007F3A59"/>
    <w:rsid w:val="008250F3"/>
    <w:rsid w:val="008D7BC3"/>
    <w:rsid w:val="009756BE"/>
    <w:rsid w:val="00980B51"/>
    <w:rsid w:val="00984705"/>
    <w:rsid w:val="00986899"/>
    <w:rsid w:val="009B55B9"/>
    <w:rsid w:val="009B6358"/>
    <w:rsid w:val="009E47CA"/>
    <w:rsid w:val="00A075E2"/>
    <w:rsid w:val="00A30D7A"/>
    <w:rsid w:val="00A9774D"/>
    <w:rsid w:val="00BE1937"/>
    <w:rsid w:val="00C03088"/>
    <w:rsid w:val="00C055C5"/>
    <w:rsid w:val="00CB1AF8"/>
    <w:rsid w:val="00CC6E30"/>
    <w:rsid w:val="00DF4113"/>
    <w:rsid w:val="00E205E1"/>
    <w:rsid w:val="00E91CEE"/>
    <w:rsid w:val="00EA1782"/>
    <w:rsid w:val="00F6101B"/>
    <w:rsid w:val="00FF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D1921"/>
    <w:pPr>
      <w:jc w:val="both"/>
    </w:pPr>
    <w:rPr>
      <w:rFonts w:hAnsi="Arial" w:ascii="Arial"/>
      <w:sz w:val="23"/>
      <w:lang w:eastAsia="en-US"/>
    </w:rPr>
  </w:style>
  <w:style w:styleId="Zaglavlje" w:type="paragraph">
    <w:name w:val="header"/>
    <w:basedOn w:val="Normal"/>
    <w:rsid w:val="00CC6E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C6E3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6D14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A8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4A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4A8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D1921"/>
    <w:pPr>
      <w:jc w:val="both"/>
    </w:pPr>
    <w:rPr>
      <w:rFonts w:ascii="Arial" w:hAnsi="Arial"/>
      <w:sz w:val="23"/>
      <w:lang w:eastAsia="en-US"/>
    </w:rPr>
  </w:style>
  <w:style w:styleId="Zaglavlje" w:type="paragraph">
    <w:name w:val="header"/>
    <w:basedOn w:val="Normal"/>
    <w:rsid w:val="00CC6E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C6E3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6D14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A8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4A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4A8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2015.</izvorni_sadrzaj>
    <derivirana_varijabla naziv="DomainObject.Predmet.DatumOsnivanja_1">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MUČIĆI d.o.o.  Viškovo</izvorni_sadrzaj>
    <derivirana_varijabla naziv="DomainObject.Predmet.ProtustrankaFormated_1">  ADRIAKOM MUČIĆI d.o.o.  Viškovo</derivirana_varijabla>
  </DomainObject.Predmet.ProtustrankaFormated>
  <DomainObject.Predmet.ProtustrankaFormatedOIB>
    <izvorni_sadrzaj>  ADRIAKOM MUČIĆI d.o.o.  Viškovo, OIB 39118026431</izvorni_sadrzaj>
    <derivirana_varijabla naziv="DomainObject.Predmet.ProtustrankaFormatedOIB_1">  ADRIAKOM MUČIĆI d.o.o.  Viškovo, OIB 39118026431</derivirana_varijabla>
  </DomainObject.Predmet.ProtustrankaFormatedOIB>
  <DomainObject.Predmet.ProtustrankaFormatedWithAdress>
    <izvorni_sadrzaj> ADRIAKOM MUČIĆI d.o.o.  Viškovo, Vozišće 5, 51 216 Viškovo</izvorni_sadrzaj>
    <derivirana_varijabla naziv="DomainObject.Predmet.ProtustrankaFormatedWithAdress_1"> ADRIAKOM MUČIĆI d.o.o.  Viškovo, Vozišće 5, 51 216 Viškovo</derivirana_varijabla>
  </DomainObject.Predmet.ProtustrankaFormatedWithAdress>
  <DomainObject.Predmet.ProtustrankaFormatedWithAdressOIB>
    <izvorni_sadrzaj> ADRIAKOM MUČIĆI d.o.o.  Viškovo, OIB 39118026431, Vozišće 5, 51 216 Viškovo</izvorni_sadrzaj>
    <derivirana_varijabla naziv="DomainObject.Predmet.ProtustrankaFormatedWithAdressOIB_1"> ADRIAKOM MUČIĆI d.o.o.  Viškovo, OIB 39118026431, Vozišće 5, 51 216 Viškovo</derivirana_varijabla>
  </DomainObject.Predmet.ProtustrankaFormatedWithAdressOIB>
  <DomainObject.Predmet.ProtustrankaWithAdress>
    <izvorni_sadrzaj>ADRIAKOM MUČIĆI d.o.o.  Viškovo Vozišće 5, 51 216 Viškovo</izvorni_sadrzaj>
    <derivirana_varijabla naziv="DomainObject.Predmet.ProtustrankaWithAdress_1">ADRIAKOM MUČIĆI d.o.o.  Viškovo Vozišće 5, 51 216 Viškovo</derivirana_varijabla>
  </DomainObject.Predmet.ProtustrankaWithAdress>
  <DomainObject.Predmet.ProtustrankaWithAdressOIB>
    <izvorni_sadrzaj>ADRIAKOM MUČIĆI d.o.o.  Viškovo, OIB 39118026431, Vozišće 5, 51 216 Viškovo</izvorni_sadrzaj>
    <derivirana_varijabla naziv="DomainObject.Predmet.ProtustrankaWithAdressOIB_1">ADRIAKOM MUČIĆI d.o.o.  Viškovo, OIB 39118026431, Vozišće 5, 51 216 Viškovo</derivirana_varijabla>
  </DomainObject.Predmet.ProtustrankaWithAdressOIB>
  <DomainObject.Predmet.ProtustrankaNazivFormated>
    <izvorni_sadrzaj>ADRIAKOM MUČIĆI d.o.o.  Viškovo</izvorni_sadrzaj>
    <derivirana_varijabla naziv="DomainObject.Predmet.ProtustrankaNazivFormated_1">ADRIAKOM MUČIĆI d.o.o.  Viškovo</derivirana_varijabla>
  </DomainObject.Predmet.ProtustrankaNazivFormated>
  <DomainObject.Predmet.ProtustrankaNazivFormatedOIB>
    <izvorni_sadrzaj>ADRIAKOM MUČIĆI d.o.o.  Viškovo, OIB 39118026431</izvorni_sadrzaj>
    <derivirana_varijabla naziv="DomainObject.Predmet.ProtustrankaNazivFormatedOIB_1">ADRIAKOM MUČIĆI d.o.o.  Viškovo, OIB 39118026431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MUČIĆI d.o.o.  Viškovo</item>
    </izvorni_sadrzaj>
    <derivirana_varijabla naziv="DomainObject.Predmet.ProtuStrankaListFormated_1">
      <item>ADRIAKOM MUČIĆI d.o.o.  Viškovo</item>
    </derivirana_varijabla>
  </DomainObject.Predmet.ProtuStrankaListFormated>
  <DomainObject.Predmet.ProtuStrankaListFormatedOIB>
    <izvorni_sadrzaj>
      <item>ADRIAKOM MUČIĆI d.o.o.  Viškovo, OIB 39118026431</item>
    </izvorni_sadrzaj>
    <derivirana_varijabla naziv="DomainObject.Predmet.ProtuStrankaListFormatedOIB_1">
      <item>ADRIAKOM MUČIĆI d.o.o.  Viškovo, OIB 39118026431</item>
    </derivirana_varijabla>
  </DomainObject.Predmet.ProtuStrankaListFormatedOIB>
  <DomainObject.Predmet.ProtuStrankaListFormatedWithAdress>
    <izvorni_sadrzaj>
      <item>ADRIAKOM MUČIĆI d.o.o.  Viškovo, Vozišće 5, 51 216 Viškovo</item>
    </izvorni_sadrzaj>
    <derivirana_varijabla naziv="DomainObject.Predmet.ProtuStrankaListFormatedWithAdress_1">
      <item>ADRIAKOM MUČIĆI d.o.o.  Viškovo, Vozišće 5, 51 216 Viškovo</item>
    </derivirana_varijabla>
  </DomainObject.Predmet.ProtuStrankaListFormatedWithAdress>
  <DomainObject.Predmet.ProtuStrankaListFormatedWithAdressOIB>
    <izvorni_sadrzaj>
      <item>ADRIAKOM MUČIĆI d.o.o.  Viškovo, OIB 39118026431, Vozišće 5, 51 216 Viškovo</item>
    </izvorni_sadrzaj>
    <derivirana_varijabla naziv="DomainObject.Predmet.ProtuStrankaListFormatedWithAdressOIB_1">
      <item>ADRIAKOM MUČIĆI d.o.o.  Viškovo, OIB 39118026431, Vozišće 5, 51 216 Viškovo</item>
    </derivirana_varijabla>
  </DomainObject.Predmet.ProtuStrankaListFormatedWithAdressOIB>
  <DomainObject.Predmet.ProtuStrankaListNazivFormated>
    <izvorni_sadrzaj>
      <item>ADRIAKOM MUČIĆI d.o.o.  Viškovo</item>
    </izvorni_sadrzaj>
    <derivirana_varijabla naziv="DomainObject.Predmet.ProtuStrankaListNazivFormated_1">
      <item>ADRIAKOM MUČIĆI d.o.o.  Viškovo</item>
    </derivirana_varijabla>
  </DomainObject.Predmet.ProtuStrankaListNazivFormated>
  <DomainObject.Predmet.ProtuStrankaListNazivFormatedOIB>
    <izvorni_sadrzaj>
      <item>ADRIAKOM MUČIĆI d.o.o.  Viškovo, OIB 39118026431</item>
    </izvorni_sadrzaj>
    <derivirana_varijabla naziv="DomainObject.Predmet.ProtuStrankaListNazivFormatedOIB_1">
      <item>ADRIAKOM MUČIĆI d.o.o.  Viškovo, OIB 39118026431</item>
    </derivirana_varijabla>
  </DomainObject.Predmet.ProtuStrankaListNazivFormatedOIB>
  <DomainObject.Predmet.OstaliListFormated>
    <izvorni_sadrzaj>
      <item>Marko Zagorac</item>
      <item>Damir Šket</item>
      <item>Boris Jurčić</item>
    </izvorni_sadrzaj>
    <derivirana_varijabla naziv="DomainObject.Predmet.OstaliListFormated_1">
      <item>Marko Zagorac</item>
      <item>Damir Šket</item>
      <item>Boris Jurčić</item>
    </derivirana_varijabla>
  </DomainObject.Predmet.OstaliListFormated>
  <DomainObject.Predmet.OstaliListFormatedOIB>
    <izvorni_sadrzaj>
      <item>Marko Zagorac, OIB 82182414496</item>
      <item>Damir Šket, OIB 16547309284</item>
      <item>Boris Jurčić, OIB 35382684085</item>
    </izvorni_sadrzaj>
    <derivirana_varijabla naziv="DomainObject.Predmet.OstaliListFormatedOIB_1">
      <item>Marko Zagorac, OIB 82182414496</item>
      <item>Damir Šket, OIB 16547309284</item>
      <item>Boris Jurčić, OIB 35382684085</item>
    </derivirana_varijabla>
  </DomainObject.Predmet.OstaliListFormatedOIB>
  <DomainObject.Predmet.OstaliListFormatedWithAdress>
    <izvorni_sadrzaj>
      <item>Marko Zagorac, Čavle 87a, 51218 Čavle</item>
      <item>Damir Šket, Trg Josipa Juraja Strossmayera 32, 48260 Križevci</item>
      <item>Boris Jurčić, Brnini 6, 51215 Kastav</item>
    </izvorni_sadrzaj>
    <derivirana_varijabla naziv="DomainObject.Predmet.OstaliListFormatedWithAdress_1">
      <item>Marko Zagorac, Čavle 87a, 51218 Čavle</item>
      <item>Damir Šket, Trg Josipa Juraja Strossmayera 32, 48260 Križevci</item>
      <item>Boris Jurčić, Brnini 6, 51215 Kastav</item>
    </derivirana_varijabla>
  </DomainObject.Predmet.OstaliListFormatedWithAdress>
  <DomainObject.Predmet.OstaliListFormatedWithAdressOIB>
    <izvorni_sadrzaj>
      <item>Marko Zagorac, OIB 82182414496, Čavle 87a, 51218 Čavle</item>
      <item>Damir Šket, OIB 16547309284, Trg Josipa Juraja Strossmayera 32, 48260 Križevci</item>
      <item>Boris Jurčić, OIB 35382684085, Brnini 6, 51215 Kastav</item>
    </izvorni_sadrzaj>
    <derivirana_varijabla naziv="DomainObject.Predmet.OstaliListFormatedWithAdressOIB_1">
      <item>Marko Zagorac, OIB 82182414496, Čavle 87a, 51218 Čavle</item>
      <item>Damir Šket, OIB 16547309284, Trg Josipa Juraja Strossmayera 32, 48260 Križevci</item>
      <item>Boris Jurčić, OIB 35382684085, Brnini 6, 51215 Kastav</item>
    </derivirana_varijabla>
  </DomainObject.Predmet.OstaliListFormatedWithAdressOIB>
  <DomainObject.Predmet.OstaliListNazivFormated>
    <izvorni_sadrzaj>
      <item>Marko Zagorac</item>
      <item>Damir Šket</item>
      <item>Boris Jurčić</item>
    </izvorni_sadrzaj>
    <derivirana_varijabla naziv="DomainObject.Predmet.OstaliListNazivFormated_1">
      <item>Marko Zagorac</item>
      <item>Damir Šket</item>
      <item>Boris Jurčić</item>
    </derivirana_varijabla>
  </DomainObject.Predmet.OstaliListNazivFormated>
  <DomainObject.Predmet.OstaliListNazivFormatedOIB>
    <izvorni_sadrzaj>
      <item>Marko Zagorac, OIB 82182414496</item>
      <item>Damir Šket, OIB 16547309284</item>
      <item>Boris Jurčić, OIB 35382684085</item>
    </izvorni_sadrzaj>
    <derivirana_varijabla naziv="DomainObject.Predmet.OstaliListNazivFormatedOIB_1">
      <item>Marko Zagorac, OIB 82182414496</item>
      <item>Damir Šket, OIB 16547309284</item>
      <item>Boris Jurčić, OIB 35382684085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MUČIĆI d.o.o.  Viškovo</izvorni_sadrzaj>
    <derivirana_varijabla naziv="DomainObject.Predmet.ProtustrankaIDrugi_1">ADRIAKOM MUČIĆI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MUČIĆI d.o.o.  Viškovo, OIB 39118026431, Vozišće 5, 51 216 Viškovo</izvorni_sadrzaj>
    <derivirana_varijabla naziv="DomainObject.Predmet.ProtustrankaIDrugiAdressOIB_1">ADRIAKOM MUČIĆI d.o.o.  Viškovo, OIB 39118026431,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ADRIAKOM MUČIĆI d.o.o.  Viškovo</item>
      <item>Marko Zagorac</item>
      <item>Damir Šket</item>
      <item>Boris Jurčić</item>
    </izvorni_sadrzaj>
    <derivirana_varijabla naziv="DomainObject.Predmet.SudioniciListNaziv_1">
      <item>FINA  Rijeka</item>
      <item>ADRIAKOM MUČIĆI d.o.o.  Viškovo</item>
      <item>Marko Zagorac</item>
      <item>Damir Šket</item>
      <item>Boris Jurčić</item>
    </derivirana_varijabla>
  </DomainObject.Predmet.SudioniciListNaziv>
  <DomainObject.Predmet.SudioniciListAdressOIB>
    <izvorni_sadrzaj>
      <item>FINA  Rijeka, OIB 85821130368, Frana Kurelca 8,51 000 Rijeka</item>
      <item>ADRIAKOM MUČIĆI d.o.o.  Viškovo, OIB 39118026431, Vozišće 5,51 216 Viškovo</item>
      <item>Marko Zagorac, OIB 82182414496, Čavle 87a,51218 Čavle</item>
      <item>Damir Šket, OIB 16547309284, Trg Josipa Juraja Strossmayera 32,48260 Križevci</item>
      <item>Boris Jurčić, OIB 35382684085, Brnini 6,51215 Kastav</item>
    </izvorni_sadrzaj>
    <derivirana_varijabla naziv="DomainObject.Predmet.SudioniciListAdressOIB_1">
      <item>FINA  Rijeka, OIB 85821130368, Frana Kurelca 8,51 000 Rijeka</item>
      <item>ADRIAKOM MUČIĆI d.o.o.  Viškovo, OIB 39118026431, Vozišće 5,51 216 Viškovo</item>
      <item>Marko Zagorac, OIB 82182414496, Čavle 87a,51218 Čavle</item>
      <item>Damir Šket, OIB 16547309284, Trg Josipa Juraja Strossmayera 32,48260 Križevci</item>
      <item>Boris Jurčić, OIB 35382684085, Brnini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39118026431</item>
      <item>, OIB 82182414496</item>
      <item>, OIB 16547309284</item>
      <item>, OIB 35382684085</item>
    </izvorni_sadrzaj>
    <derivirana_varijabla naziv="DomainObject.Predmet.SudioniciListNazivOIB_1">
      <item>, OIB 85821130368</item>
      <item>, OIB 39118026431</item>
      <item>, OIB 82182414496</item>
      <item>, OIB 16547309284</item>
      <item>, OIB 35382684085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1051</properties:Characters>
  <properties:Lines>40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2015-11-11T08:59:00Z</dcterms:created>
  <dc:creator>M San Grupa</dc:creator>
  <cp:lastModifiedBy>Jasna Radulović</cp:lastModifiedBy>
  <cp:lastPrinted>2015-11-11T08:58:00Z</cp:lastPrinted>
  <dcterms:modified xmlns:xsi="http://www.w3.org/2001/XMLSchema-instance" xsi:type="dcterms:W3CDTF">2015-11-11T08:59:00Z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