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493a1" w14:paraId="ab493a1" w:rsidRDefault="005355D1" w:rsidP="00085B56" w:rsidR="00243285" w:rsidRPr="00C075D4">
      <w:pPr>
        <w:tabs>
          <w:tab w:pos="7050" w:val="left"/>
        </w:tabs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t xml:space="preserve">         </w:t>
      </w:r>
      <w:r>
        <w:rPr>
          <w:noProof/>
        </w:rPr>
        <w:drawing>
          <wp:inline distR="0" distL="0" distB="0" distT="0">
            <wp:extent cy="666750" cx="717550"/>
            <wp:effectExtent b="0" r="635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520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62A37">
        <w:rPr>
          <w:noProof/>
        </w:rPr>
        <w:tab/>
      </w:r>
      <w:r w:rsidR="00762A37" w:rsidRPr="00C075D4">
        <w:rPr>
          <w:noProof/>
        </w:rPr>
        <w:t>85</w:t>
      </w:r>
      <w:r w:rsidR="00085B56" w:rsidRPr="00C075D4">
        <w:rPr>
          <w:noProof/>
        </w:rPr>
        <w:t>.</w:t>
      </w:r>
      <w:r w:rsidR="00762A37" w:rsidRPr="00C075D4">
        <w:rPr>
          <w:noProof/>
        </w:rPr>
        <w:t xml:space="preserve"> </w:t>
      </w:r>
      <w:r w:rsidR="00085B56" w:rsidRPr="00C075D4">
        <w:rPr>
          <w:noProof/>
        </w:rPr>
        <w:t>St-</w:t>
      </w:r>
      <w:r w:rsidR="00A74D16">
        <w:rPr>
          <w:noProof/>
        </w:rPr>
        <w:t>1941</w:t>
      </w:r>
      <w:r w:rsidR="00085B56" w:rsidRPr="00C075D4">
        <w:rPr>
          <w:noProof/>
        </w:rPr>
        <w:t>/1</w:t>
      </w:r>
      <w:r w:rsidR="00DA769C">
        <w:rPr>
          <w:noProof/>
        </w:rPr>
        <w:t>8</w:t>
      </w:r>
    </w:p>
    <w:p w:rsidRDefault="0086115E" w:rsidP="0086115E" w:rsidR="0086115E" w:rsidRPr="00C075D4">
      <w:pPr>
        <w:jc w:val="both"/>
      </w:pPr>
      <w:r w:rsidRPr="00C075D4">
        <w:t>REPUBLIKA HRVATSKA</w:t>
      </w:r>
    </w:p>
    <w:p w:rsidRDefault="00C947A5" w:rsidP="0086115E" w:rsidR="00C947A5">
      <w:pPr>
        <w:jc w:val="both"/>
      </w:pPr>
      <w:r>
        <w:t>TRGOVAČKI SUD U ZAGREBU</w:t>
      </w:r>
    </w:p>
    <w:p w:rsidRDefault="0086115E" w:rsidP="0086115E" w:rsidR="00243285">
      <w:pPr>
        <w:jc w:val="both"/>
      </w:pPr>
      <w:proofErr w:type="spellStart"/>
      <w:r w:rsidRPr="001F0DCA">
        <w:t>Amruševa</w:t>
      </w:r>
      <w:proofErr w:type="spellEnd"/>
      <w:r w:rsidRPr="001F0DCA">
        <w:t xml:space="preserve"> 2/II</w:t>
      </w: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DA769C" w:rsidP="00DA769C" w:rsidR="00DA769C" w:rsidRPr="00F057FF">
      <w:pPr>
        <w:ind w:firstLine="720"/>
        <w:jc w:val="both"/>
      </w:pPr>
      <w:r w:rsidRPr="000071A1">
        <w:rPr>
          <w:lang w:val="pt-BR"/>
        </w:rPr>
        <w:t xml:space="preserve">Trgovački sud u Zagrebu, po sucu mr.sc. Ivani Koštarić Fegeš, u predstečajnom postupku u povodu prijedloga dužnika </w:t>
      </w:r>
      <w:r w:rsidR="00D94C0B" w:rsidRPr="00AF20F8">
        <w:rPr>
          <w:lang w:val="pt-BR"/>
        </w:rPr>
        <w:t>IN COFFEE VERITAS j.d.o.o.</w:t>
      </w:r>
      <w:r w:rsidR="00D94C0B" w:rsidRPr="00AF20F8">
        <w:t xml:space="preserve">, Zagreb, Petrova ulica </w:t>
      </w:r>
      <w:proofErr w:type="spellStart"/>
      <w:r w:rsidR="00D94C0B" w:rsidRPr="00AF20F8">
        <w:t>21</w:t>
      </w:r>
      <w:proofErr w:type="spellEnd"/>
      <w:r w:rsidR="00D94C0B" w:rsidRPr="00AF20F8">
        <w:t xml:space="preserve">, </w:t>
      </w:r>
      <w:proofErr w:type="spellStart"/>
      <w:r w:rsidR="00D94C0B" w:rsidRPr="00AF20F8">
        <w:t>OIB</w:t>
      </w:r>
      <w:proofErr w:type="spellEnd"/>
      <w:r w:rsidR="00D94C0B" w:rsidRPr="00AF20F8">
        <w:t xml:space="preserve">: </w:t>
      </w:r>
      <w:proofErr w:type="spellStart"/>
      <w:r w:rsidR="00D94C0B" w:rsidRPr="00AF20F8">
        <w:t>87446601388</w:t>
      </w:r>
      <w:proofErr w:type="spellEnd"/>
      <w:r w:rsidR="00D94C0B" w:rsidRPr="00AF20F8">
        <w:t>,</w:t>
      </w:r>
      <w:r>
        <w:t xml:space="preserve"> </w:t>
      </w:r>
      <w:r w:rsidR="00A74D16">
        <w:rPr>
          <w:lang w:val="pt-BR"/>
        </w:rPr>
        <w:t>20. rujna</w:t>
      </w:r>
      <w:r>
        <w:rPr>
          <w:lang w:val="pt-BR"/>
        </w:rPr>
        <w:t xml:space="preserve"> 2018</w:t>
      </w:r>
      <w:r w:rsidRPr="00F057FF">
        <w:rPr>
          <w:lang w:val="pt-BR"/>
        </w:rPr>
        <w:t>.</w:t>
      </w:r>
      <w:r w:rsidRPr="00F057FF">
        <w:t>,</w:t>
      </w:r>
    </w:p>
    <w:p w:rsidRDefault="00DA769C" w:rsidP="00E029B4" w:rsidR="00DA769C">
      <w:pPr>
        <w:jc w:val="center"/>
      </w:pPr>
    </w:p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B46204" w:rsidP="00D01D70" w:rsidR="00D01D70">
      <w:pPr>
        <w:ind w:firstLine="708"/>
        <w:jc w:val="both"/>
      </w:pPr>
      <w:r>
        <w:t xml:space="preserve">I. </w:t>
      </w:r>
      <w:r w:rsidR="0088079B">
        <w:t xml:space="preserve">Zdenko </w:t>
      </w:r>
      <w:proofErr w:type="spellStart"/>
      <w:r w:rsidR="0088079B">
        <w:t>Bešlić</w:t>
      </w:r>
      <w:proofErr w:type="spellEnd"/>
      <w:r w:rsidR="0088079B">
        <w:t xml:space="preserve">, Slavonski Brod, P. Krešimira IV. broj 4, </w:t>
      </w:r>
      <w:proofErr w:type="spellStart"/>
      <w:r w:rsidR="0088079B">
        <w:t>OIB</w:t>
      </w:r>
      <w:proofErr w:type="spellEnd"/>
      <w:r w:rsidR="0088079B">
        <w:t xml:space="preserve">: </w:t>
      </w:r>
      <w:proofErr w:type="spellStart"/>
      <w:r w:rsidR="0088079B">
        <w:t>40568270984</w:t>
      </w:r>
      <w:proofErr w:type="spellEnd"/>
      <w:r w:rsidR="0022645D">
        <w:t xml:space="preserve">, </w:t>
      </w:r>
      <w:r w:rsidR="00B93BB9">
        <w:t xml:space="preserve">razrješuje se dužnosti </w:t>
      </w:r>
      <w:r w:rsidR="001D677D">
        <w:t>povjerenika</w:t>
      </w:r>
      <w:r w:rsidR="00B93BB9">
        <w:t xml:space="preserve"> u ovom </w:t>
      </w:r>
      <w:proofErr w:type="spellStart"/>
      <w:r w:rsidR="001D677D">
        <w:t>pred</w:t>
      </w:r>
      <w:r w:rsidR="00B93BB9">
        <w:t>stečajnom</w:t>
      </w:r>
      <w:proofErr w:type="spellEnd"/>
      <w:r w:rsidR="00B93BB9">
        <w:t xml:space="preserve"> p</w:t>
      </w:r>
      <w:r w:rsidR="00B84428">
        <w:t>ostupku</w:t>
      </w:r>
      <w:r w:rsidR="00B93BB9">
        <w:t>.</w:t>
      </w:r>
    </w:p>
    <w:p w:rsidRDefault="00D01D70" w:rsidP="00D01D70" w:rsidR="00423A24" w:rsidRPr="00DB0F7F">
      <w:pPr>
        <w:ind w:firstLine="708"/>
        <w:jc w:val="both"/>
      </w:pPr>
      <w:r>
        <w:t xml:space="preserve">II. </w:t>
      </w:r>
      <w:r w:rsidR="00B93BB9" w:rsidRPr="00400A8C">
        <w:t xml:space="preserve">Za novog </w:t>
      </w:r>
      <w:r w:rsidR="008D67F6">
        <w:t xml:space="preserve">povjerenika </w:t>
      </w:r>
      <w:r w:rsidR="00B93BB9" w:rsidRPr="00400A8C">
        <w:t>imenuje se</w:t>
      </w:r>
      <w:r w:rsidR="00BC3FFA">
        <w:t xml:space="preserve"> </w:t>
      </w:r>
      <w:r w:rsidR="00DB0F7F">
        <w:t xml:space="preserve">Vesna Stančić, </w:t>
      </w:r>
      <w:r w:rsidR="00870549">
        <w:t xml:space="preserve">Jelenje, </w:t>
      </w:r>
      <w:proofErr w:type="spellStart"/>
      <w:r w:rsidR="00870549">
        <w:t>Podkilavac</w:t>
      </w:r>
      <w:proofErr w:type="spellEnd"/>
      <w:r w:rsidR="00870549">
        <w:t xml:space="preserve"> </w:t>
      </w:r>
      <w:proofErr w:type="spellStart"/>
      <w:r w:rsidR="00870549">
        <w:t>10</w:t>
      </w:r>
      <w:proofErr w:type="spellEnd"/>
      <w:r w:rsidR="00870549">
        <w:t xml:space="preserve">, Dražice, </w:t>
      </w:r>
      <w:proofErr w:type="spellStart"/>
      <w:r w:rsidR="00870549">
        <w:t>OIB</w:t>
      </w:r>
      <w:proofErr w:type="spellEnd"/>
      <w:r w:rsidR="00870549">
        <w:t xml:space="preserve">: </w:t>
      </w:r>
      <w:proofErr w:type="spellStart"/>
      <w:r w:rsidR="00255323">
        <w:t>45477363422</w:t>
      </w:r>
      <w:proofErr w:type="spellEnd"/>
      <w:r w:rsidR="00255323">
        <w:t>.</w:t>
      </w: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F44F57" w:rsidP="00894EE0" w:rsidR="00BA6E13">
      <w:pPr>
        <w:ind w:firstLine="708"/>
        <w:jc w:val="both"/>
      </w:pPr>
      <w:r>
        <w:t>Povjerenik</w:t>
      </w:r>
      <w:r w:rsidR="00955BBB">
        <w:t xml:space="preserve"> </w:t>
      </w:r>
      <w:r w:rsidR="00F7222A">
        <w:t xml:space="preserve">Zdenko </w:t>
      </w:r>
      <w:proofErr w:type="spellStart"/>
      <w:r w:rsidR="00F7222A">
        <w:t>Bešlić</w:t>
      </w:r>
      <w:proofErr w:type="spellEnd"/>
      <w:r w:rsidR="00F7222A">
        <w:t xml:space="preserve">, Slavonski Brod, P. Krešimira IV. broj 4, </w:t>
      </w:r>
      <w:proofErr w:type="spellStart"/>
      <w:r w:rsidR="00F7222A">
        <w:t>OIB</w:t>
      </w:r>
      <w:proofErr w:type="spellEnd"/>
      <w:r w:rsidR="00F7222A">
        <w:t xml:space="preserve">: </w:t>
      </w:r>
      <w:proofErr w:type="spellStart"/>
      <w:r w:rsidR="00F7222A">
        <w:t>40568270984</w:t>
      </w:r>
      <w:proofErr w:type="spellEnd"/>
      <w:r w:rsidR="00F7222A">
        <w:t xml:space="preserve">, </w:t>
      </w:r>
      <w:r w:rsidR="00955BBB">
        <w:t>je</w:t>
      </w:r>
      <w:r w:rsidR="00486DA9">
        <w:t xml:space="preserve"> podneskom od </w:t>
      </w:r>
      <w:proofErr w:type="spellStart"/>
      <w:r w:rsidR="00683078">
        <w:t>19</w:t>
      </w:r>
      <w:proofErr w:type="spellEnd"/>
      <w:r w:rsidR="007D35D4">
        <w:t xml:space="preserve">. </w:t>
      </w:r>
      <w:r w:rsidR="00683078">
        <w:t xml:space="preserve">rujna </w:t>
      </w:r>
      <w:proofErr w:type="spellStart"/>
      <w:r>
        <w:t>2018</w:t>
      </w:r>
      <w:proofErr w:type="spellEnd"/>
      <w:r>
        <w:t xml:space="preserve">. </w:t>
      </w:r>
      <w:r w:rsidR="00B44122">
        <w:t xml:space="preserve">(list </w:t>
      </w:r>
      <w:proofErr w:type="spellStart"/>
      <w:r w:rsidR="00683078">
        <w:t>100</w:t>
      </w:r>
      <w:proofErr w:type="spellEnd"/>
      <w:r w:rsidR="00B44122">
        <w:t xml:space="preserve">. spisa) </w:t>
      </w:r>
      <w:r w:rsidR="00955BBB">
        <w:t>zatražio</w:t>
      </w:r>
      <w:r w:rsidR="001F0DCA">
        <w:t xml:space="preserve"> </w:t>
      </w:r>
      <w:r w:rsidR="00486DA9">
        <w:t xml:space="preserve">od ovog suda da </w:t>
      </w:r>
      <w:r w:rsidR="001F0DCA">
        <w:t>ga</w:t>
      </w:r>
      <w:r w:rsidR="001F0DCA" w:rsidRPr="001F0DCA">
        <w:t xml:space="preserve"> u ovom </w:t>
      </w:r>
      <w:proofErr w:type="spellStart"/>
      <w:r w:rsidR="00474C10">
        <w:t>pred</w:t>
      </w:r>
      <w:r w:rsidR="001F0DCA" w:rsidRPr="001F0DCA">
        <w:t>stečajnom</w:t>
      </w:r>
      <w:proofErr w:type="spellEnd"/>
      <w:r w:rsidR="001F0DCA" w:rsidRPr="001F0DCA">
        <w:t xml:space="preserve"> postupku razriješi dužnosti </w:t>
      </w:r>
      <w:r w:rsidR="00474C10">
        <w:t>povjerenika</w:t>
      </w:r>
      <w:r w:rsidR="001F0C90">
        <w:t xml:space="preserve"> zbog zdravstvenih razloga. </w:t>
      </w:r>
      <w:r w:rsidR="00BA6E13">
        <w:t xml:space="preserve">U prilogu je dostavio </w:t>
      </w:r>
      <w:r w:rsidR="00B44122">
        <w:t xml:space="preserve">liječničku potvrdu od </w:t>
      </w:r>
      <w:proofErr w:type="spellStart"/>
      <w:r w:rsidR="00683078">
        <w:t>19</w:t>
      </w:r>
      <w:proofErr w:type="spellEnd"/>
      <w:r w:rsidR="00B44122">
        <w:t xml:space="preserve">. </w:t>
      </w:r>
      <w:r w:rsidR="00683078">
        <w:t xml:space="preserve">ožujka </w:t>
      </w:r>
      <w:proofErr w:type="spellStart"/>
      <w:r w:rsidR="00B44122">
        <w:t>2018</w:t>
      </w:r>
      <w:proofErr w:type="spellEnd"/>
      <w:r w:rsidR="00B44122">
        <w:t xml:space="preserve">. (list </w:t>
      </w:r>
      <w:proofErr w:type="spellStart"/>
      <w:r w:rsidR="00683078">
        <w:t>101</w:t>
      </w:r>
      <w:proofErr w:type="spellEnd"/>
      <w:r w:rsidR="00B44122">
        <w:t>. spisa).</w:t>
      </w:r>
    </w:p>
    <w:p w:rsidRDefault="001F0DCA" w:rsidP="00894EE0" w:rsidR="0075702A">
      <w:pPr>
        <w:ind w:firstLine="708"/>
        <w:jc w:val="both"/>
      </w:pPr>
      <w:r w:rsidRPr="001F0DCA">
        <w:t>Prema odredbi čl</w:t>
      </w:r>
      <w:r w:rsidR="000B1ED4">
        <w:t>anka</w:t>
      </w:r>
      <w:r w:rsidRPr="001F0DCA">
        <w:t xml:space="preserve"> </w:t>
      </w:r>
      <w:proofErr w:type="spellStart"/>
      <w:r w:rsidRPr="001F0DCA">
        <w:t>91</w:t>
      </w:r>
      <w:proofErr w:type="spellEnd"/>
      <w:r w:rsidRPr="001F0DCA">
        <w:t>. st</w:t>
      </w:r>
      <w:r w:rsidR="000B1ED4">
        <w:t>avka</w:t>
      </w:r>
      <w:r w:rsidRPr="001F0DCA">
        <w:t xml:space="preserve"> 5. Stečajnog </w:t>
      </w:r>
      <w:r w:rsidR="00955BBB">
        <w:t xml:space="preserve">zakona („Narodne novine“ broj </w:t>
      </w:r>
      <w:proofErr w:type="spellStart"/>
      <w:r w:rsidR="00955BBB">
        <w:t>71</w:t>
      </w:r>
      <w:proofErr w:type="spellEnd"/>
      <w:r w:rsidRPr="001F0DCA">
        <w:t>/</w:t>
      </w:r>
      <w:proofErr w:type="spellStart"/>
      <w:r w:rsidRPr="001F0DCA">
        <w:t>15</w:t>
      </w:r>
      <w:proofErr w:type="spellEnd"/>
      <w:r w:rsidR="000B1ED4">
        <w:t>.</w:t>
      </w:r>
      <w:r w:rsidR="00A40B61">
        <w:t xml:space="preserve"> i </w:t>
      </w:r>
      <w:proofErr w:type="spellStart"/>
      <w:r w:rsidR="00A40B61" w:rsidRPr="00165408">
        <w:t>104</w:t>
      </w:r>
      <w:proofErr w:type="spellEnd"/>
      <w:r w:rsidR="00A40B61" w:rsidRPr="00165408">
        <w:t>/</w:t>
      </w:r>
      <w:proofErr w:type="spellStart"/>
      <w:r w:rsidR="00A40B61" w:rsidRPr="00165408">
        <w:t>17</w:t>
      </w:r>
      <w:proofErr w:type="spellEnd"/>
      <w:r w:rsidR="000B1ED4">
        <w:t>.</w:t>
      </w:r>
      <w:r w:rsidRPr="001F0DCA">
        <w:t>, dalje</w:t>
      </w:r>
      <w:r w:rsidR="004D697D">
        <w:t xml:space="preserve">: </w:t>
      </w:r>
      <w:proofErr w:type="spellStart"/>
      <w:r w:rsidR="004D697D">
        <w:t>SZ</w:t>
      </w:r>
      <w:proofErr w:type="spellEnd"/>
      <w:r w:rsidRPr="001F0DCA">
        <w:t>) sud može razriješiti stečajnoga upravitelja na osobni zahtje</w:t>
      </w:r>
      <w:r w:rsidR="006D4B88">
        <w:t>v.</w:t>
      </w:r>
      <w:r w:rsidR="009F6C8D">
        <w:t xml:space="preserve"> Odredbe </w:t>
      </w:r>
      <w:r w:rsidR="000B1ED4">
        <w:t xml:space="preserve">         </w:t>
      </w:r>
      <w:proofErr w:type="spellStart"/>
      <w:r w:rsidR="009F6C8D">
        <w:t>SZ</w:t>
      </w:r>
      <w:proofErr w:type="spellEnd"/>
      <w:r w:rsidR="009F6C8D">
        <w:t xml:space="preserve">-a o stečajnom upravitelju na odgovarajući se način primjenjuju na </w:t>
      </w:r>
      <w:r w:rsidR="00A40B61">
        <w:t>povjerenika</w:t>
      </w:r>
      <w:r w:rsidR="00230E80">
        <w:t xml:space="preserve"> (čl</w:t>
      </w:r>
      <w:r w:rsidR="000B1ED4">
        <w:t>anak</w:t>
      </w:r>
      <w:r w:rsidR="00230E80">
        <w:t xml:space="preserve"> </w:t>
      </w:r>
      <w:proofErr w:type="spellStart"/>
      <w:r w:rsidR="000B1ED4">
        <w:t>23</w:t>
      </w:r>
      <w:proofErr w:type="spellEnd"/>
      <w:r w:rsidR="000B1ED4">
        <w:t xml:space="preserve">. stavak </w:t>
      </w:r>
      <w:r w:rsidR="00A40B61">
        <w:t xml:space="preserve">3. </w:t>
      </w:r>
      <w:proofErr w:type="spellStart"/>
      <w:r w:rsidR="00230E80">
        <w:t>SZ</w:t>
      </w:r>
      <w:proofErr w:type="spellEnd"/>
      <w:r w:rsidR="000B1ED4">
        <w:t>-a</w:t>
      </w:r>
      <w:r w:rsidR="00230E80">
        <w:t>)</w:t>
      </w:r>
      <w:r w:rsidR="009F6C8D">
        <w:t>.</w:t>
      </w:r>
    </w:p>
    <w:p w:rsidRDefault="00683078" w:rsidP="006D4B88" w:rsidR="006D4B88">
      <w:pPr>
        <w:ind w:firstLine="708"/>
        <w:jc w:val="both"/>
      </w:pPr>
      <w:r>
        <w:t xml:space="preserve">Uvidom u liječničku potvrdu od </w:t>
      </w:r>
      <w:proofErr w:type="spellStart"/>
      <w:r>
        <w:t>19</w:t>
      </w:r>
      <w:proofErr w:type="spellEnd"/>
      <w:r>
        <w:t xml:space="preserve">. ožujka </w:t>
      </w:r>
      <w:proofErr w:type="spellStart"/>
      <w:r>
        <w:t>2018</w:t>
      </w:r>
      <w:proofErr w:type="spellEnd"/>
      <w:r>
        <w:t xml:space="preserve">. (list </w:t>
      </w:r>
      <w:proofErr w:type="spellStart"/>
      <w:r>
        <w:t>101</w:t>
      </w:r>
      <w:proofErr w:type="spellEnd"/>
      <w:r>
        <w:t xml:space="preserve">. spisa) utvrđeno je kako s obzirom na utvrđenu dijagnozu i proces liječenja Zdenko </w:t>
      </w:r>
      <w:proofErr w:type="spellStart"/>
      <w:r>
        <w:t>Bešlić</w:t>
      </w:r>
      <w:proofErr w:type="spellEnd"/>
      <w:r>
        <w:t xml:space="preserve"> ima smanjenu radnu sposobnost za obavljanje dužnosti stečajnog upravitelja. Posljedično, sud je utvrdio kako </w:t>
      </w:r>
      <w:r w:rsidR="007159D8">
        <w:t xml:space="preserve">u konkretnom slučaju postoji opravdani razlog za razrješenje </w:t>
      </w:r>
      <w:r w:rsidR="00611B9A">
        <w:t>povjerenika</w:t>
      </w:r>
      <w:r w:rsidR="007159D8">
        <w:t xml:space="preserve"> u ovom </w:t>
      </w:r>
      <w:proofErr w:type="spellStart"/>
      <w:r w:rsidR="00611B9A">
        <w:t>pred</w:t>
      </w:r>
      <w:r w:rsidR="007159D8">
        <w:t>stečajnom</w:t>
      </w:r>
      <w:proofErr w:type="spellEnd"/>
      <w:r w:rsidR="007159D8">
        <w:t xml:space="preserve"> postupka. Zbog toga je</w:t>
      </w:r>
      <w:r w:rsidR="004D697D">
        <w:t>, na temelju odred</w:t>
      </w:r>
      <w:r w:rsidR="00C33007">
        <w:t>be čl</w:t>
      </w:r>
      <w:r w:rsidR="00B611E0">
        <w:t>anka</w:t>
      </w:r>
      <w:r w:rsidR="00C33007">
        <w:t xml:space="preserve"> </w:t>
      </w:r>
      <w:proofErr w:type="spellStart"/>
      <w:r w:rsidR="00C33007">
        <w:t>91</w:t>
      </w:r>
      <w:proofErr w:type="spellEnd"/>
      <w:r w:rsidR="00C33007">
        <w:t>. st</w:t>
      </w:r>
      <w:r w:rsidR="00B611E0">
        <w:t>avka</w:t>
      </w:r>
      <w:r w:rsidR="00C33007">
        <w:t xml:space="preserve"> 5. </w:t>
      </w:r>
      <w:r w:rsidR="00230E80">
        <w:t>u vezi s odredbom čl</w:t>
      </w:r>
      <w:r w:rsidR="00B611E0">
        <w:t>anka</w:t>
      </w:r>
      <w:r w:rsidR="00230E80">
        <w:t xml:space="preserve"> </w:t>
      </w:r>
      <w:proofErr w:type="spellStart"/>
      <w:r w:rsidR="004D7819">
        <w:t>23</w:t>
      </w:r>
      <w:proofErr w:type="spellEnd"/>
      <w:r w:rsidR="004D7819">
        <w:t>. st</w:t>
      </w:r>
      <w:r w:rsidR="00B611E0">
        <w:t>avka</w:t>
      </w:r>
      <w:r w:rsidR="004D7819">
        <w:t xml:space="preserve"> 3</w:t>
      </w:r>
      <w:r w:rsidR="00230E80">
        <w:t xml:space="preserve">. </w:t>
      </w:r>
      <w:proofErr w:type="spellStart"/>
      <w:r w:rsidR="00C33007">
        <w:t>SZ</w:t>
      </w:r>
      <w:proofErr w:type="spellEnd"/>
      <w:r w:rsidR="00C33007">
        <w:t xml:space="preserve">-a, </w:t>
      </w:r>
      <w:r w:rsidR="00FB7720">
        <w:t>o</w:t>
      </w:r>
      <w:r w:rsidR="007159D8">
        <w:t xml:space="preserve">dlučeno kao u točki I. izreke ovog rješenja. </w:t>
      </w:r>
    </w:p>
    <w:p w:rsidRDefault="007F2818" w:rsidP="00A71061" w:rsidR="001F0DCA">
      <w:pPr>
        <w:ind w:firstLine="708"/>
        <w:jc w:val="both"/>
      </w:pPr>
      <w:r>
        <w:t>Budući</w:t>
      </w:r>
      <w:r w:rsidR="001F0DCA">
        <w:t xml:space="preserve"> da je sud razriješio dosadašnjeg </w:t>
      </w:r>
      <w:r w:rsidR="00611B9A">
        <w:t>povjerenika</w:t>
      </w:r>
      <w:r w:rsidR="001F0DCA">
        <w:t xml:space="preserve">, </w:t>
      </w:r>
      <w:r w:rsidR="00A60DE3">
        <w:t>sud je odgovarajućom primjenom odredaba čl</w:t>
      </w:r>
      <w:r w:rsidR="00B611E0">
        <w:t>anka</w:t>
      </w:r>
      <w:r w:rsidR="00A60DE3">
        <w:t xml:space="preserve"> </w:t>
      </w:r>
      <w:proofErr w:type="spellStart"/>
      <w:r w:rsidR="00A60DE3">
        <w:t>84</w:t>
      </w:r>
      <w:proofErr w:type="spellEnd"/>
      <w:r w:rsidR="00A60DE3">
        <w:t>. st</w:t>
      </w:r>
      <w:r w:rsidR="00B611E0">
        <w:t>avka</w:t>
      </w:r>
      <w:r w:rsidR="00A60DE3">
        <w:t xml:space="preserve"> 1. u vezi s odredb</w:t>
      </w:r>
      <w:r w:rsidR="00230E80">
        <w:t>a</w:t>
      </w:r>
      <w:r w:rsidR="00A60DE3">
        <w:t>m</w:t>
      </w:r>
      <w:r w:rsidR="00230E80">
        <w:t>a</w:t>
      </w:r>
      <w:r w:rsidR="00A60DE3">
        <w:t xml:space="preserve"> čl</w:t>
      </w:r>
      <w:r w:rsidR="00B611E0">
        <w:t>anka</w:t>
      </w:r>
      <w:r w:rsidR="00A60DE3">
        <w:t xml:space="preserve"> </w:t>
      </w:r>
      <w:proofErr w:type="spellStart"/>
      <w:r w:rsidR="00A60DE3">
        <w:t>91</w:t>
      </w:r>
      <w:proofErr w:type="spellEnd"/>
      <w:r w:rsidR="00A60DE3">
        <w:t>. st</w:t>
      </w:r>
      <w:r w:rsidR="00B611E0">
        <w:t>avka</w:t>
      </w:r>
      <w:r w:rsidR="00A60DE3">
        <w:t xml:space="preserve"> 8. </w:t>
      </w:r>
      <w:r w:rsidR="00230E80">
        <w:t>i čl</w:t>
      </w:r>
      <w:r w:rsidR="00B611E0">
        <w:t>anka</w:t>
      </w:r>
      <w:r w:rsidR="00230E80">
        <w:t xml:space="preserve"> </w:t>
      </w:r>
      <w:proofErr w:type="spellStart"/>
      <w:r w:rsidR="00B611E0">
        <w:t>23</w:t>
      </w:r>
      <w:proofErr w:type="spellEnd"/>
      <w:r w:rsidR="00B611E0">
        <w:t>. stavka</w:t>
      </w:r>
      <w:r w:rsidR="00237A0D">
        <w:t xml:space="preserve"> 3. </w:t>
      </w:r>
      <w:proofErr w:type="spellStart"/>
      <w:r w:rsidR="00A60DE3">
        <w:t>SZ</w:t>
      </w:r>
      <w:proofErr w:type="spellEnd"/>
      <w:r w:rsidR="00A60DE3">
        <w:t xml:space="preserve">-a, </w:t>
      </w:r>
      <w:r w:rsidR="00254BDA">
        <w:t>metodom slučajnog odabira</w:t>
      </w:r>
      <w:r w:rsidR="009F28A5">
        <w:t>,</w:t>
      </w:r>
      <w:r w:rsidR="001F0DCA">
        <w:t xml:space="preserve"> </w:t>
      </w:r>
      <w:r w:rsidR="00A60DE3">
        <w:t xml:space="preserve">u točki II. izreke ovog rješenja imenovao novog </w:t>
      </w:r>
      <w:r w:rsidR="00237A0D">
        <w:t>povjerenika</w:t>
      </w:r>
      <w:r w:rsidR="00A60DE3">
        <w:t>.</w:t>
      </w: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A74D16">
        <w:rPr>
          <w:lang w:val="pt-BR"/>
        </w:rPr>
        <w:t>20</w:t>
      </w:r>
      <w:r w:rsidR="00611B9A">
        <w:rPr>
          <w:lang w:val="pt-BR"/>
        </w:rPr>
        <w:t xml:space="preserve">. </w:t>
      </w:r>
      <w:r w:rsidR="00A74D16">
        <w:rPr>
          <w:lang w:val="pt-BR"/>
        </w:rPr>
        <w:t>rujna</w:t>
      </w:r>
      <w:r w:rsidR="00611B9A">
        <w:rPr>
          <w:lang w:val="pt-BR"/>
        </w:rPr>
        <w:t xml:space="preserve"> 2018</w:t>
      </w:r>
      <w:r w:rsidR="00F1797B" w:rsidRPr="00B93BB9">
        <w:t>.</w:t>
      </w:r>
    </w:p>
    <w:p w:rsidRDefault="0070379F" w:rsidP="0070379F" w:rsidR="00E86752" w:rsidRPr="00310646">
      <w:pPr>
        <w:pStyle w:val="Tijeloteksta"/>
        <w:ind w:firstLine="612" w:left="5760"/>
        <w:jc w:val="center"/>
      </w:pPr>
      <w:r>
        <w:t>SUDAC</w:t>
      </w:r>
    </w:p>
    <w:p w:rsidRDefault="00AB37AA" w:rsidP="00085B56" w:rsidR="00E86752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proofErr w:type="spellStart"/>
      <w:r w:rsidR="0070379F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70379F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DA4B6E" w:rsidP="00DA4B6E" w:rsidR="00DA4B6E" w:rsidRPr="006B77AD">
      <w:pPr>
        <w:jc w:val="both"/>
      </w:pPr>
      <w:r w:rsidRPr="006B77AD">
        <w:t>Uputa o pravnom lijeku:</w:t>
      </w:r>
    </w:p>
    <w:p w:rsidRDefault="00DA4B6E" w:rsidP="00DA4B6E" w:rsidR="00DA4B6E" w:rsidRPr="008B00D6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8B00D6">
        <w:t>Protiv ovog rješenja</w:t>
      </w:r>
      <w:r w:rsidR="004E084C">
        <w:t xml:space="preserve"> </w:t>
      </w:r>
      <w:r w:rsidRPr="008B00D6">
        <w:t xml:space="preserve">može </w:t>
      </w:r>
      <w:r w:rsidR="004E084C">
        <w:t xml:space="preserve">se izjaviti </w:t>
      </w:r>
      <w:r w:rsidRPr="008B00D6">
        <w:t>žalb</w:t>
      </w:r>
      <w:r w:rsidR="004E084C">
        <w:t>a</w:t>
      </w:r>
      <w:r w:rsidRPr="008B00D6">
        <w:t xml:space="preserve"> Visokom trgovačkom sudu Republike Hrvatske u roku 8 dana </w:t>
      </w:r>
      <w:r>
        <w:t>od dostave</w:t>
      </w:r>
      <w:r w:rsidRPr="008B00D6">
        <w:t xml:space="preserve"> rješenja, a ulaže se putem ovog suda u </w:t>
      </w:r>
      <w:r w:rsidR="004E084C">
        <w:t xml:space="preserve">dovoljnom broju primjeraka za sud i protivnu </w:t>
      </w:r>
      <w:r w:rsidRPr="008B00D6">
        <w:t>stranku.</w:t>
      </w:r>
      <w:r w:rsidR="00611B9A">
        <w:t xml:space="preserve"> Dostava se smatra obavljenom istekom osmoga dana od dana objave ovog rješenja na mrežnoj stranici e-oglasna plo</w:t>
      </w:r>
      <w:r w:rsidR="004E084C">
        <w:t>ča Trgovačkog sud u Zagrebu (članak</w:t>
      </w:r>
      <w:r w:rsidR="00611B9A">
        <w:t xml:space="preserve"> </w:t>
      </w:r>
      <w:proofErr w:type="spellStart"/>
      <w:r w:rsidR="00611B9A">
        <w:t>12</w:t>
      </w:r>
      <w:proofErr w:type="spellEnd"/>
      <w:r w:rsidR="00611B9A">
        <w:t>. st</w:t>
      </w:r>
      <w:r w:rsidR="004E084C">
        <w:t>avak</w:t>
      </w:r>
      <w:r w:rsidR="00611B9A">
        <w:t xml:space="preserve"> 1. </w:t>
      </w:r>
      <w:proofErr w:type="spellStart"/>
      <w:r w:rsidR="00611B9A">
        <w:t>SZ</w:t>
      </w:r>
      <w:proofErr w:type="spellEnd"/>
      <w:r w:rsidR="004E084C">
        <w:t>-a</w:t>
      </w:r>
      <w:r w:rsidR="00611B9A">
        <w:t>).</w:t>
      </w:r>
    </w:p>
    <w:p w:rsidRDefault="00CC3A6F" w:rsidP="002D4CBC" w:rsidR="00CC3A6F">
      <w:pPr>
        <w:jc w:val="both"/>
      </w:pPr>
    </w:p>
    <w:p w:rsidRDefault="00AB37AA" w:rsidP="00AB37AA" w:rsidR="00AB37AA">
      <w:pPr>
        <w:autoSpaceDE w:val="false"/>
        <w:autoSpaceDN w:val="false"/>
        <w:adjustRightInd w:val="false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AB37AA" w:rsidP="00AB37AA" w:rsidR="00BA00B8">
      <w:pPr>
        <w:jc w:val="both"/>
      </w:pPr>
      <w:r>
        <w:t>Natalija Perković</w:t>
      </w:r>
    </w:p>
    <w:p w:rsidRDefault="00762A37" w:rsidP="00762A37" w:rsidR="00762A37">
      <w:pPr>
        <w:jc w:val="both"/>
      </w:pPr>
    </w:p>
    <w:p w:rsidRDefault="00716095" w:rsidP="00762A37" w:rsidR="00716095">
      <w:pPr>
        <w:jc w:val="both"/>
      </w:pPr>
      <w:r>
        <w:lastRenderedPageBreak/>
        <w:t xml:space="preserve"> </w:t>
      </w:r>
    </w:p>
    <w:sectPr w:rsidSect="00AB37AA" w:rsidR="00716095">
      <w:headerReference w:type="default" r:id="rId11"/>
      <w:pgSz w:h="16838" w:w="11906"/>
      <w:pgMar w:gutter="0" w:footer="708" w:header="708" w:left="1417" w:bottom="1417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47A5" w:rsidP="00C947A5" w:rsidR="00C947A5">
      <w:r>
        <w:separator/>
      </w:r>
    </w:p>
  </w:endnote>
  <w:endnote w:id="0" w:type="continuationSeparator">
    <w:p w:rsidRDefault="00C947A5" w:rsidP="00C947A5" w:rsidR="00C94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47A5" w:rsidP="00C947A5" w:rsidR="00C947A5">
      <w:r>
        <w:separator/>
      </w:r>
    </w:p>
  </w:footnote>
  <w:footnote w:id="0" w:type="continuationSeparator">
    <w:p w:rsidRDefault="00C947A5" w:rsidP="00C947A5" w:rsidR="00C947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1D47" w:rsidP="004D4B40" w:rsidR="00E710BE">
    <w:pPr>
      <w:pStyle w:val="Zaglavlje"/>
      <w:tabs>
        <w:tab w:pos="7560" w:val="left"/>
      </w:tabs>
      <w:jc w:val="center"/>
    </w:pPr>
    <w:sdt>
      <w:sdtPr>
        <w:id w:val="1520197554"/>
        <w:docPartObj>
          <w:docPartGallery w:val="Page Numbers (Top of Page)"/>
          <w:docPartUnique/>
        </w:docPartObj>
      </w:sdtPr>
      <w:sdtEndPr/>
      <w:sdtContent>
        <w:r w:rsidR="00E710BE">
          <w:t xml:space="preserve">    </w:t>
        </w:r>
        <w:r w:rsidR="004D4B40">
          <w:t>2</w:t>
        </w:r>
      </w:sdtContent>
    </w:sdt>
  </w:p>
  <w:p w:rsidRDefault="00E710BE" w:rsidP="00E710BE" w:rsidR="00085B56">
    <w:pPr>
      <w:pStyle w:val="Zaglavlje"/>
      <w:tabs>
        <w:tab w:pos="7560" w:val="left"/>
      </w:tabs>
    </w:pPr>
    <w:r>
      <w:tab/>
      <w:t xml:space="preserve">                                                                                                                      </w:t>
    </w:r>
    <w:r w:rsidR="004D4B40">
      <w:rPr>
        <w:noProof/>
      </w:rPr>
      <w:t>85</w:t>
    </w:r>
    <w:r>
      <w:rPr>
        <w:noProof/>
      </w:rPr>
      <w:t>.</w:t>
    </w:r>
    <w:r w:rsidR="004D4B40">
      <w:rPr>
        <w:noProof/>
      </w:rPr>
      <w:t xml:space="preserve"> </w:t>
    </w:r>
    <w:r>
      <w:rPr>
        <w:noProof/>
      </w:rPr>
      <w:t>St-</w:t>
    </w:r>
    <w:r w:rsidR="00A74D16">
      <w:rPr>
        <w:noProof/>
      </w:rPr>
      <w:t>1941</w:t>
    </w:r>
    <w:r>
      <w:rPr>
        <w:noProof/>
      </w:rPr>
      <w:t>/1</w:t>
    </w:r>
    <w:r w:rsidR="00611B9A">
      <w:rPr>
        <w:noProof/>
      </w:rPr>
      <w:t>8</w:t>
    </w:r>
  </w:p>
  <w:p w:rsidRDefault="00C947A5" w:rsidP="00C947A5" w:rsidR="00C947A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F664B"/>
    <w:multiLevelType w:val="hybridMultilevel"/>
    <w:tmpl w:val="828C93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20500"/>
    <w:rsid w:val="0006358B"/>
    <w:rsid w:val="000854F2"/>
    <w:rsid w:val="00085B56"/>
    <w:rsid w:val="0009227D"/>
    <w:rsid w:val="000B1ED4"/>
    <w:rsid w:val="000E2119"/>
    <w:rsid w:val="00100575"/>
    <w:rsid w:val="001350B2"/>
    <w:rsid w:val="00163E44"/>
    <w:rsid w:val="001B0780"/>
    <w:rsid w:val="001B0810"/>
    <w:rsid w:val="001B255C"/>
    <w:rsid w:val="001C7977"/>
    <w:rsid w:val="001D677D"/>
    <w:rsid w:val="001F0C90"/>
    <w:rsid w:val="001F0DCA"/>
    <w:rsid w:val="001F2E2A"/>
    <w:rsid w:val="00204508"/>
    <w:rsid w:val="002213AA"/>
    <w:rsid w:val="0022645D"/>
    <w:rsid w:val="00227F48"/>
    <w:rsid w:val="00230E80"/>
    <w:rsid w:val="00237A0D"/>
    <w:rsid w:val="00237BC7"/>
    <w:rsid w:val="00243285"/>
    <w:rsid w:val="00254BDA"/>
    <w:rsid w:val="00255323"/>
    <w:rsid w:val="00274106"/>
    <w:rsid w:val="002878DC"/>
    <w:rsid w:val="002D4CBC"/>
    <w:rsid w:val="002F43D5"/>
    <w:rsid w:val="003021AC"/>
    <w:rsid w:val="00303C9C"/>
    <w:rsid w:val="003077AF"/>
    <w:rsid w:val="003161BB"/>
    <w:rsid w:val="00325272"/>
    <w:rsid w:val="00371E33"/>
    <w:rsid w:val="003869E3"/>
    <w:rsid w:val="003A083E"/>
    <w:rsid w:val="003A6C49"/>
    <w:rsid w:val="003B18CF"/>
    <w:rsid w:val="003C430D"/>
    <w:rsid w:val="00400A8C"/>
    <w:rsid w:val="00423A24"/>
    <w:rsid w:val="004339E3"/>
    <w:rsid w:val="004472CE"/>
    <w:rsid w:val="00474C10"/>
    <w:rsid w:val="00486DA9"/>
    <w:rsid w:val="004918BD"/>
    <w:rsid w:val="00494FF0"/>
    <w:rsid w:val="004A3E10"/>
    <w:rsid w:val="004C4D71"/>
    <w:rsid w:val="004D32A0"/>
    <w:rsid w:val="004D4B40"/>
    <w:rsid w:val="004D583E"/>
    <w:rsid w:val="004D697D"/>
    <w:rsid w:val="004D7819"/>
    <w:rsid w:val="004E084C"/>
    <w:rsid w:val="00507BA9"/>
    <w:rsid w:val="00521936"/>
    <w:rsid w:val="0053524A"/>
    <w:rsid w:val="005355D1"/>
    <w:rsid w:val="00573BC8"/>
    <w:rsid w:val="00594295"/>
    <w:rsid w:val="005D057F"/>
    <w:rsid w:val="00611B9A"/>
    <w:rsid w:val="00662A9A"/>
    <w:rsid w:val="00670217"/>
    <w:rsid w:val="00673193"/>
    <w:rsid w:val="00683078"/>
    <w:rsid w:val="006B4ACD"/>
    <w:rsid w:val="006B77AD"/>
    <w:rsid w:val="006C1451"/>
    <w:rsid w:val="006D4B88"/>
    <w:rsid w:val="0070379F"/>
    <w:rsid w:val="007159D8"/>
    <w:rsid w:val="00716095"/>
    <w:rsid w:val="0073212E"/>
    <w:rsid w:val="0075346C"/>
    <w:rsid w:val="007534ED"/>
    <w:rsid w:val="0075702A"/>
    <w:rsid w:val="00762A37"/>
    <w:rsid w:val="007876EC"/>
    <w:rsid w:val="007B333C"/>
    <w:rsid w:val="007D35D4"/>
    <w:rsid w:val="007D68C0"/>
    <w:rsid w:val="007E0479"/>
    <w:rsid w:val="007F2818"/>
    <w:rsid w:val="0086115E"/>
    <w:rsid w:val="00870549"/>
    <w:rsid w:val="0088079B"/>
    <w:rsid w:val="00894EE0"/>
    <w:rsid w:val="008C56F2"/>
    <w:rsid w:val="008D4093"/>
    <w:rsid w:val="008D55C6"/>
    <w:rsid w:val="008D5A9F"/>
    <w:rsid w:val="008D67F6"/>
    <w:rsid w:val="00907E1E"/>
    <w:rsid w:val="00937646"/>
    <w:rsid w:val="009508C1"/>
    <w:rsid w:val="00955BBB"/>
    <w:rsid w:val="00990BF7"/>
    <w:rsid w:val="009A77D9"/>
    <w:rsid w:val="009C58F8"/>
    <w:rsid w:val="009E6687"/>
    <w:rsid w:val="009F28A5"/>
    <w:rsid w:val="009F6C8D"/>
    <w:rsid w:val="009F6E5A"/>
    <w:rsid w:val="00A22493"/>
    <w:rsid w:val="00A40B61"/>
    <w:rsid w:val="00A60DE3"/>
    <w:rsid w:val="00A71061"/>
    <w:rsid w:val="00A74D16"/>
    <w:rsid w:val="00AB37AA"/>
    <w:rsid w:val="00AB4A62"/>
    <w:rsid w:val="00AD12E1"/>
    <w:rsid w:val="00B44122"/>
    <w:rsid w:val="00B46204"/>
    <w:rsid w:val="00B5517A"/>
    <w:rsid w:val="00B611E0"/>
    <w:rsid w:val="00B84428"/>
    <w:rsid w:val="00B85BF4"/>
    <w:rsid w:val="00B93BB9"/>
    <w:rsid w:val="00BA00B8"/>
    <w:rsid w:val="00BA6E13"/>
    <w:rsid w:val="00BB1C51"/>
    <w:rsid w:val="00BC3FFA"/>
    <w:rsid w:val="00BC5467"/>
    <w:rsid w:val="00BD28EB"/>
    <w:rsid w:val="00BF581A"/>
    <w:rsid w:val="00C075D4"/>
    <w:rsid w:val="00C33007"/>
    <w:rsid w:val="00C51B7D"/>
    <w:rsid w:val="00C53B7E"/>
    <w:rsid w:val="00C93971"/>
    <w:rsid w:val="00C947A5"/>
    <w:rsid w:val="00CC3A6F"/>
    <w:rsid w:val="00CD080D"/>
    <w:rsid w:val="00D01D70"/>
    <w:rsid w:val="00D0668D"/>
    <w:rsid w:val="00D26CB0"/>
    <w:rsid w:val="00D565C9"/>
    <w:rsid w:val="00D94837"/>
    <w:rsid w:val="00D94C0B"/>
    <w:rsid w:val="00D95F7A"/>
    <w:rsid w:val="00D96C62"/>
    <w:rsid w:val="00DA4B6E"/>
    <w:rsid w:val="00DA769C"/>
    <w:rsid w:val="00DB0F7F"/>
    <w:rsid w:val="00DE274E"/>
    <w:rsid w:val="00DF2243"/>
    <w:rsid w:val="00DF5C32"/>
    <w:rsid w:val="00E029B4"/>
    <w:rsid w:val="00E34471"/>
    <w:rsid w:val="00E67FD5"/>
    <w:rsid w:val="00E710BE"/>
    <w:rsid w:val="00E81D47"/>
    <w:rsid w:val="00E86752"/>
    <w:rsid w:val="00EA0D6E"/>
    <w:rsid w:val="00EA1F5A"/>
    <w:rsid w:val="00ED256C"/>
    <w:rsid w:val="00EE41E8"/>
    <w:rsid w:val="00F135B4"/>
    <w:rsid w:val="00F1797B"/>
    <w:rsid w:val="00F37654"/>
    <w:rsid w:val="00F418B3"/>
    <w:rsid w:val="00F44F57"/>
    <w:rsid w:val="00F7222A"/>
    <w:rsid w:val="00FB7720"/>
    <w:rsid w:val="00FC6A27"/>
    <w:rsid w:val="00FD38EB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E86752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37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37A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37A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37A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37A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E86752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37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37A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37A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37A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37A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St-1941/2018-9</izvorni_sadrzaj>
    <derivirana_varijabla naziv="DomainObject.Oznaka_1">St-1941/2018-9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1941</izvorni_sadrzaj>
    <derivirana_varijabla naziv="DomainObject.Predmet.Broj_1">1941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St-1941/2018</izvorni_sadrzaj>
    <derivirana_varijabla naziv="DomainObject.Predmet.OznakaBroj_1">St-1941/2018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 COFFEE VERITAS j.d.o.o.</izvorni_sadrzaj>
    <derivirana_varijabla naziv="DomainObject.Predmet.ProtustrankaFormated_1">  IN COFFEE VERITAS j.d.o.o.</derivirana_varijabla>
  </DomainObject.Predmet.ProtustrankaFormated>
  <DomainObject.Predmet.ProtustrankaFormatedOIB>
    <izvorni_sadrzaj>  IN COFFEE VERITAS j.d.o.o., OIB 87446601388</izvorni_sadrzaj>
    <derivirana_varijabla naziv="DomainObject.Predmet.ProtustrankaFormatedOIB_1">  IN COFFEE VERITAS j.d.o.o., OIB 87446601388</derivirana_varijabla>
  </DomainObject.Predmet.ProtustrankaFormatedOIB>
  <DomainObject.Predmet.ProtustrankaFormatedWithAdress>
    <izvorni_sadrzaj> IN COFFEE VERITAS j.d.o.o., Petrova ulica 21, 10000 Zagreb</izvorni_sadrzaj>
    <derivirana_varijabla naziv="DomainObject.Predmet.ProtustrankaFormatedWithAdress_1"> IN COFFEE VERITAS j.d.o.o., Petrova ulica 21, 10000 Zagreb</derivirana_varijabla>
  </DomainObject.Predmet.ProtustrankaFormatedWithAdress>
  <DomainObject.Predmet.ProtustrankaFormatedWithAdressOIB>
    <izvorni_sadrzaj> IN COFFEE VERITAS j.d.o.o., OIB 87446601388, Petrova ulica 21, 10000 Zagreb</izvorni_sadrzaj>
    <derivirana_varijabla naziv="DomainObject.Predmet.ProtustrankaFormatedWithAdressOIB_1"> IN COFFEE VERITAS j.d.o.o., OIB 87446601388, Petrova ulica 21, 10000 Zagreb</derivirana_varijabla>
  </DomainObject.Predmet.ProtustrankaFormatedWithAdressOIB>
  <DomainObject.Predmet.ProtustrankaWithAdress>
    <izvorni_sadrzaj>IN COFFEE VERITAS j.d.o.o. Petrova ulica 21, 10000 Zagreb</izvorni_sadrzaj>
    <derivirana_varijabla naziv="DomainObject.Predmet.ProtustrankaWithAdress_1">IN COFFEE VERITAS j.d.o.o. Petrova ulica 21, 10000 Zagreb</derivirana_varijabla>
  </DomainObject.Predmet.ProtustrankaWithAdress>
  <DomainObject.Predmet.ProtustrankaWithAdressOIB>
    <izvorni_sadrzaj>IN COFFEE VERITAS j.d.o.o., OIB 87446601388, Petrova ulica 21, 10000 Zagreb</izvorni_sadrzaj>
    <derivirana_varijabla naziv="DomainObject.Predmet.ProtustrankaWithAdressOIB_1">IN COFFEE VERITAS j.d.o.o., OIB 87446601388, Petrova ulica 21, 10000 Zagreb</derivirana_varijabla>
  </DomainObject.Predmet.ProtustrankaWithAdressOIB>
  <DomainObject.Predmet.ProtustrankaNazivFormated>
    <izvorni_sadrzaj>IN COFFEE VERITAS j.d.o.o.</izvorni_sadrzaj>
    <derivirana_varijabla naziv="DomainObject.Predmet.ProtustrankaNazivFormated_1">IN COFFEE VERITAS j.d.o.o.</derivirana_varijabla>
  </DomainObject.Predmet.ProtustrankaNazivFormated>
  <DomainObject.Predmet.ProtustrankaNazivFormatedOIB>
    <izvorni_sadrzaj>IN COFFEE VERITAS j.d.o.o., OIB 87446601388</izvorni_sadrzaj>
    <derivirana_varijabla naziv="DomainObject.Predmet.ProtustrankaNazivFormatedOIB_1">IN COFFEE VERITAS j.d.o.o., OIB 87446601388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 COFFEE VERITAS j.d.o.o.</izvorni_sadrzaj>
    <derivirana_varijabla naziv="DomainObject.Predmet.StrankaFormated_1">  IN COFFEE VERITAS j.d.o.o.</derivirana_varijabla>
  </DomainObject.Predmet.StrankaFormated>
  <DomainObject.Predmet.StrankaFormatedOIB>
    <izvorni_sadrzaj>  IN COFFEE VERITAS j.d.o.o., OIB 87446601388</izvorni_sadrzaj>
    <derivirana_varijabla naziv="DomainObject.Predmet.StrankaFormatedOIB_1">  IN COFFEE VERITAS j.d.o.o., OIB 87446601388</derivirana_varijabla>
  </DomainObject.Predmet.StrankaFormatedOIB>
  <DomainObject.Predmet.StrankaFormatedWithAdress>
    <izvorni_sadrzaj> IN COFFEE VERITAS j.d.o.o., Petrova ulica 21, 10000 Zagreb</izvorni_sadrzaj>
    <derivirana_varijabla naziv="DomainObject.Predmet.StrankaFormatedWithAdress_1"> IN COFFEE VERITAS j.d.o.o., Petrova ulica 21, 10000 Zagreb</derivirana_varijabla>
  </DomainObject.Predmet.StrankaFormatedWithAdress>
  <DomainObject.Predmet.StrankaFormatedWithAdressOIB>
    <izvorni_sadrzaj> IN COFFEE VERITAS j.d.o.o., OIB 87446601388, Petrova ulica 21, 10000 Zagreb</izvorni_sadrzaj>
    <derivirana_varijabla naziv="DomainObject.Predmet.StrankaFormatedWithAdressOIB_1"> IN COFFEE VERITAS j.d.o.o., OIB 87446601388, Petrova ulica 21, 10000 Zagreb</derivirana_varijabla>
  </DomainObject.Predmet.StrankaFormatedWithAdressOIB>
  <DomainObject.Predmet.StrankaWithAdress>
    <izvorni_sadrzaj>IN COFFEE VERITAS j.d.o.o. Petrova ulica 21,10000 Zagreb</izvorni_sadrzaj>
    <derivirana_varijabla naziv="DomainObject.Predmet.StrankaWithAdress_1">IN COFFEE VERITAS j.d.o.o. Petrova ulica 21,10000 Zagreb</derivirana_varijabla>
  </DomainObject.Predmet.StrankaWithAdress>
  <DomainObject.Predmet.StrankaWithAdressOIB>
    <izvorni_sadrzaj>IN COFFEE VERITAS j.d.o.o., OIB 87446601388, Petrova ulica 21,10000 Zagreb</izvorni_sadrzaj>
    <derivirana_varijabla naziv="DomainObject.Predmet.StrankaWithAdressOIB_1">IN COFFEE VERITAS j.d.o.o., OIB 87446601388, Petrova ulica 21,10000 Zagreb</derivirana_varijabla>
  </DomainObject.Predmet.StrankaWithAdressOIB>
  <DomainObject.Predmet.StrankaNazivFormated>
    <izvorni_sadrzaj>IN COFFEE VERITAS j.d.o.o.</izvorni_sadrzaj>
    <derivirana_varijabla naziv="DomainObject.Predmet.StrankaNazivFormated_1">IN COFFEE VERITAS j.d.o.o.</derivirana_varijabla>
  </DomainObject.Predmet.StrankaNazivFormated>
  <DomainObject.Predmet.StrankaNazivFormatedOIB>
    <izvorni_sadrzaj>IN COFFEE VERITAS j.d.o.o., OIB 87446601388</izvorni_sadrzaj>
    <derivirana_varijabla naziv="DomainObject.Predmet.StrankaNazivFormatedOIB_1">IN COFFEE VERITAS j.d.o.o., OIB 87446601388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IN COFFEE VERITAS j.d.o.o.</item>
    </izvorni_sadrzaj>
    <derivirana_varijabla naziv="DomainObject.Predmet.StrankaListFormated_1">
      <item>IN COFFEE VERITAS j.d.o.o.</item>
    </derivirana_varijabla>
  </DomainObject.Predmet.StrankaListFormated>
  <DomainObject.Predmet.StrankaListFormatedOIB>
    <izvorni_sadrzaj>
      <item>IN COFFEE VERITAS j.d.o.o., OIB 87446601388</item>
    </izvorni_sadrzaj>
    <derivirana_varijabla naziv="DomainObject.Predmet.StrankaListFormatedOIB_1">
      <item>IN COFFEE VERITAS j.d.o.o., OIB 87446601388</item>
    </derivirana_varijabla>
  </DomainObject.Predmet.StrankaListFormatedOIB>
  <DomainObject.Predmet.StrankaListFormatedWithAdress>
    <izvorni_sadrzaj>
      <item>IN COFFEE VERITAS j.d.o.o., Petrova ulica 21, 10000 Zagreb</item>
    </izvorni_sadrzaj>
    <derivirana_varijabla naziv="DomainObject.Predmet.StrankaListFormatedWithAdress_1">
      <item>IN COFFEE VERITAS j.d.o.o., Petrova ulica 21, 10000 Zagreb</item>
    </derivirana_varijabla>
  </DomainObject.Predmet.StrankaListFormatedWithAdress>
  <DomainObject.Predmet.StrankaListFormatedWithAdressOIB>
    <izvorni_sadrzaj>
      <item>IN COFFEE VERITAS j.d.o.o., OIB 87446601388, Petrova ulica 21, 10000 Zagreb</item>
    </izvorni_sadrzaj>
    <derivirana_varijabla naziv="DomainObject.Predmet.StrankaListFormatedWithAdressOIB_1">
      <item>IN COFFEE VERITAS j.d.o.o., OIB 87446601388, Petrova ulica 21, 10000 Zagreb</item>
    </derivirana_varijabla>
  </DomainObject.Predmet.StrankaListFormatedWithAdressOIB>
  <DomainObject.Predmet.StrankaListNazivFormated>
    <izvorni_sadrzaj>
      <item>IN COFFEE VERITAS j.d.o.o.</item>
    </izvorni_sadrzaj>
    <derivirana_varijabla naziv="DomainObject.Predmet.StrankaListNazivFormated_1">
      <item>IN COFFEE VERITAS j.d.o.o.</item>
    </derivirana_varijabla>
  </DomainObject.Predmet.StrankaListNazivFormated>
  <DomainObject.Predmet.StrankaListNazivFormatedOIB>
    <izvorni_sadrzaj>
      <item>IN COFFEE VERITAS j.d.o.o., OIB 87446601388</item>
    </izvorni_sadrzaj>
    <derivirana_varijabla naziv="DomainObject.Predmet.StrankaListNazivFormatedOIB_1">
      <item>IN COFFEE VERITAS j.d.o.o., OIB 87446601388</item>
    </derivirana_varijabla>
  </DomainObject.Predmet.StrankaListNazivFormatedOIB>
  <DomainObject.Predmet.ProtuStrankaListFormated>
    <izvorni_sadrzaj>
      <item>IN COFFEE VERITAS j.d.o.o.</item>
    </izvorni_sadrzaj>
    <derivirana_varijabla naziv="DomainObject.Predmet.ProtuStrankaListFormated_1">
      <item>IN COFFEE VERITAS j.d.o.o.</item>
    </derivirana_varijabla>
  </DomainObject.Predmet.ProtuStrankaListFormated>
  <DomainObject.Predmet.ProtuStrankaListFormatedOIB>
    <izvorni_sadrzaj>
      <item>IN COFFEE VERITAS j.d.o.o., OIB 87446601388</item>
    </izvorni_sadrzaj>
    <derivirana_varijabla naziv="DomainObject.Predmet.ProtuStrankaListFormatedOIB_1">
      <item>IN COFFEE VERITAS j.d.o.o., OIB 87446601388</item>
    </derivirana_varijabla>
  </DomainObject.Predmet.ProtuStrankaListFormatedOIB>
  <DomainObject.Predmet.ProtuStrankaListFormatedWithAdress>
    <izvorni_sadrzaj>
      <item>IN COFFEE VERITAS j.d.o.o., Petrova ulica 21, 10000 Zagreb</item>
    </izvorni_sadrzaj>
    <derivirana_varijabla naziv="DomainObject.Predmet.ProtuStrankaListFormatedWithAdress_1">
      <item>IN COFFEE VERITAS j.d.o.o., Petrova ulica 21, 10000 Zagreb</item>
    </derivirana_varijabla>
  </DomainObject.Predmet.ProtuStrankaListFormatedWithAdress>
  <DomainObject.Predmet.ProtuStrankaListFormatedWithAdressOIB>
    <izvorni_sadrzaj>
      <item>IN COFFEE VERITAS j.d.o.o., OIB 87446601388, Petrova ulica 21, 10000 Zagreb</item>
    </izvorni_sadrzaj>
    <derivirana_varijabla naziv="DomainObject.Predmet.ProtuStrankaListFormatedWithAdressOIB_1">
      <item>IN COFFEE VERITAS j.d.o.o., OIB 87446601388, Petrova ulica 21, 10000 Zagreb</item>
    </derivirana_varijabla>
  </DomainObject.Predmet.ProtuStrankaListFormatedWithAdressOIB>
  <DomainObject.Predmet.ProtuStrankaListNazivFormated>
    <izvorni_sadrzaj>
      <item>IN COFFEE VERITAS j.d.o.o.</item>
    </izvorni_sadrzaj>
    <derivirana_varijabla naziv="DomainObject.Predmet.ProtuStrankaListNazivFormated_1">
      <item>IN COFFEE VERITAS j.d.o.o.</item>
    </derivirana_varijabla>
  </DomainObject.Predmet.ProtuStrankaListNazivFormated>
  <DomainObject.Predmet.ProtuStrankaListNazivFormatedOIB>
    <izvorni_sadrzaj>
      <item>IN COFFEE VERITAS j.d.o.o., OIB 87446601388</item>
    </izvorni_sadrzaj>
    <derivirana_varijabla naziv="DomainObject.Predmet.ProtuStrankaListNazivFormatedOIB_1">
      <item>IN COFFEE VERITAS j.d.o.o., OIB 87446601388</item>
    </derivirana_varijabla>
  </DomainObject.Predmet.ProtuStrankaListNazivFormatedOIB>
  <DomainObject.Predmet.OstaliListFormated>
    <izvorni_sadrzaj>
      <item>Liselotte Antoljak</item>
    </izvorni_sadrzaj>
    <derivirana_varijabla naziv="DomainObject.Predmet.OstaliListFormated_1">
      <item>Liselotte Antoljak</item>
    </derivirana_varijabla>
  </DomainObject.Predmet.OstaliListFormated>
  <DomainObject.Predmet.OstaliListFormatedOIB>
    <izvorni_sadrzaj>
      <item>Liselotte Antoljak, OIB 73325069079</item>
    </izvorni_sadrzaj>
    <derivirana_varijabla naziv="DomainObject.Predmet.OstaliListFormatedOIB_1">
      <item>Liselotte Antoljak, OIB 73325069079</item>
    </derivirana_varijabla>
  </DomainObject.Predmet.OstaliListFormatedOIB>
  <DomainObject.Predmet.OstaliListFormatedWithAdress>
    <izvorni_sadrzaj>
      <item>Liselotte Antoljak, Wickerhauserova 13, 10000 Zagreb</item>
    </izvorni_sadrzaj>
    <derivirana_varijabla naziv="DomainObject.Predmet.OstaliListFormatedWithAdress_1">
      <item>Liselotte Antoljak, Wickerhauserova 13, 10000 Zagreb</item>
    </derivirana_varijabla>
  </DomainObject.Predmet.OstaliListFormatedWithAdress>
  <DomainObject.Predmet.OstaliListFormatedWithAdressOIB>
    <izvorni_sadrzaj>
      <item>Liselotte Antoljak, OIB 73325069079, Wickerhauserova 13, 10000 Zagreb</item>
    </izvorni_sadrzaj>
    <derivirana_varijabla naziv="DomainObject.Predmet.OstaliListFormatedWithAdressOIB_1">
      <item>Liselotte Antoljak, OIB 73325069079, Wickerhauserova 13, 10000 Zagreb</item>
    </derivirana_varijabla>
  </DomainObject.Predmet.OstaliListFormatedWithAdressOIB>
  <DomainObject.Predmet.OstaliListNazivFormated>
    <izvorni_sadrzaj>
      <item>Liselotte Antoljak</item>
    </izvorni_sadrzaj>
    <derivirana_varijabla naziv="DomainObject.Predmet.OstaliListNazivFormated_1">
      <item>Liselotte Antoljak</item>
    </derivirana_varijabla>
  </DomainObject.Predmet.OstaliListNazivFormated>
  <DomainObject.Predmet.OstaliListNazivFormatedOIB>
    <izvorni_sadrzaj>
      <item>Liselotte Antoljak, OIB 73325069079</item>
    </izvorni_sadrzaj>
    <derivirana_varijabla naziv="DomainObject.Predmet.OstaliListNazivFormatedOIB_1">
      <item>Liselotte Antoljak, OIB 73325069079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>St-1941/2018-9</izvorni_sadrzaj>
    <derivirana_varijabla naziv="DomainObject.PoslovniBrojDokumenta_1">St-1941/2018-9</derivirana_varijabla>
  </DomainObject.PoslovniBrojDokumenta>
  <DomainObject.Predmet.StrankaIDrugi>
    <izvorni_sadrzaj>IN COFFEE VERITAS j.d.o.o.</izvorni_sadrzaj>
    <derivirana_varijabla naziv="DomainObject.Predmet.StrankaIDrugi_1">IN COFFEE VERITAS j.d.o.o.</derivirana_varijabla>
  </DomainObject.Predmet.StrankaIDrugi>
  <DomainObject.Predmet.ProtustrankaIDrugi>
    <izvorni_sadrzaj>IN COFFEE VERITAS j.d.o.o.</izvorni_sadrzaj>
    <derivirana_varijabla naziv="DomainObject.Predmet.ProtustrankaIDrugi_1">IN COFFEE VERITAS j.d.o.o.</derivirana_varijabla>
  </DomainObject.Predmet.ProtustrankaIDrugi>
  <DomainObject.Predmet.StrankaIDrugiAdressOIB>
    <izvorni_sadrzaj>IN COFFEE VERITAS j.d.o.o., OIB 87446601388, Petrova ulica 21, 10000 Zagreb</izvorni_sadrzaj>
    <derivirana_varijabla naziv="DomainObject.Predmet.StrankaIDrugiAdressOIB_1">IN COFFEE VERITAS j.d.o.o., OIB 87446601388, Petrova ulica 21, 10000 Zagreb</derivirana_varijabla>
  </DomainObject.Predmet.StrankaIDrugiAdressOIB>
  <DomainObject.Predmet.ProtustrankaIDrugiAdressOIB>
    <izvorni_sadrzaj>IN COFFEE VERITAS j.d.o.o., OIB 87446601388, Petrova ulica 21, 10000 Zagreb</izvorni_sadrzaj>
    <derivirana_varijabla naziv="DomainObject.Predmet.ProtustrankaIDrugiAdressOIB_1">IN COFFEE VERITAS j.d.o.o., OIB 87446601388, Petrova ulica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 COFFEE VERITAS j.d.o.o.</item>
      <item>IN COFFEE VERITAS j.d.o.o.</item>
      <item>Liselotte Antoljak</item>
    </izvorni_sadrzaj>
    <derivirana_varijabla naziv="DomainObject.Predmet.SudioniciListNaziv_1">
      <item>IN COFFEE VERITAS j.d.o.o.</item>
      <item>IN COFFEE VERITAS j.d.o.o.</item>
      <item>Liselotte Antoljak</item>
    </derivirana_varijabla>
  </DomainObject.Predmet.SudioniciListNaziv>
  <DomainObject.Predmet.SudioniciListAdressOIB>
    <izvorni_sadrzaj>
      <item>IN COFFEE VERITAS j.d.o.o., OIB 87446601388, Petrova ulica 21,10000 Zagreb</item>
      <item>IN COFFEE VERITAS j.d.o.o., OIB 87446601388, Petrova ulica 21,10000 Zagreb</item>
      <item>Liselotte Antoljak, OIB 73325069079, Wickerhauserova 13,10000 Zagreb</item>
    </izvorni_sadrzaj>
    <derivirana_varijabla naziv="DomainObject.Predmet.SudioniciListAdressOIB_1">
      <item>IN COFFEE VERITAS j.d.o.o., OIB 87446601388, Petrova ulica 21,10000 Zagreb</item>
      <item>IN COFFEE VERITAS j.d.o.o., OIB 87446601388, Petrova ulica 21,10000 Zagreb</item>
      <item>Liselotte Antoljak, OIB 73325069079, Wickerhauserova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87446601388</item>
      <item>, OIB 87446601388</item>
      <item>, OIB 73325069079</item>
    </izvorni_sadrzaj>
    <derivirana_varijabla naziv="DomainObject.Predmet.SudioniciListNazivOIB_1">
      <item>, OIB 87446601388</item>
      <item>, OIB 87446601388</item>
      <item>, OIB 73325069079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CF44A1-C983-41A4-B3EE-A1F0904937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402</properties:Words>
  <properties:Characters>2115</properties:Characters>
  <properties:Lines>52</properties:Lines>
  <properties:Paragraphs>22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2018-09-20T11:34:00Z</dcterms:created>
  <dc:creator>gzubak</dc:creator>
  <cp:lastModifiedBy>Natalija Perković</cp:lastModifiedBy>
  <cp:lastPrinted>2018-09-20T12:18:00Z</cp:lastPrinted>
  <dcterms:modified xmlns:xsi="http://www.w3.org/2001/XMLSchema-instance" xsi:type="dcterms:W3CDTF">2018-09-20T12:18:00Z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St-1941/2018-9 / Odluka - Rješenje - razrješenje povjerenika (Rj._Razrješenje POVJERENIKA__ZDENKO BEŠLIĆ.docx)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