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61ed" w14:paraId="d1161ed" w:rsidRDefault="005C47CA" w:rsidP="00910611" w:rsidR="005C47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7CA" w:rsidP="00910611" w:rsidR="005C47CA">
      <w:r>
        <w:rPr>
          <w:rFonts w:eastAsia="MS Mincho"/>
        </w:rPr>
        <w:t>REPUBLIKA HRVATSKA</w:t>
      </w:r>
    </w:p>
    <w:p w:rsidRDefault="005C47CA" w:rsidP="00910611" w:rsidR="005C47CA">
      <w:r>
        <w:rPr>
          <w:rFonts w:eastAsia="MS Mincho"/>
        </w:rPr>
        <w:t>TRGOVAČKI SUD U RIJECI</w:t>
      </w:r>
    </w:p>
    <w:p w:rsidRDefault="005C47CA" w:rsidR="005C47C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C47CA" w:rsidP="00910611" w:rsidR="005C47C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159B4">
        <w:t>618</w:t>
      </w:r>
      <w:r w:rsidR="00B416A5">
        <w:t>/15, temeljem odredbe čl.430. Stečajnog zakona (NN 71/15), dana</w:t>
      </w:r>
      <w:r w:rsidR="00446F8B">
        <w:t xml:space="preserve"> </w:t>
      </w:r>
      <w:r w:rsidR="00CA4E79">
        <w:t>17.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F159B4">
        <w:rPr>
          <w:b/>
          <w:bCs/>
        </w:rPr>
        <w:t xml:space="preserve">MONTING NEKRETNINE </w:t>
      </w:r>
      <w:r w:rsidR="00F159B4" w:rsidRPr="00F159B4">
        <w:rPr>
          <w:b/>
          <w:bCs/>
        </w:rPr>
        <w:t xml:space="preserve">društvo s ograničenom odgovornošću za </w:t>
      </w:r>
      <w:r w:rsidR="00F159B4">
        <w:rPr>
          <w:b/>
          <w:bCs/>
        </w:rPr>
        <w:t xml:space="preserve"> poslovanje nekretninama, trgovinu i usluge, Rijeka, Zvonimirova 1, OIB 48126954441</w:t>
      </w:r>
      <w:r w:rsidR="00446F8B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A4E79">
        <w:t>01</w:t>
      </w:r>
      <w:r w:rsidR="00446F8B">
        <w:t xml:space="preserve">. rujna </w:t>
      </w:r>
      <w:r>
        <w:t xml:space="preserve">2015. godine iznosi </w:t>
      </w:r>
      <w:r w:rsidR="00F159B4">
        <w:rPr>
          <w:b/>
        </w:rPr>
        <w:t>345.514,62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A4E79">
        <w:t>17.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A4E79">
        <w:rPr>
          <w:sz w:val="20"/>
          <w:szCs w:val="20"/>
        </w:rPr>
        <w:t>17.12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7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CA4E79">
      <w:t>61</w:t>
    </w:r>
    <w:r w:rsidR="00F159B4">
      <w:t>8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47CA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47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7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7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7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7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47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7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7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7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7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St-618/2015</izvorni_sadrzaj>
    <derivirana_varijabla naziv="DomainObject.Predmet.OznakaBroj_1">St-618/2015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MONTING NEKRETNINE d.o.o. Rijeka</izvorni_sadrzaj>
    <derivirana_varijabla naziv="DomainObject.Predmet.ProtustrankaFormated_1">  MONTING NEKRETNINE d.o.o. Rijeka</derivirana_varijabla>
  </DomainObject.Predmet.ProtustrankaFormated>
  <DomainObject.Predmet.ProtustrankaFormatedOIB>
    <izvorni_sadrzaj>  MONTING NEKRETNINE d.o.o. Rijeka, OIB 48126954441</izvorni_sadrzaj>
    <derivirana_varijabla naziv="DomainObject.Predmet.ProtustrankaFormatedOIB_1">  MONTING NEKRETNINE d.o.o. Rijeka, OIB 48126954441</derivirana_varijabla>
  </DomainObject.Predmet.ProtustrankaFormatedOIB>
  <DomainObject.Predmet.ProtustrankaFormatedWithAdress>
    <izvorni_sadrzaj> MONTING NEKRETNINE d.o.o. Rijeka, Zvonimirova 1, 51000 Rijeka</izvorni_sadrzaj>
    <derivirana_varijabla naziv="DomainObject.Predmet.ProtustrankaFormatedWithAdress_1"> MONTING NEKRETNINE d.o.o. Rijeka, Zvonimirova 1, 51000 Rijeka</derivirana_varijabla>
  </DomainObject.Predmet.ProtustrankaFormatedWithAdress>
  <DomainObject.Predmet.ProtustrankaFormatedWithAdressOIB>
    <izvorni_sadrzaj> MONTING NEKRETNINE d.o.o. Rijeka, OIB 48126954441, Zvonimirova 1, 51000 Rijeka</izvorni_sadrzaj>
    <derivirana_varijabla naziv="DomainObject.Predmet.ProtustrankaFormatedWithAdressOIB_1"> MONTING NEKRETNINE d.o.o. Rijeka, OIB 48126954441, Zvonimirova 1, 51000 Rijeka</derivirana_varijabla>
  </DomainObject.Predmet.ProtustrankaFormatedWithAdressOIB>
  <DomainObject.Predmet.ProtustrankaWithAdress>
    <izvorni_sadrzaj>MONTING NEKRETNINE d.o.o. Rijeka Zvonimirova 1, 51000 Rijeka</izvorni_sadrzaj>
    <derivirana_varijabla naziv="DomainObject.Predmet.ProtustrankaWithAdress_1">MONTING NEKRETNINE d.o.o. Rijeka Zvonimirova 1, 51000 Rijeka</derivirana_varijabla>
  </DomainObject.Predmet.ProtustrankaWithAdress>
  <DomainObject.Predmet.ProtustrankaWithAdressOIB>
    <izvorni_sadrzaj>MONTING NEKRETNINE d.o.o. Rijeka, OIB 48126954441, Zvonimirova 1, 51000 Rijeka</izvorni_sadrzaj>
    <derivirana_varijabla naziv="DomainObject.Predmet.ProtustrankaWithAdressOIB_1">MONTING NEKRETNINE d.o.o. Rijeka, OIB 48126954441, Zvonimirova 1, 51000 Rijeka</derivirana_varijabla>
  </DomainObject.Predmet.ProtustrankaWithAdressOIB>
  <DomainObject.Predmet.ProtustrankaNazivFormated>
    <izvorni_sadrzaj>MONTING NEKRETNINE d.o.o. Rijeka</izvorni_sadrzaj>
    <derivirana_varijabla naziv="DomainObject.Predmet.ProtustrankaNazivFormated_1">MONTING NEKRETNINE d.o.o. Rijeka</derivirana_varijabla>
  </DomainObject.Predmet.ProtustrankaNazivFormated>
  <DomainObject.Predmet.ProtustrankaNazivFormatedOIB>
    <izvorni_sadrzaj>MONTING NEKRETNINE d.o.o. Rijeka, OIB 48126954441</izvorni_sadrzaj>
    <derivirana_varijabla naziv="DomainObject.Predmet.ProtustrankaNazivFormatedOIB_1">MONTING NEKRETNINE d.o.o. Rijeka, OIB 48126954441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MONTING NEKRETNINE d.o.o. Rijeka</item>
    </izvorni_sadrzaj>
    <derivirana_varijabla naziv="DomainObject.Predmet.ProtuStrankaListFormated_1">
      <item>MONTING NEKRETNINE d.o.o. Rijeka</item>
    </derivirana_varijabla>
  </DomainObject.Predmet.ProtuStrankaListFormated>
  <DomainObject.Predmet.ProtuStrankaListFormatedOIB>
    <izvorni_sadrzaj>
      <item>MONTING NEKRETNINE d.o.o. Rijeka, OIB 48126954441</item>
    </izvorni_sadrzaj>
    <derivirana_varijabla naziv="DomainObject.Predmet.ProtuStrankaListFormatedOIB_1">
      <item>MONTING NEKRETNINE d.o.o. Rijeka, OIB 48126954441</item>
    </derivirana_varijabla>
  </DomainObject.Predmet.ProtuStrankaListFormatedOIB>
  <DomainObject.Predmet.ProtuStrankaListFormatedWithAdress>
    <izvorni_sadrzaj>
      <item>MONTING NEKRETNINE d.o.o. Rijeka, Zvonimirova 1, 51000 Rijeka</item>
    </izvorni_sadrzaj>
    <derivirana_varijabla naziv="DomainObject.Predmet.ProtuStrankaListFormatedWithAdress_1">
      <item>MONTING NEKRETNINE d.o.o. Rijeka, Zvonimirova 1, 51000 Rijeka</item>
    </derivirana_varijabla>
  </DomainObject.Predmet.ProtuStrankaListFormatedWithAdress>
  <DomainObject.Predmet.ProtuStrankaListFormatedWithAdressOIB>
    <izvorni_sadrzaj>
      <item>MONTING NEKRETNINE d.o.o. Rijeka, OIB 48126954441, Zvonimirova 1, 51000 Rijeka</item>
    </izvorni_sadrzaj>
    <derivirana_varijabla naziv="DomainObject.Predmet.ProtuStrankaListFormatedWithAdressOIB_1">
      <item>MONTING NEKRETNINE d.o.o. Rijeka, OIB 48126954441, Zvonimirova 1, 51000 Rijeka</item>
    </derivirana_varijabla>
  </DomainObject.Predmet.ProtuStrankaListFormatedWithAdressOIB>
  <DomainObject.Predmet.ProtuStrankaListNazivFormated>
    <izvorni_sadrzaj>
      <item>MONTING NEKRETNINE d.o.o. Rijeka</item>
    </izvorni_sadrzaj>
    <derivirana_varijabla naziv="DomainObject.Predmet.ProtuStrankaListNazivFormated_1">
      <item>MONTING NEKRETNINE d.o.o. Rijeka</item>
    </derivirana_varijabla>
  </DomainObject.Predmet.ProtuStrankaListNazivFormated>
  <DomainObject.Predmet.ProtuStrankaListNazivFormatedOIB>
    <izvorni_sadrzaj>
      <item>MONTING NEKRETNINE d.o.o. Rijeka, OIB 48126954441</item>
    </izvorni_sadrzaj>
    <derivirana_varijabla naziv="DomainObject.Predmet.ProtuStrankaListNazivFormatedOIB_1">
      <item>MONTING NEKRETNINE d.o.o. Rijeka, OIB 48126954441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MONTING NEKRETNINE d.o.o. Rijeka</izvorni_sadrzaj>
    <derivirana_varijabla naziv="DomainObject.Predmet.ProtustrankaIDrugi_1">MONTING NEKRETNINE d.o.o. Rijeka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MONTING NEKRETNINE d.o.o. Rijeka, OIB 48126954441, Zvonimirova 1, 51000 Rijeka</izvorni_sadrzaj>
    <derivirana_varijabla naziv="DomainObject.Predmet.ProtustrankaIDrugiAdressOIB_1">MONTING NEKRETNINE d.o.o. Rijeka, OIB 48126954441, Zvonimirova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MONTING NEKRETNINE d.o.o. Rijeka</item>
    </izvorni_sadrzaj>
    <derivirana_varijabla naziv="DomainObject.Predmet.SudioniciListNaziv_1">
      <item>FINA Rijeka</item>
      <item>MONTING NEKRETNINE d.o.o. Rijeka</item>
    </derivirana_varijabla>
  </DomainObject.Predmet.SudioniciListNaziv>
  <DomainObject.Predmet.SudioniciListAdressOIB>
    <izvorni_sadrzaj>
      <item>FINA Rijeka, OIB 85821130368, F. Kurelca 8,51000 Rijeka</item>
      <item>MONTING NEKRETNINE d.o.o. Rijeka, OIB 48126954441, Zvonimirova 1,51000 Rijeka</item>
    </izvorni_sadrzaj>
    <derivirana_varijabla naziv="DomainObject.Predmet.SudioniciListAdressOIB_1">
      <item>FINA Rijeka, OIB 85821130368, F. Kurelca 8,51000 Rijeka</item>
      <item>MONTING NEKRETNINE d.o.o. Rijeka, OIB 48126954441, Zvonimirova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48126954441</item>
    </izvorni_sadrzaj>
    <derivirana_varijabla naziv="DomainObject.Predmet.SudioniciListNazivOIB_1">
      <item>, OIB 85821130368</item>
      <item>, OIB 48126954441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9AFCF-E677-4CA4-9E77-5AD50D5B9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1464</properties:Characters>
  <properties:Lines>60</properties:Lines>
  <properties:Paragraphs>23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2015-12-17T10:11:00Z</cp:lastPrinted>
  <dcterms:modified xmlns:xsi="http://www.w3.org/2001/XMLSchema-instance" xsi:type="dcterms:W3CDTF">2015-12-17T10:18:00Z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