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e25c" w14:paraId="91be25c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10</w:t>
      </w:r>
      <w:r w:rsidR="00A95F05">
        <w:rPr>
          <w:lang w:val="hr-HR"/>
        </w:rPr>
        <w:t>7</w:t>
      </w:r>
      <w:r w:rsidR="00601A3B">
        <w:rPr>
          <w:lang w:val="hr-HR"/>
        </w:rPr>
        <w:t>8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601A3B">
        <w:rPr>
          <w:lang w:val="hr-HR"/>
        </w:rPr>
        <w:t>AS ARTIS d.o.o. Zagreb, Kraljevićeva 8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601A3B">
        <w:rPr>
          <w:lang w:val="hr-HR"/>
        </w:rPr>
        <w:t>080631500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601A3B">
        <w:rPr>
          <w:lang w:val="hr-HR"/>
        </w:rPr>
        <w:t>86477761015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10</w:t>
      </w:r>
      <w:r w:rsidR="00A95F05">
        <w:rPr>
          <w:lang w:val="hr-HR"/>
        </w:rPr>
        <w:t>7</w:t>
      </w:r>
      <w:r w:rsidR="00601A3B">
        <w:rPr>
          <w:lang w:val="hr-HR"/>
        </w:rPr>
        <w:t>8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01A3B">
        <w:rPr>
          <w:lang w:val="hr-HR"/>
        </w:rPr>
        <w:t>1.217,56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01A3B">
        <w:rPr>
          <w:lang w:val="hr-HR"/>
        </w:rPr>
        <w:t>Lidija Sinanović iz Zagreba, Baruna Trenka 14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01A3B">
        <w:rPr>
          <w:lang w:val="hr-HR"/>
        </w:rPr>
        <w:t>24146386317 i</w:t>
      </w:r>
      <w:r w:rsidRPr="000664E3">
        <w:rPr>
          <w:lang w:val="hr-HR"/>
        </w:rPr>
        <w:t xml:space="preserve"> </w:t>
      </w:r>
      <w:r w:rsidR="00601A3B">
        <w:rPr>
          <w:lang w:val="hr-HR"/>
        </w:rPr>
        <w:t xml:space="preserve">Andrija Sinanović iz Zagreba, Kraljevićeva 8, OIB: 43007608889,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5F65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55F65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FA6" w:rsidR="00472FA6">
      <w:r>
        <w:separator/>
      </w:r>
    </w:p>
  </w:endnote>
  <w:endnote w:id="0" w:type="continuationSeparator">
    <w:p w:rsidRDefault="00472FA6" w:rsidR="00472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FA6" w:rsidR="00472FA6">
      <w:r>
        <w:separator/>
      </w:r>
    </w:p>
  </w:footnote>
  <w:footnote w:id="0" w:type="continuationSeparator">
    <w:p w:rsidRDefault="00472FA6" w:rsidR="00472F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B6A05"/>
    <w:rsid w:val="000E2229"/>
    <w:rsid w:val="000E2494"/>
    <w:rsid w:val="00137AA5"/>
    <w:rsid w:val="00184DF0"/>
    <w:rsid w:val="001B397D"/>
    <w:rsid w:val="001D3155"/>
    <w:rsid w:val="00221A5F"/>
    <w:rsid w:val="00230CD2"/>
    <w:rsid w:val="00255A57"/>
    <w:rsid w:val="0029271A"/>
    <w:rsid w:val="002965AB"/>
    <w:rsid w:val="002B318E"/>
    <w:rsid w:val="002E367E"/>
    <w:rsid w:val="0032457F"/>
    <w:rsid w:val="00357E43"/>
    <w:rsid w:val="003E0954"/>
    <w:rsid w:val="003E56D2"/>
    <w:rsid w:val="003F036D"/>
    <w:rsid w:val="00405CB4"/>
    <w:rsid w:val="004525DA"/>
    <w:rsid w:val="004629E7"/>
    <w:rsid w:val="00472FA6"/>
    <w:rsid w:val="004B2C5E"/>
    <w:rsid w:val="004B43D1"/>
    <w:rsid w:val="004B7E8E"/>
    <w:rsid w:val="004F7B32"/>
    <w:rsid w:val="0052619D"/>
    <w:rsid w:val="005351C7"/>
    <w:rsid w:val="00565FF8"/>
    <w:rsid w:val="005A21BE"/>
    <w:rsid w:val="005B67E6"/>
    <w:rsid w:val="005C1583"/>
    <w:rsid w:val="00601A3B"/>
    <w:rsid w:val="00605F99"/>
    <w:rsid w:val="006107FD"/>
    <w:rsid w:val="00617995"/>
    <w:rsid w:val="00674F9D"/>
    <w:rsid w:val="006767EE"/>
    <w:rsid w:val="006B32F7"/>
    <w:rsid w:val="006E7557"/>
    <w:rsid w:val="007346CE"/>
    <w:rsid w:val="00745910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95F05"/>
    <w:rsid w:val="00AB4255"/>
    <w:rsid w:val="00B029FF"/>
    <w:rsid w:val="00B24E12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95295"/>
    <w:rsid w:val="00CA6057"/>
    <w:rsid w:val="00CD08D1"/>
    <w:rsid w:val="00CD6B0C"/>
    <w:rsid w:val="00CF4FD5"/>
    <w:rsid w:val="00D06D89"/>
    <w:rsid w:val="00D46E25"/>
    <w:rsid w:val="00D55F65"/>
    <w:rsid w:val="00D81A66"/>
    <w:rsid w:val="00DC072E"/>
    <w:rsid w:val="00DC7979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F4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F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F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F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F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F4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F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F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F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F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St-1078/2016</izvorni_sadrzaj>
    <derivirana_varijabla naziv="DomainObject.Predmet.OznakaBroj_1">St-1078/2016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ARTIS d.o.o. zastupanog po punomoćniku Andrija Sinanović; Lidija Sinanović</izvorni_sadrzaj>
    <derivirana_varijabla naziv="DomainObject.Predmet.ProtustrankaFormated_1">  AS ARTIS d.o.o. zastupanog po punomoćniku Andrija Sinanović; Lidija Sinanović</derivirana_varijabla>
  </DomainObject.Predmet.ProtustrankaFormated>
  <DomainObject.Predmet.ProtustrankaFormatedOIB>
    <izvorni_sadrzaj>  AS ARTIS d.o.o., OIB 86477761015 zastupanog po punomoćniku Andrija Sinanović; Lidija Sinanović</izvorni_sadrzaj>
    <derivirana_varijabla naziv="DomainObject.Predmet.ProtustrankaFormatedOIB_1">  AS ARTIS d.o.o., OIB 86477761015 zastupanog po punomoćniku Andrija Sinanović; Lidija Sinanović</derivirana_varijabla>
  </DomainObject.Predmet.ProtustrankaFormatedOIB>
  <DomainObject.Predmet.ProtustrankaFormatedWithAdress>
    <izvorni_sadrzaj> AS ARTIS d.o.o., Kraljevićeva 8, 10000 Zagreb zastupanog po punomoćniku Andrija Sinanović; Lidija Sinanović</izvorni_sadrzaj>
    <derivirana_varijabla naziv="DomainObject.Predmet.ProtustrankaFormatedWithAdress_1"> AS ARTIS d.o.o., Kraljevićeva 8, 10000 Zagreb zastupanog po punomoćniku Andrija Sinanović; Lidija Sinanović</derivirana_varijabla>
  </DomainObject.Predmet.ProtustrankaFormatedWithAdress>
  <DomainObject.Predmet.ProtustrankaFormatedWithAdressOIB>
    <izvorni_sadrzaj> AS ARTIS d.o.o., OIB 86477761015, Kraljevićeva 8, 10000 Zagreb zastupanog po punomoćniku Andrija Sinanović; Lidija Sinanović</izvorni_sadrzaj>
    <derivirana_varijabla naziv="DomainObject.Predmet.ProtustrankaFormatedWithAdressOIB_1"> AS ARTIS d.o.o., OIB 86477761015, Kraljevićeva 8, 10000 Zagreb zastupanog po punomoćniku Andrija Sinanović; Lidija Sinanović</derivirana_varijabla>
  </DomainObject.Predmet.ProtustrankaFormatedWithAdressOIB>
  <DomainObject.Predmet.ProtustrankaWithAdress>
    <izvorni_sadrzaj>AS ARTIS d.o.o. Kraljevićeva 8, 10000 Zagreb</izvorni_sadrzaj>
    <derivirana_varijabla naziv="DomainObject.Predmet.ProtustrankaWithAdress_1">AS ARTIS d.o.o. Kraljevićeva 8, 10000 Zagreb</derivirana_varijabla>
  </DomainObject.Predmet.ProtustrankaWithAdress>
  <DomainObject.Predmet.ProtustrankaWithAdressOIB>
    <izvorni_sadrzaj>AS ARTIS d.o.o., OIB 86477761015, Kraljevićeva 8, 10000 Zagreb</izvorni_sadrzaj>
    <derivirana_varijabla naziv="DomainObject.Predmet.ProtustrankaWithAdressOIB_1">AS ARTIS d.o.o., OIB 86477761015, Kraljevićeva 8, 10000 Zagreb</derivirana_varijabla>
  </DomainObject.Predmet.ProtustrankaWithAdressOIB>
  <DomainObject.Predmet.ProtustrankaNazivFormated>
    <izvorni_sadrzaj>AS ARTIS d.o.o.</izvorni_sadrzaj>
    <derivirana_varijabla naziv="DomainObject.Predmet.ProtustrankaNazivFormated_1">AS ARTIS d.o.o.</derivirana_varijabla>
  </DomainObject.Predmet.ProtustrankaNazivFormated>
  <DomainObject.Predmet.ProtustrankaNazivFormatedOIB>
    <izvorni_sadrzaj>AS ARTIS d.o.o., OIB 86477761015</izvorni_sadrzaj>
    <derivirana_varijabla naziv="DomainObject.Predmet.ProtustrankaNazivFormatedOIB_1">AS ARTIS d.o.o., OIB 86477761015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ARTIS d.o.o. zastupanog po punomoćniku Andrija Sinanović; Lidija Sinanović</item>
    </izvorni_sadrzaj>
    <derivirana_varijabla naziv="DomainObject.Predmet.ProtuStrankaListFormated_1">
      <item>AS ARTIS d.o.o. zastupanog po punomoćniku Andrija Sinanović; Lidija Sinanović</item>
    </derivirana_varijabla>
  </DomainObject.Predmet.ProtuStrankaListFormated>
  <DomainObject.Predmet.ProtuStrankaListFormatedOIB>
    <izvorni_sadrzaj>
      <item>AS ARTIS d.o.o., OIB 86477761015 zastupanog po punomoćniku Andrija Sinanović; Lidija Sinanović</item>
    </izvorni_sadrzaj>
    <derivirana_varijabla naziv="DomainObject.Predmet.ProtuStrankaListFormatedOIB_1">
      <item>AS ARTIS d.o.o., OIB 86477761015 zastupanog po punomoćniku Andrija Sinanović; Lidija Sinanović</item>
    </derivirana_varijabla>
  </DomainObject.Predmet.ProtuStrankaListFormatedOIB>
  <DomainObject.Predmet.ProtuStrankaListFormatedWithAdress>
    <izvorni_sadrzaj>
      <item>AS ARTIS d.o.o., Kraljevićeva 8, 10000 Zagreb zastupanog po punomoćniku Andrija Sinanović; Lidija Sinanović</item>
    </izvorni_sadrzaj>
    <derivirana_varijabla naziv="DomainObject.Predmet.ProtuStrankaListFormatedWithAdress_1">
      <item>AS ARTIS d.o.o., Kraljevićeva 8, 10000 Zagreb zastupanog po punomoćniku Andrija Sinanović; Lidija Sinanović</item>
    </derivirana_varijabla>
  </DomainObject.Predmet.ProtuStrankaListFormatedWithAdress>
  <DomainObject.Predmet.ProtuStrankaListFormatedWithAdressOIB>
    <izvorni_sadrzaj>
      <item>AS ARTIS d.o.o., OIB 86477761015, Kraljevićeva 8, 10000 Zagreb zastupanog po punomoćniku Andrija Sinanović; Lidija Sinanović</item>
    </izvorni_sadrzaj>
    <derivirana_varijabla naziv="DomainObject.Predmet.ProtuStrankaListFormatedWithAdressOIB_1">
      <item>AS ARTIS d.o.o., OIB 86477761015, Kraljevićeva 8, 10000 Zagreb zastupanog po punomoćniku Andrija Sinanović; Lidija Sinanović</item>
    </derivirana_varijabla>
  </DomainObject.Predmet.ProtuStrankaListFormatedWithAdressOIB>
  <DomainObject.Predmet.ProtuStrankaListNazivFormated>
    <izvorni_sadrzaj>
      <item>AS ARTIS d.o.o.</item>
    </izvorni_sadrzaj>
    <derivirana_varijabla naziv="DomainObject.Predmet.ProtuStrankaListNazivFormated_1">
      <item>AS ARTIS d.o.o.</item>
    </derivirana_varijabla>
  </DomainObject.Predmet.ProtuStrankaListNazivFormated>
  <DomainObject.Predmet.ProtuStrankaListNazivFormatedOIB>
    <izvorni_sadrzaj>
      <item>AS ARTIS d.o.o., OIB 86477761015</item>
    </izvorni_sadrzaj>
    <derivirana_varijabla naziv="DomainObject.Predmet.ProtuStrankaListNazivFormatedOIB_1">
      <item>AS ARTIS d.o.o., OIB 86477761015</item>
    </derivirana_varijabla>
  </DomainObject.Predmet.ProtuStrankaListNazivFormatedOIB>
  <DomainObject.Predmet.OstaliListFormated>
    <izvorni_sadrzaj>
      <item>Lidija Sinanović punomoćnik sudionika u postupku AS ARTIS d.o.o.</item>
      <item>Andrija Sinanović punomoćnik sudionika u postupku AS ARTIS d.o.o.</item>
    </izvorni_sadrzaj>
    <derivirana_varijabla naziv="DomainObject.Predmet.OstaliListFormated_1">
      <item>Lidija Sinanović punomoćnik sudionika u postupku AS ARTIS d.o.o.</item>
      <item>Andrija Sinanović punomoćnik sudionika u postupku AS ARTIS d.o.o.</item>
    </derivirana_varijabla>
  </DomainObject.Predmet.OstaliListFormated>
  <DomainObject.Predmet.OstaliListFormatedOIB>
    <izvorni_sadrzaj>
      <item>Lidija Sinanović, OIB 24146386317 punomoćnik sudionika u postupku AS ARTIS d.o.o.</item>
      <item>Andrija Sinanović, OIB 43007608889 punomoćnik sudionika u postupku AS ARTIS d.o.o.</item>
    </izvorni_sadrzaj>
    <derivirana_varijabla naziv="DomainObject.Predmet.OstaliListFormatedOIB_1">
      <item>Lidija Sinanović, OIB 24146386317 punomoćnik sudionika u postupku AS ARTIS d.o.o.</item>
      <item>Andrija Sinanović, OIB 43007608889 punomoćnik sudionika u postupku AS ARTIS d.o.o.</item>
    </derivirana_varijabla>
  </DomainObject.Predmet.OstaliListFormatedOIB>
  <DomainObject.Predmet.OstaliListFormatedWithAdress>
    <izvorni_sadrzaj>
      <item>Lidija Sinanović, Baruna Trenka 14, 10000 Zagreb punomoćnik sudionika u postupku AS ARTIS d.o.o.</item>
      <item>Andrija Sinanović, Kraljevićeva 8, 10000 Zagreb punomoćnik sudionika u postupku AS ARTIS d.o.o.</item>
    </izvorni_sadrzaj>
    <derivirana_varijabla naziv="DomainObject.Predmet.OstaliListFormatedWithAdress_1">
      <item>Lidija Sinanović, Baruna Trenka 14, 10000 Zagreb punomoćnik sudionika u postupku AS ARTIS d.o.o.</item>
      <item>Andrija Sinanović, Kraljevićeva 8, 10000 Zagreb punomoćnik sudionika u postupku AS ARTIS d.o.o.</item>
    </derivirana_varijabla>
  </DomainObject.Predmet.OstaliListFormatedWithAdress>
  <DomainObject.Predmet.OstaliListFormatedWithAdressOIB>
    <izvorni_sadrzaj>
      <item>Lidija Sinanović, OIB 24146386317, Baruna Trenka 14, 10000 Zagreb punomoćnik sudionika u postupku AS ARTIS d.o.o.</item>
      <item>Andrija Sinanović, OIB 43007608889, Kraljevićeva 8, 10000 Zagreb punomoćnik sudionika u postupku AS ARTIS d.o.o.</item>
    </izvorni_sadrzaj>
    <derivirana_varijabla naziv="DomainObject.Predmet.OstaliListFormatedWithAdressOIB_1">
      <item>Lidija Sinanović, OIB 24146386317, Baruna Trenka 14, 10000 Zagreb punomoćnik sudionika u postupku AS ARTIS d.o.o.</item>
      <item>Andrija Sinanović, OIB 43007608889, Kraljevićeva 8, 10000 Zagreb punomoćnik sudionika u postupku AS ARTIS d.o.o.</item>
    </derivirana_varijabla>
  </DomainObject.Predmet.OstaliListFormatedWithAdressOIB>
  <DomainObject.Predmet.OstaliListNazivFormated>
    <izvorni_sadrzaj>
      <item>Lidija Sinanović</item>
      <item>Andrija Sinanović</item>
    </izvorni_sadrzaj>
    <derivirana_varijabla naziv="DomainObject.Predmet.OstaliListNazivFormated_1">
      <item>Lidija Sinanović</item>
      <item>Andrija Sinanović</item>
    </derivirana_varijabla>
  </DomainObject.Predmet.OstaliListNazivFormated>
  <DomainObject.Predmet.OstaliListNazivFormatedOIB>
    <izvorni_sadrzaj>
      <item>Lidija Sinanović, OIB 24146386317</item>
      <item>Andrija Sinanović, OIB 43007608889</item>
    </izvorni_sadrzaj>
    <derivirana_varijabla naziv="DomainObject.Predmet.OstaliListNazivFormatedOIB_1">
      <item>Lidija Sinanović, OIB 24146386317</item>
      <item>Andrija Sinanović, OIB 43007608889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ARTIS d.o.o.</izvorni_sadrzaj>
    <derivirana_varijabla naziv="DomainObject.Predmet.ProtustrankaIDrugi_1">AS ARTIS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 ARTIS d.o.o., OIB 86477761015, Kraljevićeva 8, 10000 Zagreb</izvorni_sadrzaj>
    <derivirana_varijabla naziv="DomainObject.Predmet.ProtustrankaIDrugiAdressOIB_1">AS ARTIS d.o.o., OIB 86477761015, Kraljevićeva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ARTIS d.o.o.</item>
      <item>FINA Regionalni centar Zagreb</item>
      <item>Lidija Sinanović</item>
      <item>Andrija Sinanović</item>
    </izvorni_sadrzaj>
    <derivirana_varijabla naziv="DomainObject.Predmet.SudioniciListNaziv_1">
      <item>AS ARTIS d.o.o.</item>
      <item>FINA Regionalni centar Zagreb</item>
      <item>Lidija Sinanović</item>
      <item>Andrija Sinanović</item>
    </derivirana_varijabla>
  </DomainObject.Predmet.SudioniciListNaziv>
  <DomainObject.Predmet.SudioniciListAdressOIB>
    <izvorni_sadrzaj>
      <item>AS ARTIS d.o.o., OIB 86477761015, Kraljevićeva 8,10000 Zagreb</item>
      <item>FINA Regionalni centar Zagreb, OIB 85821130368, Trg svibanjskih žrtava 1995. br. 1,10000 Zagreb</item>
      <item>Lidija Sinanović, OIB 24146386317, Baruna Trenka 14,10000 Zagreb</item>
      <item>Andrija Sinanović, OIB 43007608889, Kraljevićeva 8,10000 Zagreb</item>
    </izvorni_sadrzaj>
    <derivirana_varijabla naziv="DomainObject.Predmet.SudioniciListAdressOIB_1">
      <item>AS ARTIS d.o.o., OIB 86477761015, Kraljevićeva 8,10000 Zagreb</item>
      <item>FINA Regionalni centar Zagreb, OIB 85821130368, Trg svibanjskih žrtava 1995. br. 1,10000 Zagreb</item>
      <item>Lidija Sinanović, OIB 24146386317, Baruna Trenka 14,10000 Zagreb</item>
      <item>Andrija Sinanović, OIB 43007608889, Kraljevićeva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86477761015</item>
      <item>, OIB 85821130368</item>
      <item>, OIB 24146386317</item>
      <item>, OIB 43007608889</item>
    </izvorni_sadrzaj>
    <derivirana_varijabla naziv="DomainObject.Predmet.SudioniciListNazivOIB_1">
      <item>, OIB 86477761015</item>
      <item>, OIB 85821130368</item>
      <item>, OIB 24146386317</item>
      <item>, OIB 43007608889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F5A0C2-8283-42E8-92B3-175679A595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1739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2016-06-30T06:33:00Z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2016-06-30T11:25:00Z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