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76ba" w14:paraId="4ea76b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5D1B17">
        <w:t>5</w:t>
      </w:r>
      <w:r w:rsidR="00771EEA">
        <w:t>8</w:t>
      </w:r>
      <w:r w:rsidR="00F76F7A">
        <w:t>7</w:t>
      </w:r>
      <w:r w:rsidR="008319E5">
        <w:t>/</w:t>
      </w:r>
      <w:r w:rsidR="000873E5">
        <w:t>16</w:t>
      </w:r>
      <w:r w:rsidR="00A8072F">
        <w:t>-</w:t>
      </w:r>
      <w:r w:rsidR="00771EEA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F76F7A">
        <w:t>FORMICA d.o.o. za trgovinu i usluge, Zagreb, Štefanovečka 10, MBS: 080876478, OIB: 91738927810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D1B17">
        <w:t>1</w:t>
      </w:r>
      <w:r w:rsidR="00F403B5">
        <w:t>9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F76F7A">
        <w:t>FORMICA d.o.o. za trgovinu i usluge, Zagreb, Štefanovečka 10, MBS: 080876478, OIB: 91738927810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F76F7A">
        <w:t>Jadranka Šeput, Osijek, Dalmatinska 17</w:t>
      </w:r>
      <w:r w:rsidR="003C39BE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835544">
        <w:t>5</w:t>
      </w:r>
      <w:r w:rsidR="00771EEA">
        <w:t>6</w:t>
      </w:r>
      <w:r w:rsidR="00F76F7A">
        <w:t>729601545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F76F7A">
        <w:t>FORMICA d.o.o. za trgovinu i usluge, Zagreb, Štefanovečka 10, MBS: 080876478, OIB: 91738927810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487595">
        <w:t>2</w:t>
      </w:r>
      <w:r w:rsidR="00835544">
        <w:t>4</w:t>
      </w:r>
      <w:r w:rsidR="009A7A81">
        <w:t xml:space="preserve">. </w:t>
      </w:r>
      <w:r w:rsidR="00835544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F76F7A">
        <w:t>FORMICA d.o.o. za trgovinu i usluge, Zagreb, Štefanovečka 10, MBS: 080876478, OIB: 91738927810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B23787">
        <w:t>1</w:t>
      </w:r>
      <w:r w:rsidR="00F76F7A">
        <w:t>9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5D1B17">
        <w:t>5</w:t>
      </w:r>
      <w:r w:rsidR="00771EEA">
        <w:t>8</w:t>
      </w:r>
      <w:r w:rsidR="00F76F7A">
        <w:t>7</w:t>
      </w:r>
      <w:r w:rsidR="008319E5"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5D1B17">
        <w:t>5</w:t>
      </w:r>
      <w:r w:rsidR="00771EEA">
        <w:t>8</w:t>
      </w:r>
      <w:r w:rsidR="00F76F7A">
        <w:t>7</w:t>
      </w:r>
      <w:r>
        <w:t>/16-</w:t>
      </w:r>
      <w:r w:rsidR="00771EEA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D1B17">
        <w:t>19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20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2773E"/>
    <w:rsid w:val="00231648"/>
    <w:rsid w:val="00255796"/>
    <w:rsid w:val="00271B87"/>
    <w:rsid w:val="002B6512"/>
    <w:rsid w:val="002F7C63"/>
    <w:rsid w:val="00305461"/>
    <w:rsid w:val="0030632C"/>
    <w:rsid w:val="00313F08"/>
    <w:rsid w:val="00330E9E"/>
    <w:rsid w:val="00333EEE"/>
    <w:rsid w:val="0036302D"/>
    <w:rsid w:val="003942B2"/>
    <w:rsid w:val="003C10FB"/>
    <w:rsid w:val="003C39BE"/>
    <w:rsid w:val="003C621E"/>
    <w:rsid w:val="003F6A60"/>
    <w:rsid w:val="0040522B"/>
    <w:rsid w:val="00423822"/>
    <w:rsid w:val="004261F5"/>
    <w:rsid w:val="00437C48"/>
    <w:rsid w:val="004712C6"/>
    <w:rsid w:val="00471C6F"/>
    <w:rsid w:val="00487595"/>
    <w:rsid w:val="004C26DF"/>
    <w:rsid w:val="004C6929"/>
    <w:rsid w:val="004D59A8"/>
    <w:rsid w:val="00505CDD"/>
    <w:rsid w:val="00517687"/>
    <w:rsid w:val="005C0C14"/>
    <w:rsid w:val="005C2121"/>
    <w:rsid w:val="005C3C44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34163"/>
    <w:rsid w:val="00771EEA"/>
    <w:rsid w:val="00785BDD"/>
    <w:rsid w:val="00820244"/>
    <w:rsid w:val="008319E5"/>
    <w:rsid w:val="00835544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A4643E"/>
    <w:rsid w:val="00A571AD"/>
    <w:rsid w:val="00A8072F"/>
    <w:rsid w:val="00A868A7"/>
    <w:rsid w:val="00B123CB"/>
    <w:rsid w:val="00B22B91"/>
    <w:rsid w:val="00B23787"/>
    <w:rsid w:val="00B37C1E"/>
    <w:rsid w:val="00B46765"/>
    <w:rsid w:val="00B82754"/>
    <w:rsid w:val="00B87BDD"/>
    <w:rsid w:val="00BA1A5C"/>
    <w:rsid w:val="00BC445B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63F49"/>
    <w:rsid w:val="00E97025"/>
    <w:rsid w:val="00EA2EF2"/>
    <w:rsid w:val="00EC14D5"/>
    <w:rsid w:val="00EE3FB4"/>
    <w:rsid w:val="00EE6E4B"/>
    <w:rsid w:val="00F403B5"/>
    <w:rsid w:val="00F620B4"/>
    <w:rsid w:val="00F639DA"/>
    <w:rsid w:val="00F76F7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7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557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557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7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7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57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557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557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7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7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St-2587/2016</izvorni_sadrzaj>
    <derivirana_varijabla naziv="DomainObject.Predmet.OznakaBroj_1">St-2587/2016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FORMICA d.o.o.</izvorni_sadrzaj>
    <derivirana_varijabla naziv="DomainObject.Predmet.ProtustrankaFormated_1">  FORMICA d.o.o.</derivirana_varijabla>
  </DomainObject.Predmet.ProtustrankaFormated>
  <DomainObject.Predmet.ProtustrankaFormatedOIB>
    <izvorni_sadrzaj>  FORMICA d.o.o., OIB 91738927810</izvorni_sadrzaj>
    <derivirana_varijabla naziv="DomainObject.Predmet.ProtustrankaFormatedOIB_1">  FORMICA d.o.o., OIB 91738927810</derivirana_varijabla>
  </DomainObject.Predmet.ProtustrankaFormatedOIB>
  <DomainObject.Predmet.ProtustrankaFormatedWithAdress>
    <izvorni_sadrzaj> FORMICA d.o.o., Štefanovečka 10, 10000 Zagreb</izvorni_sadrzaj>
    <derivirana_varijabla naziv="DomainObject.Predmet.ProtustrankaFormatedWithAdress_1"> FORMICA d.o.o., Štefanovečka 10, 10000 Zagreb</derivirana_varijabla>
  </DomainObject.Predmet.ProtustrankaFormatedWithAdress>
  <DomainObject.Predmet.ProtustrankaFormatedWithAdressOIB>
    <izvorni_sadrzaj> FORMICA d.o.o., OIB 91738927810, Štefanovečka 10, 10000 Zagreb</izvorni_sadrzaj>
    <derivirana_varijabla naziv="DomainObject.Predmet.ProtustrankaFormatedWithAdressOIB_1"> FORMICA d.o.o., OIB 91738927810, Štefanovečka 10, 10000 Zagreb</derivirana_varijabla>
  </DomainObject.Predmet.ProtustrankaFormatedWithAdressOIB>
  <DomainObject.Predmet.ProtustrankaWithAdress>
    <izvorni_sadrzaj>FORMICA d.o.o. Štefanovečka 10, 10000 Zagreb</izvorni_sadrzaj>
    <derivirana_varijabla naziv="DomainObject.Predmet.ProtustrankaWithAdress_1">FORMICA d.o.o. Štefanovečka 10, 10000 Zagreb</derivirana_varijabla>
  </DomainObject.Predmet.ProtustrankaWithAdress>
  <DomainObject.Predmet.ProtustrankaWithAdressOIB>
    <izvorni_sadrzaj>FORMICA d.o.o., OIB 91738927810, Štefanovečka 10, 10000 Zagreb</izvorni_sadrzaj>
    <derivirana_varijabla naziv="DomainObject.Predmet.ProtustrankaWithAdressOIB_1">FORMICA d.o.o., OIB 91738927810, Štefanovečka 10, 10000 Zagreb</derivirana_varijabla>
  </DomainObject.Predmet.ProtustrankaWithAdressOIB>
  <DomainObject.Predmet.ProtustrankaNazivFormated>
    <izvorni_sadrzaj>FORMICA d.o.o.</izvorni_sadrzaj>
    <derivirana_varijabla naziv="DomainObject.Predmet.ProtustrankaNazivFormated_1">FORMICA d.o.o.</derivirana_varijabla>
  </DomainObject.Predmet.ProtustrankaNazivFormated>
  <DomainObject.Predmet.ProtustrankaNazivFormatedOIB>
    <izvorni_sadrzaj>FORMICA d.o.o., OIB 91738927810</izvorni_sadrzaj>
    <derivirana_varijabla naziv="DomainObject.Predmet.ProtustrankaNazivFormatedOIB_1">FORMICA d.o.o., OIB 91738927810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FORMICA d.o.o.</item>
    </izvorni_sadrzaj>
    <derivirana_varijabla naziv="DomainObject.Predmet.ProtuStrankaListFormated_1">
      <item>FORMICA d.o.o.</item>
    </derivirana_varijabla>
  </DomainObject.Predmet.ProtuStrankaListFormated>
  <DomainObject.Predmet.ProtuStrankaListFormatedOIB>
    <izvorni_sadrzaj>
      <item>FORMICA d.o.o., OIB 91738927810</item>
    </izvorni_sadrzaj>
    <derivirana_varijabla naziv="DomainObject.Predmet.ProtuStrankaListFormatedOIB_1">
      <item>FORMICA d.o.o., OIB 91738927810</item>
    </derivirana_varijabla>
  </DomainObject.Predmet.ProtuStrankaListFormatedOIB>
  <DomainObject.Predmet.ProtuStrankaListFormatedWithAdress>
    <izvorni_sadrzaj>
      <item>FORMICA d.o.o., Štefanovečka 10, 10000 Zagreb</item>
    </izvorni_sadrzaj>
    <derivirana_varijabla naziv="DomainObject.Predmet.ProtuStrankaListFormatedWithAdress_1">
      <item>FORMICA d.o.o., Štefanovečka 10, 10000 Zagreb</item>
    </derivirana_varijabla>
  </DomainObject.Predmet.ProtuStrankaListFormatedWithAdress>
  <DomainObject.Predmet.ProtuStrankaListFormatedWithAdressOIB>
    <izvorni_sadrzaj>
      <item>FORMICA d.o.o., OIB 91738927810, Štefanovečka 10, 10000 Zagreb</item>
    </izvorni_sadrzaj>
    <derivirana_varijabla naziv="DomainObject.Predmet.ProtuStrankaListFormatedWithAdressOIB_1">
      <item>FORMICA d.o.o., OIB 91738927810, Štefanovečka 10, 10000 Zagreb</item>
    </derivirana_varijabla>
  </DomainObject.Predmet.ProtuStrankaListFormatedWithAdressOIB>
  <DomainObject.Predmet.ProtuStrankaListNazivFormated>
    <izvorni_sadrzaj>
      <item>FORMICA d.o.o.</item>
    </izvorni_sadrzaj>
    <derivirana_varijabla naziv="DomainObject.Predmet.ProtuStrankaListNazivFormated_1">
      <item>FORMICA d.o.o.</item>
    </derivirana_varijabla>
  </DomainObject.Predmet.ProtuStrankaListNazivFormated>
  <DomainObject.Predmet.ProtuStrankaListNazivFormatedOIB>
    <izvorni_sadrzaj>
      <item>FORMICA d.o.o., OIB 91738927810</item>
    </izvorni_sadrzaj>
    <derivirana_varijabla naziv="DomainObject.Predmet.ProtuStrankaListNazivFormatedOIB_1">
      <item>FORMICA d.o.o., OIB 91738927810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FORMICA d.o.o.</izvorni_sadrzaj>
    <derivirana_varijabla naziv="DomainObject.Predmet.ProtustrankaIDrugi_1">FORMICA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FORMICA d.o.o., OIB 91738927810, Štefanovečka 10, 10000 Zagreb</izvorni_sadrzaj>
    <derivirana_varijabla naziv="DomainObject.Predmet.ProtustrankaIDrugiAdressOIB_1">FORMICA d.o.o., OIB 91738927810,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FORMICA d.o.o.</item>
      <item>FINA Regionalni centar Zagreb</item>
    </izvorni_sadrzaj>
    <derivirana_varijabla naziv="DomainObject.Predmet.SudioniciListNaziv_1">
      <item>FORMICA d.o.o.</item>
      <item>FINA Regionalni centar Zagreb</item>
    </derivirana_varijabla>
  </DomainObject.Predmet.SudioniciListNaziv>
  <DomainObject.Predmet.SudioniciListAdressOIB>
    <izvorni_sadrzaj>
      <item>FORMICA d.o.o., OIB 91738927810, Štefanovečka 10,10000 Zagreb</item>
      <item>FINA Regionalni centar Zagreb, OIB 85821130368, Trg svibanjskih žrtava 1995. br. 1,10000 Zagreb</item>
    </izvorni_sadrzaj>
    <derivirana_varijabla naziv="DomainObject.Predmet.SudioniciListAdressOIB_1">
      <item>FORMICA d.o.o., OIB 91738927810, Štefanovečka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91738927810</item>
      <item>, OIB 85821130368</item>
    </izvorni_sadrzaj>
    <derivirana_varijabla naziv="DomainObject.Predmet.SudioniciListNazivOIB_1">
      <item>, OIB 91738927810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923FB-BFC3-4BAF-B927-8CBA9463F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2260</properties:Characters>
  <properties:Lines>85</properties:Lines>
  <properties:Paragraphs>29</properties:Paragraphs>
  <properties:TotalTime>550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2016-12-19T10:02:00Z</cp:lastPrinted>
  <dcterms:modified xmlns:xsi="http://www.w3.org/2001/XMLSchema-instance" xsi:type="dcterms:W3CDTF">2016-12-19T10:03:00Z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