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7bb75" w14:paraId="447bb75" w:rsidRDefault="00AE649C" w:rsidP="00FA5B5E" w:rsidR="00AE649C" w:rsidRPr="00B76F3C">
      <w:pPr>
        <w:pStyle w:val="Naslov3"/>
        <w15:collapsed w:val="false"/>
      </w:pPr>
      <w:bookmarkStart w:name="_GoBack" w:id="0"/>
      <w:bookmarkEnd w:id="0"/>
    </w:p>
    <w:p w:rsidRDefault="0086312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6312F" w:rsidP="0086312F" w:rsidR="0086312F">
      <w:pPr>
        <w:pStyle w:val="Bezproreda"/>
        <w:ind w:firstLine="708" w:left="5664"/>
      </w:pPr>
      <w:r>
        <w:t>1 St-267/2015-6</w:t>
      </w:r>
    </w:p>
    <w:p w:rsidRDefault="0086312F" w:rsidP="0086312F" w:rsidR="0086312F">
      <w:pPr>
        <w:pStyle w:val="Bezproreda"/>
        <w:jc w:val="center"/>
      </w:pPr>
    </w:p>
    <w:p w:rsidRDefault="0086312F" w:rsidP="0086312F" w:rsidR="0086312F">
      <w:pPr>
        <w:pStyle w:val="Bezproreda"/>
        <w:jc w:val="center"/>
      </w:pPr>
    </w:p>
    <w:p w:rsidRDefault="0086312F" w:rsidP="0086312F" w:rsidR="0086312F">
      <w:pPr>
        <w:pStyle w:val="Bezproreda"/>
        <w:jc w:val="center"/>
      </w:pPr>
    </w:p>
    <w:p w:rsidRDefault="0086312F" w:rsidP="0086312F" w:rsidR="0086312F">
      <w:pPr>
        <w:pStyle w:val="Bezproreda"/>
        <w:jc w:val="center"/>
      </w:pPr>
      <w:r>
        <w:t>U    I M E     R E P U B L I K E     H R V A T S K E</w:t>
      </w:r>
    </w:p>
    <w:p w:rsidRDefault="0086312F" w:rsidP="0086312F" w:rsidR="0086312F">
      <w:pPr>
        <w:pStyle w:val="Bezproreda"/>
        <w:jc w:val="center"/>
      </w:pPr>
    </w:p>
    <w:p w:rsidRDefault="0086312F" w:rsidP="0086312F" w:rsidR="0086312F">
      <w:pPr>
        <w:pStyle w:val="Bezproreda"/>
        <w:jc w:val="center"/>
      </w:pPr>
      <w:r>
        <w:t>R J E Š E N J E</w:t>
      </w:r>
    </w:p>
    <w:p w:rsidRDefault="0086312F" w:rsidP="0086312F" w:rsidR="0086312F">
      <w:pPr>
        <w:pStyle w:val="Bezproreda"/>
        <w:jc w:val="center"/>
      </w:pPr>
    </w:p>
    <w:p w:rsidRDefault="0086312F" w:rsidP="0086312F" w:rsidR="0086312F">
      <w:pPr>
        <w:pStyle w:val="Bezproreda"/>
      </w:pPr>
    </w:p>
    <w:p w:rsidRDefault="0086312F" w:rsidP="0086312F" w:rsidR="0086312F">
      <w:pPr>
        <w:pStyle w:val="Bezproreda"/>
      </w:pPr>
      <w:r>
        <w:t>TRGOVAČKI SUD U BJELOVARU, po   sucu Branki Pleskalt,  u stečajnom predmetu nad trgovačkim društvom  MAM  j. d.o.o. za proizvodnju, trgovinu i usluge GRADINA, Matije Gupca 18, OIB. 05609623233, dana  2.  lipnja  2016. godine</w:t>
      </w:r>
    </w:p>
    <w:p w:rsidRDefault="0086312F" w:rsidP="0086312F" w:rsidR="0086312F">
      <w:pPr>
        <w:pStyle w:val="Bezproreda"/>
      </w:pPr>
    </w:p>
    <w:p w:rsidRDefault="0086312F" w:rsidP="0086312F" w:rsidR="0086312F">
      <w:pPr>
        <w:pStyle w:val="Bezproreda"/>
      </w:pPr>
    </w:p>
    <w:p w:rsidRDefault="0086312F" w:rsidP="0086312F" w:rsidR="0086312F">
      <w:pPr>
        <w:pStyle w:val="Bezproreda"/>
        <w:jc w:val="center"/>
      </w:pPr>
      <w:r>
        <w:t>r i j e š i o     j e</w:t>
      </w:r>
    </w:p>
    <w:p w:rsidRDefault="0086312F" w:rsidP="0086312F" w:rsidR="0086312F">
      <w:pPr>
        <w:pStyle w:val="Bezproreda"/>
        <w:jc w:val="center"/>
      </w:pPr>
    </w:p>
    <w:p w:rsidRDefault="0086312F" w:rsidP="0086312F" w:rsidR="0086312F">
      <w:pPr>
        <w:pStyle w:val="Bezproreda"/>
      </w:pPr>
      <w:r>
        <w:t>I  Otvara se  stečajni postupak nad trgovačkim društvom MAM  j. d.o.o. za proizvodnju, trgovinu i usluge GRADINA, Matije Gupca 18, OIB. 05609623233.</w:t>
      </w:r>
    </w:p>
    <w:p w:rsidRDefault="0086312F" w:rsidP="0086312F" w:rsidR="0086312F">
      <w:pPr>
        <w:pStyle w:val="Bezproreda"/>
      </w:pPr>
    </w:p>
    <w:p w:rsidRDefault="0086312F" w:rsidP="0086312F" w:rsidR="0086312F">
      <w:pPr>
        <w:pStyle w:val="Bezproreda"/>
      </w:pPr>
      <w:r>
        <w:t xml:space="preserve">II Za stečajnog upravitelja imenuje se  Zlatko </w:t>
      </w:r>
      <w:proofErr w:type="spellStart"/>
      <w:r>
        <w:t>Kosec</w:t>
      </w:r>
      <w:proofErr w:type="spellEnd"/>
      <w:r>
        <w:t xml:space="preserve"> iz </w:t>
      </w:r>
      <w:proofErr w:type="spellStart"/>
      <w:r>
        <w:t>Dubovice</w:t>
      </w:r>
      <w:proofErr w:type="spellEnd"/>
      <w:r>
        <w:t xml:space="preserve"> 4, Mali </w:t>
      </w:r>
      <w:proofErr w:type="spellStart"/>
      <w:r>
        <w:t>Bukovec</w:t>
      </w:r>
      <w:proofErr w:type="spellEnd"/>
      <w:r>
        <w:t>, OIB: 70875793577.</w:t>
      </w:r>
    </w:p>
    <w:p w:rsidRDefault="0086312F" w:rsidP="0086312F" w:rsidR="0086312F">
      <w:pPr>
        <w:pStyle w:val="Bezproreda"/>
      </w:pPr>
    </w:p>
    <w:p w:rsidRDefault="0086312F" w:rsidP="0086312F" w:rsidR="0086312F">
      <w:pPr>
        <w:pStyle w:val="Bezproreda"/>
      </w:pPr>
      <w:r>
        <w:t>III Zaključuje se stečajni postupak nad trgovačkim društvom  MAM  j. d.o.o. za proizvodnju, trgovinu i usluge GRADINA, Matije Gupca 18, OIB. 05609623233.</w:t>
      </w:r>
    </w:p>
    <w:p w:rsidRDefault="0086312F" w:rsidP="0086312F" w:rsidR="0086312F">
      <w:pPr>
        <w:pStyle w:val="Bezproreda"/>
      </w:pPr>
      <w:r>
        <w:t xml:space="preserve"> </w:t>
      </w:r>
    </w:p>
    <w:p w:rsidRDefault="0086312F" w:rsidP="0086312F" w:rsidR="0086312F">
      <w:pPr>
        <w:pStyle w:val="Bezproreda"/>
      </w:pPr>
      <w:r>
        <w:t>IV Ovo rješenje objaviti će se na e-oglasnoj ploči suda i dostaviti će se nakon pravomoćnosti sudskom registru ovog suda radi brisanja dužnika iz sudskog registra.</w:t>
      </w:r>
    </w:p>
    <w:p w:rsidRDefault="0086312F" w:rsidP="0086312F" w:rsidR="0086312F">
      <w:pPr>
        <w:pStyle w:val="Bezproreda"/>
      </w:pPr>
    </w:p>
    <w:p w:rsidRDefault="0086312F" w:rsidP="0086312F" w:rsidR="0086312F">
      <w:pPr>
        <w:pStyle w:val="Bezproreda"/>
        <w:jc w:val="center"/>
      </w:pPr>
      <w:r>
        <w:t>Obrazloženje</w:t>
      </w:r>
    </w:p>
    <w:p w:rsidRDefault="0086312F" w:rsidP="0086312F" w:rsidR="0086312F">
      <w:pPr>
        <w:pStyle w:val="Bezproreda"/>
      </w:pPr>
    </w:p>
    <w:p w:rsidRDefault="0086312F" w:rsidP="0086312F" w:rsidR="0086312F">
      <w:pPr>
        <w:pStyle w:val="Bezproreda"/>
      </w:pPr>
      <w:r>
        <w:t>Predlagatelj FINA,Regionalni centar Zagreb podnijela  je ovome sudu dana  3. studenog 2015. godine prijedlog za otvaranje stečajnog postupka nad dužnikom MAM  j. d.o.o. za proizvodnju, trgovinu i usluge GRADINA, Matije Gupca 18, OIB. 05609623233.</w:t>
      </w:r>
    </w:p>
    <w:p w:rsidRDefault="0086312F" w:rsidP="0086312F" w:rsidR="0086312F">
      <w:pPr>
        <w:pStyle w:val="Bezproreda"/>
      </w:pPr>
    </w:p>
    <w:p w:rsidRDefault="0086312F" w:rsidP="0086312F" w:rsidR="0086312F">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86312F" w:rsidP="0086312F" w:rsidR="0086312F">
      <w:pPr>
        <w:pStyle w:val="Bezproreda"/>
      </w:pPr>
    </w:p>
    <w:p w:rsidRDefault="0086312F" w:rsidP="0086312F" w:rsidR="0086312F">
      <w:pPr>
        <w:pStyle w:val="Bezproreda"/>
      </w:pPr>
      <w:r>
        <w:t>U svom prijedlogu  od 3. studenog 2015. godine i podnesku od 4.  svibnja  2016. godine FINA Podružnica Bjelovar navodi da ostaje i nadalje kod prijedloga radi otvaranja stečajnog postupka nad dužnikom  MAM  j. d.o.o. za proizvodnju, trgovinu i usluge GRADINA, Matije Gupca 18, OIB. 05609623233,  jer je žiro-račun dužnika u neprekidnoj blokadi u  razdoblju od 120 dana u ukupnom iznosu od  12.699,26 kuna te da nema imovine.</w:t>
      </w:r>
    </w:p>
    <w:p w:rsidRDefault="0086312F" w:rsidP="0086312F" w:rsidR="0086312F">
      <w:pPr>
        <w:pStyle w:val="Bezproreda"/>
      </w:pPr>
    </w:p>
    <w:p w:rsidRDefault="0086312F" w:rsidP="0086312F" w:rsidR="0086312F">
      <w:pPr>
        <w:pStyle w:val="Bezproreda"/>
      </w:pPr>
      <w:r>
        <w:t xml:space="preserve">Sudac je izvršio  uvid u dokumentaciju priloženu uz prijedlog FINE od 30. listopada 2015. godine (list 3-4 spisa) . </w:t>
      </w:r>
    </w:p>
    <w:p w:rsidRDefault="0086312F" w:rsidP="0086312F" w:rsidR="0086312F">
      <w:pPr>
        <w:pStyle w:val="Bezproreda"/>
      </w:pPr>
    </w:p>
    <w:p w:rsidRDefault="0086312F" w:rsidP="0086312F" w:rsidR="0086312F">
      <w:pPr>
        <w:pStyle w:val="Bezproreda"/>
        <w:rPr>
          <w:rFonts w:eastAsia="Calibri"/>
        </w:rPr>
      </w:pPr>
      <w:r>
        <w:rPr>
          <w:rFonts w:eastAsia="Calibri"/>
        </w:rPr>
        <w:t xml:space="preserve">Tijekom prethodnog postupka utvrđeno je da se imovinom dužnika ne mogu pokriti troškovi postupka, budući dužnik nema imovine. </w:t>
      </w:r>
    </w:p>
    <w:p w:rsidRDefault="0086312F" w:rsidP="0086312F" w:rsidR="0086312F">
      <w:pPr>
        <w:pStyle w:val="Bezproreda"/>
        <w:rPr>
          <w:rFonts w:eastAsiaTheme="minorHAnsi"/>
        </w:rPr>
      </w:pPr>
    </w:p>
    <w:p w:rsidRDefault="0086312F" w:rsidP="0086312F" w:rsidR="0086312F">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86312F" w:rsidP="0086312F" w:rsidR="0086312F">
      <w:pPr>
        <w:pStyle w:val="Bezproreda"/>
      </w:pPr>
    </w:p>
    <w:p w:rsidRDefault="0086312F" w:rsidP="0086312F" w:rsidR="0086312F">
      <w:pPr>
        <w:pStyle w:val="Bezproreda"/>
      </w:pPr>
      <w:r>
        <w:tab/>
        <w:t xml:space="preserve">Nadalje, kako je utvrđeno da dužnik nema imovine niti za namirenje troškova stečajnoga postupka, ispunili su se uvjeti iz odredbe čl. 132. st. 1.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w:t>
      </w:r>
    </w:p>
    <w:p w:rsidRDefault="0086312F" w:rsidP="0086312F" w:rsidR="0086312F">
      <w:pPr>
        <w:pStyle w:val="Bezproreda"/>
      </w:pPr>
    </w:p>
    <w:p w:rsidRDefault="0086312F" w:rsidP="0086312F" w:rsidR="0086312F">
      <w:pPr>
        <w:pStyle w:val="Bezproreda"/>
      </w:pPr>
      <w:r>
        <w:tab/>
        <w:t>Temeljem svega navedenoga, riješeno je kao u izreci.</w:t>
      </w:r>
    </w:p>
    <w:p w:rsidRDefault="0086312F" w:rsidP="0086312F" w:rsidR="0086312F">
      <w:pPr>
        <w:pStyle w:val="Bezproreda"/>
      </w:pPr>
    </w:p>
    <w:p w:rsidRDefault="0086312F" w:rsidP="0086312F" w:rsidR="0086312F">
      <w:pPr>
        <w:pStyle w:val="Bezproreda"/>
      </w:pPr>
      <w:r>
        <w:t xml:space="preserve">U Bjelovaru, 2. lipnja 2016.                                                                                                   </w:t>
      </w:r>
      <w:r>
        <w:tab/>
      </w:r>
      <w:r>
        <w:tab/>
      </w:r>
      <w:r>
        <w:tab/>
      </w:r>
      <w:r>
        <w:tab/>
      </w:r>
      <w:r>
        <w:tab/>
      </w:r>
      <w:r>
        <w:tab/>
      </w:r>
      <w:r>
        <w:tab/>
        <w:t xml:space="preserve">                      S U D A C</w:t>
      </w:r>
    </w:p>
    <w:p w:rsidRDefault="0086312F" w:rsidP="0086312F" w:rsidR="0086312F">
      <w:pPr>
        <w:pStyle w:val="Bezproreda"/>
      </w:pPr>
    </w:p>
    <w:p w:rsidRDefault="0086312F" w:rsidP="0086312F" w:rsidR="0086312F">
      <w:pPr>
        <w:pStyle w:val="Bezproreda"/>
      </w:pPr>
      <w:r>
        <w:t xml:space="preserve">           </w:t>
      </w:r>
      <w:r>
        <w:tab/>
      </w:r>
      <w:r>
        <w:tab/>
      </w:r>
      <w:r>
        <w:tab/>
      </w:r>
      <w:r>
        <w:tab/>
        <w:t xml:space="preserve">                              </w:t>
      </w:r>
      <w:r>
        <w:t xml:space="preserve">                  </w:t>
      </w:r>
      <w:r>
        <w:t xml:space="preserve">BRANKA PLESKALT  </w:t>
      </w:r>
    </w:p>
    <w:p w:rsidRDefault="0086312F" w:rsidP="0086312F" w:rsidR="0086312F">
      <w:pPr>
        <w:pStyle w:val="Bezproreda"/>
      </w:pPr>
      <w:r>
        <w:t xml:space="preserve">                                        </w:t>
      </w:r>
    </w:p>
    <w:p w:rsidRDefault="0086312F" w:rsidP="0086312F" w:rsidR="0086312F">
      <w:pPr>
        <w:pStyle w:val="Bezproreda"/>
      </w:pPr>
      <w:r>
        <w:t xml:space="preserve">                                                       </w:t>
      </w:r>
    </w:p>
    <w:p w:rsidRDefault="0086312F" w:rsidP="0086312F" w:rsidR="0086312F">
      <w:pPr>
        <w:pStyle w:val="Bezproreda"/>
      </w:pPr>
      <w:r>
        <w:t>UPUTA O PRAVNOM LIJEKU:</w:t>
      </w:r>
    </w:p>
    <w:p w:rsidRDefault="0086312F" w:rsidP="0086312F" w:rsidR="0086312F">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86312F" w:rsidP="0086312F" w:rsidR="0086312F">
      <w:pPr>
        <w:pStyle w:val="Bezproreda"/>
      </w:pPr>
      <w:r>
        <w:tab/>
        <w:t>Protiv točke I. ovoga rješenja žalbu može podnijeti osoba koja je bila zastupnik po zakonu dužnika pravne osobe do dana nastupanja pravnih posljedica otvaranja stečajnog postupka (čl. 128. st. 8. SZ-a).</w:t>
      </w:r>
    </w:p>
    <w:p w:rsidRDefault="0086312F" w:rsidP="0086312F" w:rsidR="0086312F">
      <w:pPr>
        <w:pStyle w:val="Bezproreda"/>
      </w:pPr>
    </w:p>
    <w:p w:rsidRDefault="0086312F" w:rsidP="0086312F" w:rsidR="0086312F">
      <w:pPr>
        <w:pStyle w:val="Bezproreda"/>
      </w:pPr>
      <w:proofErr w:type="spellStart"/>
      <w:r>
        <w:t>Rj</w:t>
      </w:r>
      <w:proofErr w:type="spellEnd"/>
      <w:r>
        <w:t>.</w:t>
      </w:r>
    </w:p>
    <w:p w:rsidRDefault="0086312F" w:rsidP="0086312F" w:rsidR="0086312F">
      <w:pPr>
        <w:pStyle w:val="Bezproreda"/>
      </w:pPr>
      <w:r>
        <w:t>Dna:</w:t>
      </w:r>
    </w:p>
    <w:p w:rsidRDefault="0086312F" w:rsidP="0086312F" w:rsidR="0086312F">
      <w:pPr>
        <w:pStyle w:val="Bezproreda"/>
      </w:pPr>
      <w:r>
        <w:t>Financijska agencija- putem e-oglasne ploče suda</w:t>
      </w:r>
    </w:p>
    <w:p w:rsidRDefault="0086312F" w:rsidP="0086312F" w:rsidR="0086312F">
      <w:pPr>
        <w:pStyle w:val="Bezproreda"/>
      </w:pPr>
      <w:proofErr w:type="spellStart"/>
      <w:r>
        <w:t>Mam</w:t>
      </w:r>
      <w:proofErr w:type="spellEnd"/>
      <w:r>
        <w:t xml:space="preserve"> j. d.o.o. – putem e-oglasne ploče suda</w:t>
      </w:r>
    </w:p>
    <w:p w:rsidRDefault="0086312F" w:rsidP="0086312F" w:rsidR="0086312F">
      <w:pPr>
        <w:pStyle w:val="Bezproreda"/>
      </w:pPr>
      <w:proofErr w:type="spellStart"/>
      <w:r>
        <w:t>z.z</w:t>
      </w:r>
      <w:proofErr w:type="spellEnd"/>
      <w:r>
        <w:t>. dužnika – putem e-oglasne ploče suda i putem pošte</w:t>
      </w:r>
    </w:p>
    <w:p w:rsidRDefault="0086312F" w:rsidP="0086312F" w:rsidR="0086312F">
      <w:pPr>
        <w:pStyle w:val="Bezproreda"/>
      </w:pPr>
      <w:r>
        <w:t xml:space="preserve">Stečajnom upravitelju – putem e-oglasne ploče i putem pošte </w:t>
      </w:r>
    </w:p>
    <w:p w:rsidRDefault="0086312F" w:rsidP="0086312F" w:rsidR="0086312F">
      <w:pPr>
        <w:pStyle w:val="Bezproreda"/>
      </w:pPr>
      <w:r>
        <w:t>Porezna uprava Područni ured Sjeverna Hrvatska, - putem e-oglasne ploče suda</w:t>
      </w:r>
    </w:p>
    <w:p w:rsidRDefault="0086312F" w:rsidP="0086312F" w:rsidR="0086312F">
      <w:pPr>
        <w:pStyle w:val="Bezproreda"/>
      </w:pPr>
      <w:r>
        <w:t>Županijsko državno odvjetništvo u Bjelovaru – putem e-oglasne ploče suda</w:t>
      </w:r>
    </w:p>
    <w:p w:rsidRDefault="0086312F" w:rsidP="0086312F" w:rsidR="0086312F">
      <w:pPr>
        <w:pStyle w:val="Bezproreda"/>
      </w:pPr>
      <w:r>
        <w:t>Sudski registar- nakon pravomoćnosti</w:t>
      </w:r>
    </w:p>
    <w:p w:rsidRDefault="0086312F" w:rsidP="0086312F" w:rsidR="0086312F">
      <w:pPr>
        <w:pStyle w:val="Bezproreda"/>
      </w:pPr>
      <w:r>
        <w:t>Kal. pravomoćnost</w:t>
      </w:r>
    </w:p>
    <w:p w:rsidRDefault="0086312F" w:rsidP="0086312F" w:rsidR="0086312F">
      <w:pPr>
        <w:pStyle w:val="Bezproreda"/>
      </w:pPr>
      <w:r>
        <w:t>Bjelovar, 2. 06. 2016.</w:t>
      </w:r>
    </w:p>
    <w:p w:rsidRDefault="00DA0242" w:rsidP="0086312F"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312F"/>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0426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St-267/2015-9</izvorni_sadrzaj>
    <derivirana_varijabla naziv="DomainObject.Oznaka_1">St-267/2015-9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St-267/2015</izvorni_sadrzaj>
    <derivirana_varijabla naziv="DomainObject.Predmet.OznakaBroj_1">St-267/2015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 jednostavno društvo s ograničenom odgovornošću za proizvodnju, trgovinu i usluge, Gradina zastupanog po punomoćniku Alen Horvat</izvorni_sadrzaj>
    <derivirana_varijabla naziv="DomainObject.Predmet.ProtustrankaFormated_1">  MAM jednostavno društvo s ograničenom odgovornošću za proizvodnju, trgovinu i usluge, Gradina zastupanog po punomoćniku Alen Horvat</derivirana_varijabla>
  </DomainObject.Predmet.ProtustrankaFormated>
  <DomainObject.Predmet.ProtustrankaFormatedOIB>
    <izvorni_sadrzaj>  MAM jednostavno društvo s ograničenom odgovornošću za proizvodnju, trgovinu i usluge, Gradina, OIB 05609623233 zastupanog po punomoćniku Alen Horvat</izvorni_sadrzaj>
    <derivirana_varijabla naziv="DomainObject.Predmet.ProtustrankaFormatedOIB_1">  MAM jednostavno društvo s ograničenom odgovornošću za proizvodnju, trgovinu i usluge, Gradina, OIB 05609623233 zastupanog po punomoćniku Alen Horvat</derivirana_varijabla>
  </DomainObject.Predmet.ProtustrankaFormatedOIB>
  <DomainObject.Predmet.ProtustrankaFormatedWithAdress>
    <izvorni_sadrzaj> MAM jednostavno društvo s ograničenom odgovornošću za proizvodnju, trgovinu i usluge, Gradina, Matije Gupca 18, 33411 Gradina zastupanog po punomoćniku Alen Horvat</izvorni_sadrzaj>
    <derivirana_varijabla naziv="DomainObject.Predmet.ProtustrankaFormatedWithAdress_1"> MAM jednostavno društvo s ograničenom odgovornošću za proizvodnju, trgovinu i usluge, Gradina, Matije Gupca 18, 33411 Gradina zastupanog po punomoćniku Alen Horvat</derivirana_varijabla>
  </DomainObject.Predmet.ProtustrankaFormatedWithAdress>
  <DomainObject.Predmet.ProtustrankaFormatedWithAdressOIB>
    <izvorni_sadrzaj> MAM jednostavno društvo s ograničenom odgovornošću za proizvodnju, trgovinu i usluge, Gradina, OIB 05609623233, Matije Gupca 18, 33411 Gradina zastupanog po punomoćniku Alen Horvat</izvorni_sadrzaj>
    <derivirana_varijabla naziv="DomainObject.Predmet.ProtustrankaFormatedWithAdressOIB_1"> MAM jednostavno društvo s ograničenom odgovornošću za proizvodnju, trgovinu i usluge, Gradina, OIB 05609623233, Matije Gupca 18, 33411 Gradina zastupanog po punomoćniku Alen Horvat</derivirana_varijabla>
  </DomainObject.Predmet.ProtustrankaFormatedWithAdressOIB>
  <DomainObject.Predmet.ProtustrankaWithAdress>
    <izvorni_sadrzaj>MAM jednostavno društvo s ograničenom odgovornošću za proizvodnju, trgovinu i usluge, Gradina Matije Gupca 18, 33411 Gradina</izvorni_sadrzaj>
    <derivirana_varijabla naziv="DomainObject.Predmet.ProtustrankaWithAdress_1">MAM jednostavno društvo s ograničenom odgovornošću za proizvodnju, trgovinu i usluge, Gradina Matije Gupca 18, 33411 Gradina</derivirana_varijabla>
  </DomainObject.Predmet.ProtustrankaWithAdress>
  <DomainObject.Predmet.ProtustrankaWithAdressOIB>
    <izvorni_sadrzaj>MAM jednostavno društvo s ograničenom odgovornošću za proizvodnju, trgovinu i usluge, Gradina, OIB 05609623233, Matije Gupca 18, 33411 Gradina</izvorni_sadrzaj>
    <derivirana_varijabla naziv="DomainObject.Predmet.ProtustrankaWithAdressOIB_1">MAM jednostavno društvo s ograničenom odgovornošću za proizvodnju, trgovinu i usluge, Gradina, OIB 05609623233, Matije Gupca 18, 33411 Gradina</derivirana_varijabla>
  </DomainObject.Predmet.ProtustrankaWithAdressOIB>
  <DomainObject.Predmet.ProtustrankaNazivFormated>
    <izvorni_sadrzaj>MAM jednostavno društvo s ograničenom odgovornošću za proizvodnju, trgovinu i usluge, Gradina</izvorni_sadrzaj>
    <derivirana_varijabla naziv="DomainObject.Predmet.ProtustrankaNazivFormated_1">MAM jednostavno društvo s ograničenom odgovornošću za proizvodnju, trgovinu i usluge, Gradina</derivirana_varijabla>
  </DomainObject.Predmet.ProtustrankaNazivFormated>
  <DomainObject.Predmet.ProtustrankaNazivFormatedOIB>
    <izvorni_sadrzaj>MAM jednostavno društvo s ograničenom odgovornošću za proizvodnju, trgovinu i usluge, Gradina, OIB 05609623233</izvorni_sadrzaj>
    <derivirana_varijabla naziv="DomainObject.Predmet.ProtustrankaNazivFormatedOIB_1">MAM jednostavno društvo s ograničenom odgovornošću za proizvodnju, trgovinu i usluge, Gradina, OIB 05609623233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MAM jednostavno društvo s ograničenom odgovornošću za proizvodnju, trgovinu i usluge, Gradina zastupanog po punomoćniku Alen Horvat</item>
    </izvorni_sadrzaj>
    <derivirana_varijabla naziv="DomainObject.Predmet.ProtuStrankaListFormated_1">
      <item>MAM jednostavno društvo s ograničenom odgovornošću za proizvodnju, trgovinu i usluge, Gradina zastupanog po punomoćniku Alen Horvat</item>
    </derivirana_varijabla>
  </DomainObject.Predmet.ProtuStrankaListFormated>
  <DomainObject.Predmet.ProtuStrankaListFormatedOIB>
    <izvorni_sadrzaj>
      <item>MAM jednostavno društvo s ograničenom odgovornošću za proizvodnju, trgovinu i usluge, Gradina, OIB 05609623233 zastupanog po punomoćniku Alen Horvat</item>
    </izvorni_sadrzaj>
    <derivirana_varijabla naziv="DomainObject.Predmet.ProtuStrankaListFormatedOIB_1">
      <item>MAM jednostavno društvo s ograničenom odgovornošću za proizvodnju, trgovinu i usluge, Gradina, OIB 05609623233 zastupanog po punomoćniku Alen Horvat</item>
    </derivirana_varijabla>
  </DomainObject.Predmet.ProtuStrankaListFormatedOIB>
  <DomainObject.Predmet.ProtuStrankaListFormatedWithAdress>
    <izvorni_sadrzaj>
      <item>MAM jednostavno društvo s ograničenom odgovornošću za proizvodnju, trgovinu i usluge, Gradina, Matije Gupca 18, 33411 Gradina zastupanog po punomoćniku Alen Horvat</item>
    </izvorni_sadrzaj>
    <derivirana_varijabla naziv="DomainObject.Predmet.ProtuStrankaListFormatedWithAdress_1">
      <item>MAM jednostavno društvo s ograničenom odgovornošću za proizvodnju, trgovinu i usluge, Gradina, Matije Gupca 18, 33411 Gradina zastupanog po punomoćniku Alen Horvat</item>
    </derivirana_varijabla>
  </DomainObject.Predmet.ProtuStrankaListFormatedWithAdress>
  <DomainObject.Predmet.ProtuStrankaListFormatedWithAdressOIB>
    <izvorni_sadrzaj>
      <item>MAM jednostavno društvo s ograničenom odgovornošću za proizvodnju, trgovinu i usluge, Gradina, OIB 05609623233, Matije Gupca 18, 33411 Gradina zastupanog po punomoćniku Alen Horvat</item>
    </izvorni_sadrzaj>
    <derivirana_varijabla naziv="DomainObject.Predmet.ProtuStrankaListFormatedWithAdressOIB_1">
      <item>MAM jednostavno društvo s ograničenom odgovornošću za proizvodnju, trgovinu i usluge, Gradina, OIB 05609623233, Matije Gupca 18, 33411 Gradina zastupanog po punomoćniku Alen Horvat</item>
    </derivirana_varijabla>
  </DomainObject.Predmet.ProtuStrankaListFormatedWithAdressOIB>
  <DomainObject.Predmet.ProtuStrankaListNazivFormated>
    <izvorni_sadrzaj>
      <item>MAM jednostavno društvo s ograničenom odgovornošću za proizvodnju, trgovinu i usluge, Gradina</item>
    </izvorni_sadrzaj>
    <derivirana_varijabla naziv="DomainObject.Predmet.ProtuStrankaListNazivFormated_1">
      <item>MAM jednostavno društvo s ograničenom odgovornošću za proizvodnju, trgovinu i usluge, Gradina</item>
    </derivirana_varijabla>
  </DomainObject.Predmet.ProtuStrankaListNazivFormated>
  <DomainObject.Predmet.ProtuStrankaListNazivFormatedOIB>
    <izvorni_sadrzaj>
      <item>MAM jednostavno društvo s ograničenom odgovornošću za proizvodnju, trgovinu i usluge, Gradina, OIB 05609623233</item>
    </izvorni_sadrzaj>
    <derivirana_varijabla naziv="DomainObject.Predmet.ProtuStrankaListNazivFormatedOIB_1">
      <item>MAM jednostavno društvo s ograničenom odgovornošću za proizvodnju, trgovinu i usluge, Gradina, OIB 05609623233</item>
    </derivirana_varijabla>
  </DomainObject.Predmet.ProtuStrankaListNazivFormatedOIB>
  <DomainObject.Predmet.OstaliListFormated>
    <izvorni_sadrzaj>
      <item>Alen Horvat punomoćnik sudionika u postupku MAM jednostavno društvo s ograničenom odgovornošću za proizvodnju, trgovinu i usluge, Gradina</item>
    </izvorni_sadrzaj>
    <derivirana_varijabla naziv="DomainObject.Predmet.OstaliListFormated_1">
      <item>Alen Horvat punomoćnik sudionika u postupku MAM jednostavno društvo s ograničenom odgovornošću za proizvodnju, trgovinu i usluge, Gradina</item>
    </derivirana_varijabla>
  </DomainObject.Predmet.OstaliListFormated>
  <DomainObject.Predmet.OstaliListFormatedOIB>
    <izvorni_sadrzaj>
      <item>Alen Horvat, OIB 99576921503 punomoćnik sudionika u postupku MAM jednostavno društvo s ograničenom odgovornošću za proizvodnju, trgovinu i usluge, Gradina</item>
    </izvorni_sadrzaj>
    <derivirana_varijabla naziv="DomainObject.Predmet.OstaliListFormatedOIB_1">
      <item>Alen Horvat, OIB 99576921503 punomoćnik sudionika u postupku MAM jednostavno društvo s ograničenom odgovornošću za proizvodnju, trgovinu i usluge, Gradina</item>
    </derivirana_varijabla>
  </DomainObject.Predmet.OstaliListFormatedOIB>
  <DomainObject.Predmet.OstaliListFormatedWithAdress>
    <izvorni_sadrzaj>
      <item>Alen Horvat, 30.Svibnja 68, 33000 Milanovac punomoćnik sudionika u postupku MAM jednostavno društvo s ograničenom odgovornošću za proizvodnju, trgovinu i usluge, Gradina</item>
    </izvorni_sadrzaj>
    <derivirana_varijabla naziv="DomainObject.Predmet.OstaliListFormatedWithAdress_1">
      <item>Alen Horvat, 30.Svibnja 68, 33000 Milanovac punomoćnik sudionika u postupku MAM jednostavno društvo s ograničenom odgovornošću za proizvodnju, trgovinu i usluge, Gradina</item>
    </derivirana_varijabla>
  </DomainObject.Predmet.OstaliListFormatedWithAdress>
  <DomainObject.Predmet.OstaliListFormatedWithAdressOIB>
    <izvorni_sadrzaj>
      <item>Alen Horvat, OIB 99576921503, 30.Svibnja 68, 33000 Milanovac punomoćnik sudionika u postupku MAM jednostavno društvo s ograničenom odgovornošću za proizvodnju, trgovinu i usluge, Gradina</item>
    </izvorni_sadrzaj>
    <derivirana_varijabla naziv="DomainObject.Predmet.OstaliListFormatedWithAdressOIB_1">
      <item>Alen Horvat, OIB 99576921503, 30.Svibnja 68, 33000 Milanovac punomoćnik sudionika u postupku MAM jednostavno društvo s ograničenom odgovornošću za proizvodnju, trgovinu i usluge, Gradina</item>
    </derivirana_varijabla>
  </DomainObject.Predmet.OstaliListFormatedWithAdressOIB>
  <DomainObject.Predmet.OstaliListNazivFormated>
    <izvorni_sadrzaj>
      <item>Alen Horvat</item>
    </izvorni_sadrzaj>
    <derivirana_varijabla naziv="DomainObject.Predmet.OstaliListNazivFormated_1">
      <item>Alen Horvat</item>
    </derivirana_varijabla>
  </DomainObject.Predmet.OstaliListNazivFormated>
  <DomainObject.Predmet.OstaliListNazivFormatedOIB>
    <izvorni_sadrzaj>
      <item>Alen Horvat, OIB 99576921503</item>
    </izvorni_sadrzaj>
    <derivirana_varijabla naziv="DomainObject.Predmet.OstaliListNazivFormatedOIB_1">
      <item>Alen Horvat, OIB 99576921503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St-267/2015-9</izvorni_sadrzaj>
    <derivirana_varijabla naziv="DomainObject.PoslovniBrojDokumenta_1">St-267/2015-9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MAM jednostavno društvo s ograničenom odgovornošću za proizvodnju, trgovinu i usluge, Gradina</izvorni_sadrzaj>
    <derivirana_varijabla naziv="DomainObject.Predmet.ProtustrankaIDrugi_1">MAM jednostavno društvo s ograničenom odgovornošću za proizvodnju, trgovinu i usluge, Gradina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MAM jednostavno društvo s ograničenom odgovornošću za proizvodnju, trgovinu i usluge, Gradina, OIB 05609623233, Matije Gupca 18, 33411 Gradina</izvorni_sadrzaj>
    <derivirana_varijabla naziv="DomainObject.Predmet.ProtustrankaIDrugiAdressOIB_1">MAM jednostavno društvo s ograničenom odgovornošću za proizvodnju, trgovinu i usluge, Gradina, OIB 05609623233, Matije Gupca 18, 33411 Gradina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MAM jednostavno društvo s ograničenom odgovornošću za proizvodnju, trgovinu i usluge, Gradina</item>
      <item>Alen Horvat</item>
    </izvorni_sadrzaj>
    <derivirana_varijabla naziv="DomainObject.Predmet.SudioniciListNaziv_1">
      <item>FINA, RC ZAGREB, Podružnica Bjelovar</item>
      <item>MAM jednostavno društvo s ograničenom odgovornošću za proizvodnju, trgovinu i usluge, Gradina</item>
      <item>Alen Horvat</item>
    </derivirana_varijabla>
  </DomainObject.Predmet.SudioniciListNaziv>
  <DomainObject.Predmet.SudioniciListAdressOIB>
    <izvorni_sadrzaj>
      <item>FINA, RC ZAGREB, Podružnica Bjelovar, OIB 85821130368, F. Supila 4,43000 Bjelovar</item>
      <item>MAM jednostavno društvo s ograničenom odgovornošću za proizvodnju, trgovinu i usluge, Gradina, OIB 05609623233, Matije Gupca 18,33411 Gradina</item>
      <item>Alen Horvat, OIB 99576921503, 30.Svibnja 68,33000 Milanovac</item>
    </izvorni_sadrzaj>
    <derivirana_varijabla naziv="DomainObject.Predmet.SudioniciListAdressOIB_1">
      <item>FINA, RC ZAGREB, Podružnica Bjelovar, OIB 85821130368, F. Supila 4,43000 Bjelovar</item>
      <item>MAM jednostavno društvo s ograničenom odgovornošću za proizvodnju, trgovinu i usluge, Gradina, OIB 05609623233, Matije Gupca 18,33411 Gradina</item>
      <item>Alen Horvat, OIB 99576921503, 30.Svibnja 68,33000 Milanovac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775D6A-AA9D-4E5B-8053-0AF94333E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600</properties:Words>
  <properties:Characters>3171</properties:Characters>
  <properties:Lines>92</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2016-06-02T05:49:00Z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St-267/2015-9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