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93a0b" w14:paraId="2f93a0b" w:rsidRDefault="0036359C" w:rsidP="0036359C" w:rsidR="008C7C0A" w:rsidRPr="0036359C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val="hr-HR"/>
        </w:rPr>
      </w:pPr>
      <w:bookmarkStart w:name="_GoBack" w:id="0"/>
      <w:bookmarkEnd w:id="0"/>
      <w:r>
        <w:rPr>
          <w:noProof/>
          <w:lang w:eastAsia="ja-JP" w:val="hr-HR"/>
        </w:rPr>
        <w:drawing>
          <wp:inline distR="0" distL="0" distB="0" distT="0">
            <wp:extent cy="714375" cx="542925"/>
            <wp:effectExtent b="9525" r="9525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7C0A"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8C7C0A" w:rsidP="0036359C" w:rsidR="008C7C0A" w:rsidRPr="00DC3226">
      <w:pPr>
        <w:pStyle w:val="Bezproreda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REPUBLIKA HRVATSKA</w:t>
      </w:r>
    </w:p>
    <w:p w:rsidRDefault="008C7C0A" w:rsidP="0036359C" w:rsidR="008C7C0A" w:rsidRPr="00DC3226">
      <w:pPr>
        <w:pStyle w:val="Bezproreda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TRGOVAČKI SUD U OSIJEKU </w:t>
      </w:r>
    </w:p>
    <w:p w:rsidRDefault="008C7C0A" w:rsidP="0036359C" w:rsidR="008C7C0A" w:rsidRPr="00DC3226">
      <w:pPr>
        <w:pStyle w:val="Bezproreda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STALNA SLUŽBA  U </w:t>
      </w:r>
      <w:r w:rsidR="0036359C"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SLAVONSKOM BROD</w:t>
      </w:r>
      <w:r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                        </w:t>
      </w:r>
      <w:r w:rsidR="004D244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Broj:7/ St-352</w:t>
      </w:r>
      <w:r w:rsidR="0036359C"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/2012-</w:t>
      </w:r>
      <w:r w:rsidR="004D244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190</w:t>
      </w:r>
    </w:p>
    <w:p w:rsidRDefault="008C7C0A" w:rsidP="0036359C" w:rsidR="008C7C0A" w:rsidRPr="00DC3226">
      <w:pPr>
        <w:pStyle w:val="Bezproreda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Trg pobjede 13</w:t>
      </w:r>
    </w:p>
    <w:p w:rsidRDefault="008C7C0A" w:rsidP="0036359C" w:rsidR="008C7C0A" w:rsidRPr="00DC3226">
      <w:pPr>
        <w:pStyle w:val="Bezproreda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SLAVONSKI BROD</w:t>
      </w:r>
    </w:p>
    <w:p w:rsidRDefault="008C7C0A" w:rsidP="0036359C" w:rsidR="008C7C0A" w:rsidRPr="0036359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C7C0A" w:rsidP="0036359C" w:rsidR="008C7C0A" w:rsidRPr="00DC3226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R</w:t>
      </w:r>
      <w:r w:rsidR="0048102C"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E</w:t>
      </w:r>
      <w:r w:rsidR="0048102C"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P</w:t>
      </w:r>
      <w:r w:rsidR="0048102C"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U</w:t>
      </w:r>
      <w:r w:rsidR="0048102C"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B</w:t>
      </w:r>
      <w:r w:rsidR="0048102C"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L</w:t>
      </w:r>
      <w:r w:rsidR="0048102C"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I</w:t>
      </w:r>
      <w:r w:rsidR="0048102C"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K</w:t>
      </w:r>
      <w:r w:rsidR="0048102C"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A</w:t>
      </w:r>
      <w:r w:rsidR="0048102C"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  </w:t>
      </w:r>
      <w:r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H</w:t>
      </w:r>
      <w:r w:rsidR="0048102C"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R</w:t>
      </w:r>
      <w:r w:rsidR="0048102C"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V</w:t>
      </w:r>
      <w:r w:rsidR="0048102C"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A</w:t>
      </w:r>
      <w:r w:rsidR="0048102C"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T</w:t>
      </w:r>
      <w:r w:rsidR="0048102C"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S</w:t>
      </w:r>
      <w:r w:rsidR="0048102C"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K</w:t>
      </w:r>
      <w:r w:rsidR="0048102C"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A</w:t>
      </w:r>
    </w:p>
    <w:p w:rsidRDefault="008C7C0A" w:rsidP="0036359C" w:rsidR="008C7C0A" w:rsidRPr="00DC3226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</w:p>
    <w:p w:rsidRDefault="008C7C0A" w:rsidP="0036359C" w:rsidR="008C7C0A" w:rsidRPr="00DC3226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R</w:t>
      </w:r>
      <w:r w:rsidR="0048102C"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J</w:t>
      </w:r>
      <w:r w:rsidR="0048102C"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E</w:t>
      </w:r>
      <w:r w:rsidR="0048102C"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Š</w:t>
      </w:r>
      <w:r w:rsidR="0048102C"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E</w:t>
      </w:r>
      <w:r w:rsidR="0048102C"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N</w:t>
      </w:r>
      <w:r w:rsidR="0048102C"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J</w:t>
      </w:r>
      <w:r w:rsidR="0048102C"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E</w:t>
      </w:r>
    </w:p>
    <w:p w:rsidRDefault="008C7C0A" w:rsidP="0036359C" w:rsidR="008C7C0A" w:rsidRPr="0036359C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C7C0A" w:rsidP="0036359C" w:rsidR="008C7C0A" w:rsidRPr="0036359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E609D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E609DA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E609DA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OSIJEKU, STALNA SLUŽBA U</w:t>
      </w:r>
      <w:r w:rsidR="00E609D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SLAVONSKOM BRODU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po stečajnoj sutkinji Mirni Vujčić, u stečajnom postupku nad stečajnim dužnikom </w:t>
      </w:r>
      <w:r w:rsidR="00A022FE" w:rsidRPr="00A022F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FINALE 2009 društvo s ograničenom odgovornošću za trgovinu, ugostiteljstvo i usluge " u stečaju ", skraćena tvrtka: FINALE 2009 d.o.o. „u stečaju“, Nova Gradiška, </w:t>
      </w:r>
      <w:proofErr w:type="spellStart"/>
      <w:r w:rsidR="00A022FE" w:rsidRPr="00A022FE">
        <w:rPr>
          <w:rFonts w:cs="Times New Roman" w:hAnsi="Times New Roman" w:ascii="Times New Roman"/>
          <w:color w:val="000000"/>
          <w:sz w:val="24"/>
          <w:szCs w:val="24"/>
          <w:lang w:val="hr-HR"/>
        </w:rPr>
        <w:t>Reljkovićeva</w:t>
      </w:r>
      <w:proofErr w:type="spellEnd"/>
      <w:r w:rsidR="00A022FE" w:rsidRPr="00A022F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30A, OIB: 99138697543</w:t>
      </w:r>
      <w:r w:rsidR="00DC3226" w:rsidRPr="00DC3226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nakon održano</w:t>
      </w:r>
      <w:r w:rsidR="00A022FE">
        <w:rPr>
          <w:rFonts w:cs="Times New Roman" w:hAnsi="Times New Roman" w:ascii="Times New Roman"/>
          <w:color w:val="000000"/>
          <w:sz w:val="24"/>
          <w:szCs w:val="24"/>
          <w:lang w:val="hr-HR"/>
        </w:rPr>
        <w:t>g ročišta za javnu dražbu dana 05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A022FE">
        <w:rPr>
          <w:rFonts w:cs="Times New Roman" w:hAnsi="Times New Roman" w:ascii="Times New Roman"/>
          <w:color w:val="000000"/>
          <w:sz w:val="24"/>
          <w:szCs w:val="24"/>
          <w:lang w:val="hr-HR"/>
        </w:rPr>
        <w:t>veljače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</w:t>
      </w:r>
      <w:r w:rsidR="00A022FE">
        <w:rPr>
          <w:rFonts w:cs="Times New Roman" w:hAnsi="Times New Roman" w:ascii="Times New Roman"/>
          <w:color w:val="000000"/>
          <w:sz w:val="24"/>
          <w:szCs w:val="24"/>
          <w:lang w:val="hr-HR"/>
        </w:rPr>
        <w:t>8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godine radi unovčenja dijela imovine stečajnog dužnika opterećene </w:t>
      </w:r>
      <w:proofErr w:type="spellStart"/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razlučnim</w:t>
      </w:r>
      <w:proofErr w:type="spellEnd"/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pravom, odluču</w:t>
      </w:r>
      <w:r w:rsidR="00A022FE">
        <w:rPr>
          <w:rFonts w:cs="Times New Roman" w:hAnsi="Times New Roman" w:ascii="Times New Roman"/>
          <w:color w:val="000000"/>
          <w:sz w:val="24"/>
          <w:szCs w:val="24"/>
          <w:lang w:val="hr-HR"/>
        </w:rPr>
        <w:t>jući o dosudi nekretnina, dana 06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A022FE">
        <w:rPr>
          <w:rFonts w:cs="Times New Roman" w:hAnsi="Times New Roman" w:ascii="Times New Roman"/>
          <w:color w:val="000000"/>
          <w:sz w:val="24"/>
          <w:szCs w:val="24"/>
          <w:lang w:val="hr-HR"/>
        </w:rPr>
        <w:t>veljače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</w:t>
      </w:r>
      <w:r w:rsidR="00A022FE">
        <w:rPr>
          <w:rFonts w:cs="Times New Roman" w:hAnsi="Times New Roman" w:ascii="Times New Roman"/>
          <w:color w:val="000000"/>
          <w:sz w:val="24"/>
          <w:szCs w:val="24"/>
          <w:lang w:val="hr-HR"/>
        </w:rPr>
        <w:t>8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. godine</w:t>
      </w:r>
    </w:p>
    <w:p w:rsidRDefault="008C7C0A" w:rsidP="0036359C" w:rsidR="008C7C0A" w:rsidRPr="0036359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C7C0A" w:rsidP="0036359C" w:rsidR="008C7C0A" w:rsidRPr="0036359C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j e</w:t>
      </w:r>
    </w:p>
    <w:p w:rsidRDefault="008C7C0A" w:rsidP="0036359C" w:rsidR="008C7C0A" w:rsidRPr="0036359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C7C0A" w:rsidP="00A92709" w:rsidR="0090482F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I Ponuditelju - kupcu </w:t>
      </w:r>
      <w:r w:rsidR="00307BCC">
        <w:rPr>
          <w:rFonts w:cs="Times New Roman" w:hAnsi="Times New Roman" w:ascii="Times New Roman"/>
          <w:color w:val="000000"/>
          <w:sz w:val="24"/>
          <w:szCs w:val="24"/>
          <w:lang w:val="hr-HR"/>
        </w:rPr>
        <w:t>ŠERIFE SELMANI</w:t>
      </w:r>
      <w:r w:rsidR="00A9270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iz</w:t>
      </w:r>
      <w:r w:rsidR="00A92709" w:rsidRPr="00A9270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Nov</w:t>
      </w:r>
      <w:r w:rsidR="00A92709">
        <w:rPr>
          <w:rFonts w:cs="Times New Roman" w:hAnsi="Times New Roman" w:ascii="Times New Roman"/>
          <w:color w:val="000000"/>
          <w:sz w:val="24"/>
          <w:szCs w:val="24"/>
          <w:lang w:val="hr-HR"/>
        </w:rPr>
        <w:t>e</w:t>
      </w:r>
      <w:r w:rsidR="00A92709" w:rsidRPr="00A9270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Gradišk</w:t>
      </w:r>
      <w:r w:rsidR="00A92709">
        <w:rPr>
          <w:rFonts w:cs="Times New Roman" w:hAnsi="Times New Roman" w:ascii="Times New Roman"/>
          <w:color w:val="000000"/>
          <w:sz w:val="24"/>
          <w:szCs w:val="24"/>
          <w:lang w:val="hr-HR"/>
        </w:rPr>
        <w:t>e</w:t>
      </w:r>
      <w:r w:rsidR="00A92709" w:rsidRPr="00A92709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A9270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A92709" w:rsidRPr="00A9270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proofErr w:type="spellStart"/>
      <w:r w:rsidR="00A92709" w:rsidRPr="00A92709">
        <w:rPr>
          <w:rFonts w:cs="Times New Roman" w:hAnsi="Times New Roman" w:ascii="Times New Roman"/>
          <w:color w:val="000000"/>
          <w:sz w:val="24"/>
          <w:szCs w:val="24"/>
          <w:lang w:val="hr-HR"/>
        </w:rPr>
        <w:t>Reljkovićeva</w:t>
      </w:r>
      <w:proofErr w:type="spellEnd"/>
      <w:r w:rsidR="00A92709" w:rsidRPr="00A9270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30 </w:t>
      </w:r>
      <w:r w:rsidR="00A92709">
        <w:rPr>
          <w:rFonts w:cs="Times New Roman" w:hAnsi="Times New Roman" w:ascii="Times New Roman"/>
          <w:color w:val="000000"/>
          <w:sz w:val="24"/>
          <w:szCs w:val="24"/>
          <w:lang w:val="hr-HR"/>
        </w:rPr>
        <w:t>A,</w:t>
      </w:r>
      <w:r w:rsidR="00A92709" w:rsidRPr="00A9270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OIB 24222534050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dosuđuje se  imovina stečajnog dužnika</w:t>
      </w:r>
      <w:r w:rsidR="00DC322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90482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 to;</w:t>
      </w:r>
    </w:p>
    <w:p w:rsidRDefault="0090482F" w:rsidP="00A92709" w:rsidR="0090482F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43106D" w:rsidP="0043106D" w:rsidR="00A022FE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90482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90482F" w:rsidRPr="0090482F">
        <w:rPr>
          <w:rFonts w:cs="Times New Roman" w:hAnsi="Times New Roman" w:ascii="Times New Roman"/>
          <w:color w:val="000000"/>
          <w:sz w:val="24"/>
          <w:szCs w:val="24"/>
          <w:lang w:val="hr-HR"/>
        </w:rPr>
        <w:t>5. suvlasnički dio od 1/3 suvlasničkog dijela nekretnina</w:t>
      </w:r>
      <w:r w:rsidR="008C7C0A"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90482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8C7C0A"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upisan</w:t>
      </w:r>
      <w:r w:rsidR="0090482F">
        <w:rPr>
          <w:rFonts w:cs="Times New Roman" w:hAnsi="Times New Roman" w:ascii="Times New Roman"/>
          <w:color w:val="000000"/>
          <w:sz w:val="24"/>
          <w:szCs w:val="24"/>
          <w:lang w:val="hr-HR"/>
        </w:rPr>
        <w:t>ih</w:t>
      </w:r>
      <w:r w:rsidR="008C7C0A"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</w:t>
      </w:r>
      <w:proofErr w:type="spellStart"/>
      <w:r w:rsidR="008C7C0A"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zk.ul</w:t>
      </w:r>
      <w:proofErr w:type="spellEnd"/>
      <w:r w:rsidR="008C7C0A"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A92709">
        <w:rPr>
          <w:rFonts w:cs="Times New Roman" w:hAnsi="Times New Roman" w:ascii="Times New Roman"/>
          <w:color w:val="000000"/>
          <w:sz w:val="24"/>
          <w:szCs w:val="24"/>
          <w:lang w:val="hr-HR"/>
        </w:rPr>
        <w:t>1315</w:t>
      </w:r>
      <w:r w:rsidR="00E609DA" w:rsidRPr="00E609D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k.o.</w:t>
      </w:r>
      <w:r w:rsidR="00A92709">
        <w:rPr>
          <w:rFonts w:cs="Times New Roman" w:hAnsi="Times New Roman" w:ascii="Times New Roman"/>
          <w:color w:val="000000"/>
          <w:sz w:val="24"/>
          <w:szCs w:val="24"/>
          <w:lang w:val="hr-HR"/>
        </w:rPr>
        <w:t>Nova Gradiška</w:t>
      </w:r>
      <w:r w:rsidR="008C7C0A"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A9270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 </w:t>
      </w:r>
      <w:r w:rsidR="00A022FE" w:rsidRPr="00A022FE">
        <w:rPr>
          <w:rFonts w:cs="Times New Roman" w:hAnsi="Times New Roman" w:ascii="Times New Roman"/>
          <w:color w:val="000000"/>
          <w:sz w:val="24"/>
          <w:szCs w:val="24"/>
          <w:lang w:val="hr-HR"/>
        </w:rPr>
        <w:t>to:</w:t>
      </w:r>
    </w:p>
    <w:p w:rsidRDefault="00A92709" w:rsidP="00A92709" w:rsidR="00A92709" w:rsidRPr="00A022FE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A022FE" w:rsidP="00A92709" w:rsidR="00A022FE" w:rsidRPr="00A022FE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A022F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A022FE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A022FE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-   kč.br.2921/2 - zgrada - lokal u </w:t>
      </w:r>
      <w:proofErr w:type="spellStart"/>
      <w:r w:rsidRPr="00A022FE">
        <w:rPr>
          <w:rFonts w:cs="Times New Roman" w:hAnsi="Times New Roman" w:ascii="Times New Roman"/>
          <w:color w:val="000000"/>
          <w:sz w:val="24"/>
          <w:szCs w:val="24"/>
          <w:lang w:val="hr-HR"/>
        </w:rPr>
        <w:t>Reljkovićevoj</w:t>
      </w:r>
      <w:proofErr w:type="spellEnd"/>
      <w:r w:rsidRPr="00A022F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ulici broj 30 sa </w:t>
      </w:r>
      <w:smartTag w:element="metricconverter" w:uri="urn:schemas-microsoft-com:office:smarttags">
        <w:smartTagPr>
          <w:attr w:val="68 m2" w:name="ProductID"/>
        </w:smartTagPr>
        <w:r w:rsidRPr="00A022FE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68 m2</w:t>
        </w:r>
      </w:smartTag>
      <w:r w:rsidRPr="00A022F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8C7C0A" w:rsidP="0036359C" w:rsidR="008C7C0A" w:rsidRPr="0036359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8C7C0A" w:rsidP="0036359C" w:rsidR="008C7C0A" w:rsidRPr="0036359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II Kupac je dužan na ime </w:t>
      </w:r>
      <w:proofErr w:type="spellStart"/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kupovnine</w:t>
      </w:r>
      <w:proofErr w:type="spellEnd"/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 predmetne nekretnine uplatiti iznos od </w:t>
      </w:r>
      <w:r w:rsidR="009A23B4">
        <w:rPr>
          <w:rFonts w:cs="Times New Roman" w:hAnsi="Times New Roman" w:ascii="Times New Roman"/>
          <w:color w:val="000000"/>
          <w:sz w:val="24"/>
          <w:szCs w:val="24"/>
          <w:lang w:val="hr-HR"/>
        </w:rPr>
        <w:t>14.750,00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 umanjen za iznos uplaćene jamčevine u roku od 30 dana od dana zaključenja sudske javne dražbe tj. dana prodaje na depozitni  račun ovog  suda br. HR31 2390 0011 3000 0020 0, mo</w:t>
      </w:r>
      <w:r w:rsidR="00A92709">
        <w:rPr>
          <w:rFonts w:cs="Times New Roman" w:hAnsi="Times New Roman" w:ascii="Times New Roman"/>
          <w:color w:val="000000"/>
          <w:sz w:val="24"/>
          <w:szCs w:val="24"/>
          <w:lang w:val="hr-HR"/>
        </w:rPr>
        <w:t>del HR05 s pozivom na broj 221-352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-2012.  Ukoliko kupac kao jedini ponuditelj u ovom roku ne uplati </w:t>
      </w:r>
      <w:proofErr w:type="spellStart"/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kupovninu</w:t>
      </w:r>
      <w:proofErr w:type="spellEnd"/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, prodaja će se oglasiti nevažećom i odrediti nova dražba uz uvjete određene za prodaju koja je oglašena nevažećom, a kupac gubi pravo na povrat jamčevine.</w:t>
      </w:r>
    </w:p>
    <w:p w:rsidRDefault="008C7C0A" w:rsidP="0036359C" w:rsidR="008C7C0A" w:rsidRPr="0036359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C7C0A" w:rsidP="0036359C" w:rsidR="008C7C0A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III Određuje se upis prava vlasništva u korist kupca </w:t>
      </w:r>
      <w:r w:rsidR="00A92709" w:rsidRPr="00A9270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Šerife </w:t>
      </w:r>
      <w:proofErr w:type="spellStart"/>
      <w:r w:rsidR="00A92709" w:rsidRPr="00A92709">
        <w:rPr>
          <w:rFonts w:cs="Times New Roman" w:hAnsi="Times New Roman" w:ascii="Times New Roman"/>
          <w:color w:val="000000"/>
          <w:sz w:val="24"/>
          <w:szCs w:val="24"/>
          <w:lang w:val="hr-HR"/>
        </w:rPr>
        <w:t>Selmani</w:t>
      </w:r>
      <w:proofErr w:type="spellEnd"/>
      <w:r w:rsidR="00A92709" w:rsidRPr="00A9270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iz Nove Gradiške, </w:t>
      </w:r>
      <w:proofErr w:type="spellStart"/>
      <w:r w:rsidR="00A92709" w:rsidRPr="00A92709">
        <w:rPr>
          <w:rFonts w:cs="Times New Roman" w:hAnsi="Times New Roman" w:ascii="Times New Roman"/>
          <w:color w:val="000000"/>
          <w:sz w:val="24"/>
          <w:szCs w:val="24"/>
          <w:lang w:val="hr-HR"/>
        </w:rPr>
        <w:t>Reljkovićeva</w:t>
      </w:r>
      <w:proofErr w:type="spellEnd"/>
      <w:r w:rsidR="00A92709" w:rsidRPr="00A9270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30 A, OIB 24222534050</w:t>
      </w:r>
      <w:r w:rsidR="00A9270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na dosuđen</w:t>
      </w:r>
      <w:r w:rsidR="0043106D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m</w:t>
      </w:r>
      <w:r w:rsidR="008D7DD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43106D">
        <w:rPr>
          <w:rFonts w:cs="Times New Roman" w:hAnsi="Times New Roman" w:ascii="Times New Roman"/>
          <w:color w:val="000000"/>
          <w:sz w:val="24"/>
          <w:szCs w:val="24"/>
          <w:lang w:val="hr-HR"/>
        </w:rPr>
        <w:t>nekretninama i to:</w:t>
      </w:r>
      <w:r w:rsidR="008D7DD4">
        <w:rPr>
          <w:rFonts w:cs="Times New Roman" w:hAnsi="Times New Roman" w:ascii="Times New Roman"/>
          <w:color w:val="000000"/>
          <w:sz w:val="24"/>
          <w:szCs w:val="24"/>
          <w:lang w:val="hr-HR"/>
        </w:rPr>
        <w:t>5.</w:t>
      </w:r>
      <w:r w:rsidR="009A23B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suvlasničkom dijelu od 1/3 dijela  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nekretnina upisani</w:t>
      </w:r>
      <w:r w:rsidR="008D7DD4">
        <w:rPr>
          <w:rFonts w:cs="Times New Roman" w:hAnsi="Times New Roman" w:ascii="Times New Roman"/>
          <w:color w:val="000000"/>
          <w:sz w:val="24"/>
          <w:szCs w:val="24"/>
          <w:lang w:val="hr-HR"/>
        </w:rPr>
        <w:t>h u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proofErr w:type="spellStart"/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zk.ul</w:t>
      </w:r>
      <w:proofErr w:type="spellEnd"/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A92709">
        <w:rPr>
          <w:rFonts w:cs="Times New Roman" w:hAnsi="Times New Roman" w:ascii="Times New Roman"/>
          <w:color w:val="000000"/>
          <w:sz w:val="24"/>
          <w:szCs w:val="24"/>
          <w:lang w:val="hr-HR"/>
        </w:rPr>
        <w:t>1315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k.o. </w:t>
      </w:r>
      <w:r w:rsidR="00A92709">
        <w:rPr>
          <w:rFonts w:cs="Times New Roman" w:hAnsi="Times New Roman" w:ascii="Times New Roman"/>
          <w:color w:val="000000"/>
          <w:sz w:val="24"/>
          <w:szCs w:val="24"/>
          <w:lang w:val="hr-HR"/>
        </w:rPr>
        <w:t>Nova Gradiška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 to </w:t>
      </w:r>
      <w:r w:rsidR="00A92709" w:rsidRPr="00A9270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kč.br.2921/2 - zgrada - lokal u </w:t>
      </w:r>
      <w:proofErr w:type="spellStart"/>
      <w:r w:rsidR="00A92709" w:rsidRPr="00A92709">
        <w:rPr>
          <w:rFonts w:cs="Times New Roman" w:hAnsi="Times New Roman" w:ascii="Times New Roman"/>
          <w:color w:val="000000"/>
          <w:sz w:val="24"/>
          <w:szCs w:val="24"/>
          <w:lang w:val="hr-HR"/>
        </w:rPr>
        <w:t>Reljkovićevoj</w:t>
      </w:r>
      <w:proofErr w:type="spellEnd"/>
      <w:r w:rsidR="00A92709" w:rsidRPr="00A9270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ulici broj 30 sa </w:t>
      </w:r>
      <w:smartTag w:element="metricconverter" w:uri="urn:schemas-microsoft-com:office:smarttags">
        <w:smartTagPr>
          <w:attr w:val="68 m2" w:name="ProductID"/>
        </w:smartTagPr>
        <w:r w:rsidR="00A92709" w:rsidRPr="00A92709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68 m2</w:t>
        </w:r>
      </w:smartTag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a nakon pravomoćnosti ovoga rješenja o dosudi i nakon što kupac položi - uplati  iznos </w:t>
      </w:r>
      <w:proofErr w:type="spellStart"/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kupovnine</w:t>
      </w:r>
      <w:proofErr w:type="spellEnd"/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naveden u točci II izreke ovoga rješenja.</w:t>
      </w:r>
    </w:p>
    <w:p w:rsidRDefault="0043106D" w:rsidP="0036359C" w:rsidR="0043106D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43106D" w:rsidP="0036359C" w:rsidR="0043106D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43106D" w:rsidP="0036359C" w:rsidR="0043106D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43106D" w:rsidP="0036359C" w:rsidR="0043106D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77622" w:rsidP="00E77622" w:rsidR="0043106D" w:rsidRPr="0036359C">
      <w:pPr>
        <w:pStyle w:val="Bezproreda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E77622">
        <w:rPr>
          <w:rFonts w:cs="Times New Roman" w:hAnsi="Times New Roman" w:ascii="Times New Roman"/>
          <w:b/>
          <w:color w:val="000000"/>
          <w:sz w:val="24"/>
          <w:szCs w:val="24"/>
        </w:rPr>
        <w:lastRenderedPageBreak/>
        <w:t>Broj</w:t>
      </w:r>
      <w:proofErr w:type="gramStart"/>
      <w:r w:rsidRPr="00E77622">
        <w:rPr>
          <w:rFonts w:cs="Times New Roman" w:hAnsi="Times New Roman" w:ascii="Times New Roman"/>
          <w:b/>
          <w:color w:val="000000"/>
          <w:sz w:val="24"/>
          <w:szCs w:val="24"/>
        </w:rPr>
        <w:t>:7</w:t>
      </w:r>
      <w:proofErr w:type="gramEnd"/>
      <w:r w:rsidRPr="00E77622">
        <w:rPr>
          <w:rFonts w:cs="Times New Roman" w:hAnsi="Times New Roman" w:ascii="Times New Roman"/>
          <w:b/>
          <w:color w:val="000000"/>
          <w:sz w:val="24"/>
          <w:szCs w:val="24"/>
        </w:rPr>
        <w:t>/ St-352/2012-190</w:t>
      </w:r>
    </w:p>
    <w:p w:rsidRDefault="008C7C0A" w:rsidP="0036359C" w:rsidR="008C7C0A" w:rsidRPr="0036359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36359C" w:rsidP="0036359C" w:rsidR="008C7C0A" w:rsidRPr="0036359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8C7C0A"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IV Određuje se brisanje tereta i prava koja prestaju prodajom u zemljišnim</w:t>
      </w:r>
    </w:p>
    <w:p w:rsidRDefault="008C7C0A" w:rsidP="0036359C" w:rsidR="008C7C0A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knjigama i to:</w:t>
      </w:r>
    </w:p>
    <w:p w:rsidRDefault="0048102C" w:rsidP="0036359C" w:rsidR="0048102C" w:rsidRPr="0036359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C7C0A" w:rsidP="0043106D" w:rsidR="00224949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na listu B</w:t>
      </w:r>
      <w:r w:rsid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1D2A21" w:rsidP="0036359C" w:rsidR="008C7C0A" w:rsidRPr="0036359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8C7C0A"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- redni broj 2.1. – broj Z-</w:t>
      </w:r>
      <w:r w:rsidR="00AD09F3">
        <w:rPr>
          <w:rFonts w:cs="Times New Roman" w:hAnsi="Times New Roman" w:ascii="Times New Roman"/>
          <w:color w:val="000000"/>
          <w:sz w:val="24"/>
          <w:szCs w:val="24"/>
          <w:lang w:val="hr-HR"/>
        </w:rPr>
        <w:t>3796/12</w:t>
      </w:r>
      <w:r w:rsidR="008C7C0A"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– zabilježbe otvaranja stečajnog postupka izvršene po osnovi rješenja Trgovačkog suda u Osijeku, Stalne službe u Slavonskom Brodu</w:t>
      </w:r>
      <w:r w:rsidR="00AD09F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poslovni broj 7/St-352/2012-5</w:t>
      </w:r>
      <w:r w:rsidR="008C7C0A"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 </w:t>
      </w:r>
      <w:r w:rsidR="00AD09F3">
        <w:rPr>
          <w:rFonts w:cs="Times New Roman" w:hAnsi="Times New Roman" w:ascii="Times New Roman"/>
          <w:color w:val="000000"/>
          <w:sz w:val="24"/>
          <w:szCs w:val="24"/>
          <w:lang w:val="hr-HR"/>
        </w:rPr>
        <w:t>06</w:t>
      </w:r>
      <w:r w:rsidR="008C7C0A"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AD09F3">
        <w:rPr>
          <w:rFonts w:cs="Times New Roman" w:hAnsi="Times New Roman" w:ascii="Times New Roman"/>
          <w:color w:val="000000"/>
          <w:sz w:val="24"/>
          <w:szCs w:val="24"/>
          <w:lang w:val="hr-HR"/>
        </w:rPr>
        <w:t>prosinca</w:t>
      </w:r>
      <w:r w:rsidR="008C7C0A"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2012. godine</w:t>
      </w:r>
    </w:p>
    <w:p w:rsidRDefault="0048102C" w:rsidP="0048102C" w:rsidR="0048102C" w:rsidRPr="0036359C">
      <w:pPr>
        <w:pStyle w:val="Bezproreda"/>
        <w:jc w:val="right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36359C" w:rsidP="0036359C" w:rsidR="008C7C0A" w:rsidRPr="0036359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8C7C0A"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-  redni broj 3.1. – broj  Z-</w:t>
      </w:r>
      <w:r w:rsidR="00AD09F3">
        <w:rPr>
          <w:rFonts w:cs="Times New Roman" w:hAnsi="Times New Roman" w:ascii="Times New Roman"/>
          <w:color w:val="000000"/>
          <w:sz w:val="24"/>
          <w:szCs w:val="24"/>
          <w:lang w:val="hr-HR"/>
        </w:rPr>
        <w:t>1210/13</w:t>
      </w:r>
      <w:r w:rsidR="008C7C0A"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- zabilježbe prodaje </w:t>
      </w:r>
      <w:r w:rsidR="00AD09F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</w:t>
      </w:r>
      <w:r w:rsidR="008C7C0A"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stečajnom postupku izvršene po osnovi rješenja Trgovačkog suda u Osijeku, Stalne službe u Slavonskom Brodu poslovni broj 7/St</w:t>
      </w:r>
      <w:r w:rsidR="00AD09F3">
        <w:rPr>
          <w:rFonts w:cs="Times New Roman" w:hAnsi="Times New Roman" w:ascii="Times New Roman"/>
          <w:color w:val="000000"/>
          <w:sz w:val="24"/>
          <w:szCs w:val="24"/>
          <w:lang w:val="hr-HR"/>
        </w:rPr>
        <w:t>-352</w:t>
      </w:r>
      <w:r w:rsidR="008C7C0A"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/2012-</w:t>
      </w:r>
      <w:r w:rsidR="00AD09F3">
        <w:rPr>
          <w:rFonts w:cs="Times New Roman" w:hAnsi="Times New Roman" w:ascii="Times New Roman"/>
          <w:color w:val="000000"/>
          <w:sz w:val="24"/>
          <w:szCs w:val="24"/>
          <w:lang w:val="hr-HR"/>
        </w:rPr>
        <w:t>32</w:t>
      </w:r>
      <w:r w:rsidR="008C7C0A"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 </w:t>
      </w:r>
      <w:r w:rsidR="00AD09F3">
        <w:rPr>
          <w:rFonts w:cs="Times New Roman" w:hAnsi="Times New Roman" w:ascii="Times New Roman"/>
          <w:color w:val="000000"/>
          <w:sz w:val="24"/>
          <w:szCs w:val="24"/>
          <w:lang w:val="hr-HR"/>
        </w:rPr>
        <w:t>02</w:t>
      </w:r>
      <w:r w:rsidR="008C7C0A"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AD09F3">
        <w:rPr>
          <w:rFonts w:cs="Times New Roman" w:hAnsi="Times New Roman" w:ascii="Times New Roman"/>
          <w:color w:val="000000"/>
          <w:sz w:val="24"/>
          <w:szCs w:val="24"/>
          <w:lang w:val="hr-HR"/>
        </w:rPr>
        <w:t>travnja</w:t>
      </w:r>
      <w:r w:rsidR="008C7C0A"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2013. godine,</w:t>
      </w:r>
    </w:p>
    <w:p w:rsidRDefault="008C7C0A" w:rsidP="0036359C" w:rsidR="008C7C0A" w:rsidRPr="0036359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</w:t>
      </w:r>
    </w:p>
    <w:p w:rsidRDefault="008C7C0A" w:rsidP="0036359C" w:rsidR="008C7C0A" w:rsidRPr="0036359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na listu C</w:t>
      </w:r>
    </w:p>
    <w:p w:rsidRDefault="008C7C0A" w:rsidP="0036359C" w:rsidR="008C7C0A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43106D" w:rsidP="0036359C" w:rsidR="009127E3" w:rsidRPr="004D2440">
      <w:pPr>
        <w:pStyle w:val="Bezprored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Na </w:t>
      </w:r>
      <w:r w:rsidR="004D361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5.</w:t>
      </w: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suvlasničkom </w:t>
      </w:r>
      <w:r w:rsidR="009127E3" w:rsidRPr="004D244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di</w:t>
      </w: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jelu</w:t>
      </w:r>
      <w:r w:rsidR="009127E3" w:rsidRPr="004D244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: (1/3)</w:t>
      </w:r>
    </w:p>
    <w:p w:rsidRDefault="009127E3" w:rsidP="0036359C" w:rsidR="009127E3" w:rsidRPr="0036359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C7C0A" w:rsidP="0036359C" w:rsidR="008C7C0A">
      <w:pPr>
        <w:pStyle w:val="Bezproreda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- redni broj 1.1. – broj Z-</w:t>
      </w:r>
      <w:r w:rsidR="002573E4" w:rsidRPr="00E77622">
        <w:rPr>
          <w:rFonts w:cs="Times New Roman" w:hAnsi="Times New Roman" w:ascii="Times New Roman"/>
          <w:color w:val="000000"/>
          <w:sz w:val="24"/>
          <w:szCs w:val="24"/>
          <w:lang w:val="hr-HR"/>
        </w:rPr>
        <w:t>4539/09</w:t>
      </w:r>
      <w:r w:rsidRPr="00E7762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–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uknjižbe prava zaloga na nekretnine upisane u A</w:t>
      </w:r>
      <w:r w:rsid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radi osiguranja tražbine predlagatelja u visini od 20.300,00 </w:t>
      </w:r>
      <w:proofErr w:type="spellStart"/>
      <w:r w:rsid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>Eur</w:t>
      </w:r>
      <w:proofErr w:type="spellEnd"/>
      <w:r w:rsid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-a u kunskoj protuvrijednosti po srednjem tečaju Banke, uvećano za pripadajuću kamatu od 6 M EURIBOR + 9% godišnje </w:t>
      </w:r>
      <w:r w:rsidR="00B87EED">
        <w:rPr>
          <w:rFonts w:cs="Times New Roman" w:hAnsi="Times New Roman" w:ascii="Times New Roman"/>
          <w:color w:val="000000"/>
          <w:sz w:val="24"/>
          <w:szCs w:val="24"/>
          <w:lang w:val="hr-HR"/>
        </w:rPr>
        <w:t>dekurzivno</w:t>
      </w:r>
      <w:r w:rsid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 za sve ostale troškove  </w:t>
      </w:r>
      <w:r w:rsidR="002573E4"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>izvršene po osnovi Ugovora o kreditu broj</w:t>
      </w:r>
      <w:r w:rsid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809</w:t>
      </w:r>
      <w:r w:rsidR="00B87EED">
        <w:rPr>
          <w:rFonts w:cs="Times New Roman" w:hAnsi="Times New Roman" w:ascii="Times New Roman"/>
          <w:color w:val="000000"/>
          <w:sz w:val="24"/>
          <w:szCs w:val="24"/>
          <w:lang w:val="hr-HR"/>
        </w:rPr>
        <w:t>-</w:t>
      </w:r>
      <w:r w:rsid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>51005183/2009 sa Sporazumom o osiguranju novčane tražbine od 08.</w:t>
      </w:r>
      <w:r w:rsidR="00B87EE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>rujna 2009.</w:t>
      </w:r>
      <w:r w:rsidR="00B87EE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godine </w:t>
      </w:r>
      <w:proofErr w:type="spellStart"/>
      <w:r w:rsid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>soleminiziranom</w:t>
      </w:r>
      <w:proofErr w:type="spellEnd"/>
      <w:r w:rsid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 javnom bilježniku Draženu Zima iz Nove Gradiške, pod broj </w:t>
      </w:r>
      <w:proofErr w:type="spellStart"/>
      <w:r w:rsid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>Ov</w:t>
      </w:r>
      <w:proofErr w:type="spellEnd"/>
      <w:r w:rsid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-10493/09 </w:t>
      </w:r>
      <w:r w:rsidR="002573E4" w:rsidRPr="00E77622">
        <w:rPr>
          <w:rFonts w:cs="Times New Roman" w:hAnsi="Times New Roman" w:ascii="Times New Roman"/>
          <w:color w:val="000000"/>
          <w:sz w:val="24"/>
          <w:szCs w:val="24"/>
          <w:lang w:val="hr-HR"/>
        </w:rPr>
        <w:t>za korist B2 Kapital d.o.o., Radnička cesta 41, Zagreb, OIB</w:t>
      </w:r>
      <w:r w:rsidR="00E609DA" w:rsidRPr="00E7762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2573E4" w:rsidRPr="00E7762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57509775367</w:t>
      </w:r>
    </w:p>
    <w:p w:rsidRDefault="002573E4" w:rsidP="0036359C" w:rsidR="002573E4" w:rsidRPr="0036359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C7C0A" w:rsidP="00B317A1" w:rsidR="008C7C0A" w:rsidRPr="002573E4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- redni broj </w:t>
      </w:r>
      <w:r w:rsidR="00E609DA">
        <w:rPr>
          <w:rFonts w:cs="Times New Roman" w:hAnsi="Times New Roman" w:ascii="Times New Roman"/>
          <w:color w:val="000000"/>
          <w:sz w:val="24"/>
          <w:szCs w:val="24"/>
          <w:lang w:val="hr-HR"/>
        </w:rPr>
        <w:t>1.3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. – broj Z-</w:t>
      </w:r>
      <w:r w:rsid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>4796/17</w:t>
      </w:r>
      <w:r w:rsidR="00B317A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>–</w:t>
      </w:r>
      <w:r w:rsidR="00B317A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>UKNJIŽBA,USTUPANJE ZALOŽNOG PRAVA, UGOVOR O USTUPU TRAŽBINE 17.12.2014.</w:t>
      </w:r>
      <w:r w:rsidR="002573E4" w:rsidRPr="002573E4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 w:rsidR="002573E4"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>za korist B2 Kapital d.o.o., Radnička cesta 41, Zagreb, OIB  57509775367</w:t>
      </w:r>
    </w:p>
    <w:p w:rsidRDefault="008C7C0A" w:rsidP="0036359C" w:rsidR="008C7C0A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43106D" w:rsidP="0043106D" w:rsidR="0043106D">
      <w:pPr>
        <w:pStyle w:val="Bezproreda"/>
        <w:numPr>
          <w:ilvl w:val="0"/>
          <w:numId w:val="7"/>
        </w:numPr>
        <w:jc w:val="both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43106D">
        <w:rPr>
          <w:rFonts w:cs="Times New Roman" w:hAnsi="Times New Roman" w:ascii="Times New Roman"/>
          <w:b/>
          <w:sz w:val="24"/>
          <w:szCs w:val="24"/>
          <w:lang w:val="hr-HR"/>
        </w:rPr>
        <w:t>Na</w:t>
      </w:r>
      <w:r w:rsidR="00B87EED">
        <w:rPr>
          <w:rFonts w:cs="Times New Roman" w:hAnsi="Times New Roman" w:ascii="Times New Roman"/>
          <w:b/>
          <w:sz w:val="24"/>
          <w:szCs w:val="24"/>
          <w:lang w:val="hr-HR"/>
        </w:rPr>
        <w:t xml:space="preserve"> 5.</w:t>
      </w:r>
      <w:r w:rsidRPr="0043106D">
        <w:rPr>
          <w:rFonts w:cs="Times New Roman" w:hAnsi="Times New Roman" w:ascii="Times New Roman"/>
          <w:b/>
          <w:sz w:val="24"/>
          <w:szCs w:val="24"/>
          <w:lang w:val="hr-HR"/>
        </w:rPr>
        <w:t xml:space="preserve"> suvlasničkom dijelu: (1/3)</w:t>
      </w:r>
    </w:p>
    <w:p w:rsidRDefault="0043106D" w:rsidP="0043106D" w:rsidR="0043106D" w:rsidRPr="0043106D">
      <w:pPr>
        <w:pStyle w:val="Bezproreda"/>
        <w:ind w:left="1770"/>
        <w:jc w:val="both"/>
        <w:rPr>
          <w:rFonts w:cs="Times New Roman" w:hAnsi="Times New Roman" w:ascii="Times New Roman"/>
          <w:b/>
          <w:sz w:val="24"/>
          <w:szCs w:val="24"/>
          <w:lang w:val="hr-HR"/>
        </w:rPr>
      </w:pPr>
    </w:p>
    <w:p w:rsidRDefault="008C7C0A" w:rsidP="0036359C" w:rsidR="008C7C0A" w:rsidRPr="002573E4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- redni broj </w:t>
      </w:r>
      <w:r w:rsid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>2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43106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1. – broj Z-</w:t>
      </w:r>
      <w:r w:rsid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>4968/09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–</w:t>
      </w:r>
      <w:r w:rsid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2573E4"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uknjižbe prava zaloga na nekretnine upisane u A radi osiguranja tražbine predlagatelja u visini od </w:t>
      </w:r>
      <w:r w:rsid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>6.000</w:t>
      </w:r>
      <w:r w:rsidR="002573E4"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,00 </w:t>
      </w:r>
      <w:proofErr w:type="spellStart"/>
      <w:r w:rsidR="002573E4"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>Eur</w:t>
      </w:r>
      <w:proofErr w:type="spellEnd"/>
      <w:r w:rsidR="002573E4"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-a u kunskoj protuvrijednosti po srednjem tečaju Banke, uvećano za pripadajuću kamatu od 6 M EURIBOR + 9% godišnje </w:t>
      </w:r>
      <w:r w:rsidR="00B87EED"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>dekurzivno</w:t>
      </w:r>
      <w:r w:rsidR="002573E4"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 za sve ostale troškove  izvršene po osnovi Ugovora o kreditu broj 809</w:t>
      </w:r>
      <w:r w:rsidR="00B87EED">
        <w:rPr>
          <w:rFonts w:cs="Times New Roman" w:hAnsi="Times New Roman" w:ascii="Times New Roman"/>
          <w:color w:val="000000"/>
          <w:sz w:val="24"/>
          <w:szCs w:val="24"/>
          <w:lang w:val="hr-HR"/>
        </w:rPr>
        <w:t>-</w:t>
      </w:r>
      <w:r w:rsidR="002573E4"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>51005</w:t>
      </w:r>
      <w:r w:rsidR="00B87EED">
        <w:rPr>
          <w:rFonts w:cs="Times New Roman" w:hAnsi="Times New Roman" w:ascii="Times New Roman"/>
          <w:color w:val="000000"/>
          <w:sz w:val="24"/>
          <w:szCs w:val="24"/>
          <w:lang w:val="hr-HR"/>
        </w:rPr>
        <w:t>49</w:t>
      </w:r>
      <w:r w:rsidR="002573E4"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3/2009 sa Sporazumom o </w:t>
      </w:r>
      <w:r w:rsidR="00E202E2">
        <w:rPr>
          <w:rFonts w:cs="Times New Roman" w:hAnsi="Times New Roman" w:ascii="Times New Roman"/>
          <w:color w:val="000000"/>
          <w:sz w:val="24"/>
          <w:szCs w:val="24"/>
          <w:lang w:val="hr-HR"/>
        </w:rPr>
        <w:t>osiguranju novčane tražbine od 14</w:t>
      </w:r>
      <w:r w:rsidR="002573E4"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E202E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listopada</w:t>
      </w:r>
      <w:r w:rsidR="002573E4"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2009.</w:t>
      </w:r>
      <w:r w:rsidR="00E202E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2573E4"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godine </w:t>
      </w:r>
      <w:proofErr w:type="spellStart"/>
      <w:r w:rsidR="002573E4"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>soleminiziranom</w:t>
      </w:r>
      <w:proofErr w:type="spellEnd"/>
      <w:r w:rsidR="002573E4"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 javnom bilježniku Draženu Zima iz Nove Gradiške, pod broj </w:t>
      </w:r>
      <w:proofErr w:type="spellStart"/>
      <w:r w:rsidR="002573E4"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>Ov</w:t>
      </w:r>
      <w:proofErr w:type="spellEnd"/>
      <w:r w:rsidR="002573E4"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>-1</w:t>
      </w:r>
      <w:r w:rsidR="00B87EED">
        <w:rPr>
          <w:rFonts w:cs="Times New Roman" w:hAnsi="Times New Roman" w:ascii="Times New Roman"/>
          <w:color w:val="000000"/>
          <w:sz w:val="24"/>
          <w:szCs w:val="24"/>
          <w:lang w:val="hr-HR"/>
        </w:rPr>
        <w:t>1822</w:t>
      </w:r>
      <w:r w:rsidR="002573E4"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>/09 za korist Hypo Alpe</w:t>
      </w:r>
      <w:r w:rsidR="00B87EE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-</w:t>
      </w:r>
      <w:r w:rsidR="002573E4"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proofErr w:type="spellStart"/>
      <w:r w:rsidR="002573E4"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>Adria</w:t>
      </w:r>
      <w:proofErr w:type="spellEnd"/>
      <w:r w:rsidR="002573E4"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proofErr w:type="spellStart"/>
      <w:r w:rsidR="002573E4"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>bank</w:t>
      </w:r>
      <w:proofErr w:type="spellEnd"/>
      <w:r w:rsidR="002573E4"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d.d. OIB 1403633877 Zagreb, Slavonska avenija 6</w:t>
      </w:r>
    </w:p>
    <w:p w:rsidRDefault="00E4480D" w:rsidP="0036359C" w:rsidR="00E4480D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40BDF" w:rsidP="00F40BDF" w:rsidR="002573E4">
      <w:pPr>
        <w:pStyle w:val="Bezproreda"/>
        <w:ind w:left="1410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1.</w:t>
      </w:r>
      <w:r w:rsidR="002573E4" w:rsidRPr="008D7DD4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Na suvlasnički dio: 5</w:t>
      </w:r>
      <w:r w:rsidR="008D7DD4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 w:rsidR="002573E4" w:rsidRPr="008D7DD4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(1/3</w:t>
      </w:r>
      <w:r w:rsidR="008D7DD4" w:rsidRPr="008D7DD4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)</w:t>
      </w:r>
    </w:p>
    <w:p w:rsidRDefault="008D7DD4" w:rsidP="008D7DD4" w:rsidR="008D7DD4">
      <w:pPr>
        <w:pStyle w:val="Bezproreda"/>
        <w:ind w:left="1770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</w:p>
    <w:p w:rsidRDefault="008D7DD4" w:rsidP="008D7DD4" w:rsidR="004D244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8D7DD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redni broj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1.1. – broj Z-1102/12</w:t>
      </w:r>
      <w:r w:rsidR="00B87EE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-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uknjižbe  ovršnog prava zaloga na nekretnine u A radi osiguranja novčane tražbine predlagatelja osiguranja u ukupnom iznosu 28.520,58 Kn (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dvadesetosamtisućapetstodvadestkuna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pedesetosamlipa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) sa propisanom zakonskom zateznom kamatama na iznos glavnice od 2</w:t>
      </w:r>
      <w:r w:rsidR="00E202E2">
        <w:rPr>
          <w:rFonts w:cs="Times New Roman" w:hAnsi="Times New Roman" w:ascii="Times New Roman"/>
          <w:color w:val="000000"/>
          <w:sz w:val="24"/>
          <w:szCs w:val="24"/>
          <w:lang w:val="hr-HR"/>
        </w:rPr>
        <w:t>2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E202E2">
        <w:rPr>
          <w:rFonts w:cs="Times New Roman" w:hAnsi="Times New Roman" w:ascii="Times New Roman"/>
          <w:color w:val="000000"/>
          <w:sz w:val="24"/>
          <w:szCs w:val="24"/>
          <w:lang w:val="hr-HR"/>
        </w:rPr>
        <w:t>605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E202E2">
        <w:rPr>
          <w:rFonts w:cs="Times New Roman" w:hAnsi="Times New Roman" w:ascii="Times New Roman"/>
          <w:color w:val="000000"/>
          <w:sz w:val="24"/>
          <w:szCs w:val="24"/>
          <w:lang w:val="hr-HR"/>
        </w:rPr>
        <w:t>19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 koja teče od dana 21.</w:t>
      </w:r>
      <w:r w:rsidR="00E202E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siječnja 2012.</w:t>
      </w:r>
      <w:r w:rsidR="00E202E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godine kao i trošak prijedloga od 1.000,00 Kn </w:t>
      </w:r>
      <w:r w:rsidR="00B87EE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izvršene po osnovi rješenja o osiguranju Općinskog suda u Novoj Gradiški od 19. ožujka 2012.godine broj </w:t>
      </w:r>
      <w:proofErr w:type="spellStart"/>
      <w:r w:rsidR="00B87EED">
        <w:rPr>
          <w:rFonts w:cs="Times New Roman" w:hAnsi="Times New Roman" w:ascii="Times New Roman"/>
          <w:color w:val="000000"/>
          <w:sz w:val="24"/>
          <w:szCs w:val="24"/>
          <w:lang w:val="hr-HR"/>
        </w:rPr>
        <w:t>Ovr</w:t>
      </w:r>
      <w:proofErr w:type="spellEnd"/>
      <w:r w:rsidR="00B87EE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-316/12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za korist Republike Hrvatske</w:t>
      </w:r>
      <w:r w:rsidR="00B87EED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Ministarstva financija Porezne uprave Područnog ureda Slavonski Brod</w:t>
      </w:r>
    </w:p>
    <w:p w:rsidRDefault="00E77622" w:rsidP="00E77622" w:rsidR="00E77622" w:rsidRPr="00E77622">
      <w:pPr>
        <w:pStyle w:val="Bezproreda"/>
        <w:jc w:val="right"/>
        <w:rPr>
          <w:rFonts w:cs="Times New Roman" w:hAnsi="Times New Roman" w:ascii="Times New Roman"/>
          <w:b/>
          <w:color w:val="000000"/>
          <w:sz w:val="24"/>
          <w:szCs w:val="24"/>
        </w:rPr>
      </w:pPr>
      <w:r w:rsidRPr="00E77622">
        <w:rPr>
          <w:rFonts w:cs="Times New Roman" w:hAnsi="Times New Roman" w:ascii="Times New Roman"/>
          <w:b/>
          <w:color w:val="000000"/>
          <w:sz w:val="24"/>
          <w:szCs w:val="24"/>
        </w:rPr>
        <w:lastRenderedPageBreak/>
        <w:t>Broj</w:t>
      </w:r>
      <w:proofErr w:type="gramStart"/>
      <w:r w:rsidRPr="00E77622">
        <w:rPr>
          <w:rFonts w:cs="Times New Roman" w:hAnsi="Times New Roman" w:ascii="Times New Roman"/>
          <w:b/>
          <w:color w:val="000000"/>
          <w:sz w:val="24"/>
          <w:szCs w:val="24"/>
        </w:rPr>
        <w:t>:7</w:t>
      </w:r>
      <w:proofErr w:type="gramEnd"/>
      <w:r w:rsidRPr="00E77622">
        <w:rPr>
          <w:rFonts w:cs="Times New Roman" w:hAnsi="Times New Roman" w:ascii="Times New Roman"/>
          <w:b/>
          <w:color w:val="000000"/>
          <w:sz w:val="24"/>
          <w:szCs w:val="24"/>
        </w:rPr>
        <w:t>/ St-352/2012-190</w:t>
      </w:r>
    </w:p>
    <w:p w:rsidRDefault="00E77622" w:rsidP="008D7DD4" w:rsidR="00E77622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4D2440" w:rsidP="008D7DD4" w:rsidR="004D244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V Utvrđuje se da na </w:t>
      </w:r>
      <w:r w:rsidRPr="00E77622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4. suvlasničkom dijelu</w:t>
      </w:r>
      <w:r w:rsidR="0043106D" w:rsidRPr="00E77622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nekretnina</w:t>
      </w:r>
      <w:r w:rsidRPr="00E77622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od 2/3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vlasništvu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Selmani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Sabita (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Redžepov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) OIB 37007017422 iz Nove Gradiške,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Reljkovićeva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30 A na listu C i dalje </w:t>
      </w:r>
      <w:r w:rsidRPr="00E77622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ostaju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E77622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upisani tereti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pod rednim brojem </w:t>
      </w:r>
      <w:r w:rsidRPr="004D244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1</w:t>
      </w: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.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1.1 broj Z-4539/09, redni broj 1.3. broj Z-4796/2017 i redni broj </w:t>
      </w:r>
      <w:r w:rsidRPr="004D244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2.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2.1. broj Z-4968/09 i da </w:t>
      </w:r>
      <w:r w:rsidRPr="00E77622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nisu predmetom brisanja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 osnovi ovoga rješenja</w:t>
      </w:r>
    </w:p>
    <w:p w:rsidRDefault="008C7C0A" w:rsidP="0036359C" w:rsidR="00224949">
      <w:pPr>
        <w:pStyle w:val="Bezproreda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E4480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ab/>
      </w:r>
    </w:p>
    <w:p w:rsidRDefault="00224949" w:rsidP="0036359C" w:rsidR="008C7C0A" w:rsidRPr="00CE5AA7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8C7C0A"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>V</w:t>
      </w:r>
      <w:r w:rsidR="004D2440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="008C7C0A"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Nekretnine iz točke I ovoga rješenja predat će se kupcu zaključkom o pr</w:t>
      </w:r>
      <w:r w:rsidR="004D2440">
        <w:rPr>
          <w:rFonts w:cs="Times New Roman" w:hAnsi="Times New Roman" w:ascii="Times New Roman"/>
          <w:color w:val="000000"/>
          <w:sz w:val="24"/>
          <w:szCs w:val="24"/>
          <w:lang w:val="hr-HR"/>
        </w:rPr>
        <w:t>o</w:t>
      </w:r>
      <w:r w:rsidR="008C7C0A"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daji nakon što ovo rješenje postaje pravomoćno i nakon što kupac položi iznos </w:t>
      </w:r>
      <w:proofErr w:type="spellStart"/>
      <w:r w:rsidR="008C7C0A"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kupovnine</w:t>
      </w:r>
      <w:proofErr w:type="spellEnd"/>
      <w:r w:rsidR="008C7C0A"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određen točkom II izreke rješenja.</w:t>
      </w:r>
    </w:p>
    <w:p w:rsidRDefault="008C7C0A" w:rsidP="0036359C" w:rsidR="008C7C0A" w:rsidRPr="00E4480D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lang w:val="hr-HR"/>
        </w:rPr>
      </w:pPr>
    </w:p>
    <w:p w:rsidRDefault="00CE5AA7" w:rsidP="004D2440" w:rsidR="004D2440" w:rsidRPr="004D244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 </w:t>
      </w: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ab/>
      </w:r>
      <w:r w:rsidR="008C7C0A"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>V</w:t>
      </w:r>
      <w:r w:rsidR="004D2440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="008C7C0A"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>I U zemljišnim knjigama Općinskog suda u Slavonskom Brodu</w:t>
      </w:r>
      <w:r w:rsidR="00B87EE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zemljišnoknjižni odjel Nova Gradiška</w:t>
      </w:r>
      <w:r w:rsidR="008C7C0A"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</w:t>
      </w:r>
      <w:proofErr w:type="spellStart"/>
      <w:r w:rsidR="004D2440" w:rsidRPr="004D2440">
        <w:rPr>
          <w:rFonts w:cs="Times New Roman" w:hAnsi="Times New Roman" w:ascii="Times New Roman"/>
          <w:color w:val="000000"/>
          <w:sz w:val="24"/>
          <w:szCs w:val="24"/>
          <w:lang w:val="hr-HR"/>
        </w:rPr>
        <w:t>zk.ul</w:t>
      </w:r>
      <w:proofErr w:type="spellEnd"/>
      <w:r w:rsidR="004D2440" w:rsidRPr="004D2440">
        <w:rPr>
          <w:rFonts w:cs="Times New Roman" w:hAnsi="Times New Roman" w:ascii="Times New Roman"/>
          <w:color w:val="000000"/>
          <w:sz w:val="24"/>
          <w:szCs w:val="24"/>
          <w:lang w:val="hr-HR"/>
        </w:rPr>
        <w:t>. 1315 k.o.</w:t>
      </w:r>
      <w:r w:rsidR="006810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4D2440" w:rsidRPr="004D2440">
        <w:rPr>
          <w:rFonts w:cs="Times New Roman" w:hAnsi="Times New Roman" w:ascii="Times New Roman"/>
          <w:color w:val="000000"/>
          <w:sz w:val="24"/>
          <w:szCs w:val="24"/>
          <w:lang w:val="hr-HR"/>
        </w:rPr>
        <w:t>Nova Gradiška i to</w:t>
      </w:r>
      <w:r w:rsidR="00E7762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</w:t>
      </w:r>
      <w:r w:rsidR="004D2440" w:rsidRPr="004D24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5. suvlasničk</w:t>
      </w:r>
      <w:r w:rsidR="00E77622">
        <w:rPr>
          <w:rFonts w:cs="Times New Roman" w:hAnsi="Times New Roman" w:ascii="Times New Roman"/>
          <w:color w:val="000000"/>
          <w:sz w:val="24"/>
          <w:szCs w:val="24"/>
          <w:lang w:val="hr-HR"/>
        </w:rPr>
        <w:t>om</w:t>
      </w:r>
      <w:r w:rsidR="004D2440" w:rsidRPr="004D24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di</w:t>
      </w:r>
      <w:r w:rsidR="00E77622">
        <w:rPr>
          <w:rFonts w:cs="Times New Roman" w:hAnsi="Times New Roman" w:ascii="Times New Roman"/>
          <w:color w:val="000000"/>
          <w:sz w:val="24"/>
          <w:szCs w:val="24"/>
          <w:lang w:val="hr-HR"/>
        </w:rPr>
        <w:t>jelu</w:t>
      </w:r>
      <w:r w:rsidR="004D2440" w:rsidRPr="004D24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 1/3 suvlasničkog dijela nekretnina i to:</w:t>
      </w:r>
    </w:p>
    <w:p w:rsidRDefault="004D2440" w:rsidP="004D2440" w:rsidR="004D2440" w:rsidRPr="004D2440">
      <w:pPr>
        <w:pStyle w:val="Bezproreda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4D2440" w:rsidP="004D2440" w:rsidR="008C7C0A" w:rsidRPr="00E4480D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4D24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4D244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4D244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-   kč.br.2921/2 - zgrada - lokal u </w:t>
      </w:r>
      <w:proofErr w:type="spellStart"/>
      <w:r w:rsidRPr="004D2440">
        <w:rPr>
          <w:rFonts w:cs="Times New Roman" w:hAnsi="Times New Roman" w:ascii="Times New Roman"/>
          <w:color w:val="000000"/>
          <w:sz w:val="24"/>
          <w:szCs w:val="24"/>
          <w:lang w:val="hr-HR"/>
        </w:rPr>
        <w:t>Reljkovićevoj</w:t>
      </w:r>
      <w:proofErr w:type="spellEnd"/>
      <w:r w:rsidRPr="004D24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ulici broj 30 sa </w:t>
      </w:r>
      <w:smartTag w:element="metricconverter" w:uri="urn:schemas-microsoft-com:office:smarttags">
        <w:smartTagPr>
          <w:attr w:val="68 m2" w:name="ProductID"/>
        </w:smartTagPr>
        <w:r w:rsidRPr="004D2440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68 m2</w:t>
        </w:r>
      </w:smartTag>
      <w:r w:rsidR="008C7C0A"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>, zabilježit će se dosuda nekretnina po osnovi ovoga rješenja.</w:t>
      </w:r>
    </w:p>
    <w:p w:rsidRDefault="00EF0D37" w:rsidP="00EF0D37" w:rsidR="00EF0D37" w:rsidRPr="00EF0D37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ab/>
      </w:r>
    </w:p>
    <w:p w:rsidRDefault="00EF0D37" w:rsidP="0036359C" w:rsidR="008C7C0A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ab/>
      </w:r>
      <w:r w:rsidR="004D2440">
        <w:rPr>
          <w:rFonts w:cs="Times New Roman" w:hAnsi="Times New Roman" w:ascii="Times New Roman"/>
          <w:color w:val="000000"/>
          <w:sz w:val="24"/>
          <w:szCs w:val="24"/>
          <w:lang w:val="hr-HR"/>
        </w:rPr>
        <w:t>VIII</w:t>
      </w:r>
      <w:r w:rsidR="008C7C0A" w:rsidRPr="00EF0D3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Upis</w:t>
      </w:r>
      <w:r w:rsidRPr="00EF0D3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prava vlasništva iz točke III </w:t>
      </w:r>
      <w:r w:rsidR="008C7C0A" w:rsidRPr="00EF0D37">
        <w:rPr>
          <w:rFonts w:cs="Times New Roman" w:hAnsi="Times New Roman" w:ascii="Times New Roman"/>
          <w:color w:val="000000"/>
          <w:sz w:val="24"/>
          <w:szCs w:val="24"/>
          <w:lang w:val="hr-HR"/>
        </w:rPr>
        <w:t>ovog rješenja</w:t>
      </w:r>
      <w:r w:rsidR="00507A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te upise iz točke IV ovoga rješenja</w:t>
      </w:r>
      <w:r w:rsidR="008C7C0A" w:rsidRPr="00EF0D3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provest će Zemljišnoknjižni odjel </w:t>
      </w:r>
      <w:r w:rsidR="008D7DD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Nova Gradiška </w:t>
      </w:r>
      <w:r w:rsidR="008C7C0A" w:rsidRPr="00EF0D3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Općinskog suda u Slavonskom Brodu  po pravomoćnosti ovog rješenja i na temelju potvrde o uplati </w:t>
      </w:r>
      <w:proofErr w:type="spellStart"/>
      <w:r w:rsidR="008C7C0A" w:rsidRPr="00EF0D37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kupovnine</w:t>
      </w:r>
      <w:proofErr w:type="spellEnd"/>
      <w:r w:rsidR="008C7C0A" w:rsidRPr="00EF0D37">
        <w:rPr>
          <w:rFonts w:cs="Times New Roman" w:hAnsi="Times New Roman" w:ascii="Times New Roman"/>
          <w:color w:val="000000"/>
          <w:sz w:val="24"/>
          <w:szCs w:val="24"/>
          <w:lang w:val="hr-HR"/>
        </w:rPr>
        <w:t>, dok će upis zabilježbe dosude iz točke V</w:t>
      </w:r>
      <w:r w:rsidR="004D2440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="008C7C0A" w:rsidRPr="00EF0D37">
        <w:rPr>
          <w:rFonts w:cs="Times New Roman" w:hAnsi="Times New Roman" w:ascii="Times New Roman"/>
          <w:color w:val="000000"/>
          <w:sz w:val="24"/>
          <w:szCs w:val="24"/>
          <w:lang w:val="hr-HR"/>
        </w:rPr>
        <w:t>I ovoga rješenja Zemljišnoknjižni odjel</w:t>
      </w:r>
      <w:r w:rsidR="008D7DD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Nova Gradiška</w:t>
      </w:r>
      <w:r w:rsidR="008C7C0A" w:rsidRPr="00EF0D3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Općinskog suda u Slavonskom Brodu izvršiti i prije pravomoćnosti rješenja, a po zaprimanju rješenja.</w:t>
      </w:r>
      <w:r w:rsidR="008C7C0A" w:rsidRPr="00E4480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            </w:t>
      </w:r>
      <w:r w:rsidR="008C7C0A"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E77622" w:rsidP="0036359C" w:rsidR="00E77622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8C7C0A" w:rsidP="0036359C" w:rsidR="008C7C0A" w:rsidRPr="0036359C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8C7C0A" w:rsidP="0036359C" w:rsidR="008C7C0A" w:rsidRPr="0036359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F0D37" w:rsidP="0036359C" w:rsidR="008C7C0A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8C7C0A"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Pravomoćnim rješenjem poslovni broj </w:t>
      </w:r>
      <w:r w:rsidR="00A92709" w:rsidRPr="00E77622">
        <w:rPr>
          <w:rFonts w:cs="Times New Roman" w:hAnsi="Times New Roman" w:ascii="Times New Roman"/>
          <w:color w:val="000000"/>
          <w:sz w:val="24"/>
          <w:szCs w:val="24"/>
          <w:lang w:val="hr-HR"/>
        </w:rPr>
        <w:t>St-352</w:t>
      </w:r>
      <w:r w:rsidR="008D7DD4" w:rsidRPr="00E77622">
        <w:rPr>
          <w:rFonts w:cs="Times New Roman" w:hAnsi="Times New Roman" w:ascii="Times New Roman"/>
          <w:color w:val="000000"/>
          <w:sz w:val="24"/>
          <w:szCs w:val="24"/>
          <w:lang w:val="hr-HR"/>
        </w:rPr>
        <w:t>/2012</w:t>
      </w:r>
      <w:r w:rsidR="006810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 02</w:t>
      </w:r>
      <w:r w:rsidR="008C7C0A" w:rsidRPr="00E77622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6810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travnja</w:t>
      </w:r>
      <w:r w:rsidR="008C7C0A" w:rsidRPr="00E7762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2013</w:t>
      </w:r>
      <w:r w:rsidR="008C7C0A" w:rsidRPr="00E77622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. </w:t>
      </w:r>
      <w:r w:rsidR="008C7C0A"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godine određeno je da će se imovina stečajnog d</w:t>
      </w:r>
      <w:r w:rsidR="00E77622">
        <w:rPr>
          <w:rFonts w:cs="Times New Roman" w:hAnsi="Times New Roman" w:ascii="Times New Roman"/>
          <w:color w:val="000000"/>
          <w:sz w:val="24"/>
          <w:szCs w:val="24"/>
          <w:lang w:val="hr-HR"/>
        </w:rPr>
        <w:t>užnika koja čini stečajnu masu i to</w:t>
      </w:r>
      <w:r w:rsidR="008C7C0A"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4D24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5. suvlasnički dio od 1/3 dijela </w:t>
      </w:r>
      <w:r w:rsidR="008C7C0A"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nekretnin</w:t>
      </w:r>
      <w:r w:rsidR="004D2440">
        <w:rPr>
          <w:rFonts w:cs="Times New Roman" w:hAnsi="Times New Roman" w:ascii="Times New Roman"/>
          <w:color w:val="000000"/>
          <w:sz w:val="24"/>
          <w:szCs w:val="24"/>
          <w:lang w:val="hr-HR"/>
        </w:rPr>
        <w:t>a</w:t>
      </w:r>
      <w:r w:rsidR="008C7C0A"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upi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san</w:t>
      </w:r>
      <w:r w:rsidR="004D2440">
        <w:rPr>
          <w:rFonts w:cs="Times New Roman" w:hAnsi="Times New Roman" w:ascii="Times New Roman"/>
          <w:color w:val="000000"/>
          <w:sz w:val="24"/>
          <w:szCs w:val="24"/>
          <w:lang w:val="hr-HR"/>
        </w:rPr>
        <w:t>ih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zk.ul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A92709">
        <w:rPr>
          <w:rFonts w:cs="Times New Roman" w:hAnsi="Times New Roman" w:ascii="Times New Roman"/>
          <w:color w:val="000000"/>
          <w:sz w:val="24"/>
          <w:szCs w:val="24"/>
          <w:lang w:val="hr-HR"/>
        </w:rPr>
        <w:t>1</w:t>
      </w:r>
      <w:r w:rsidR="008D7DD4">
        <w:rPr>
          <w:rFonts w:cs="Times New Roman" w:hAnsi="Times New Roman" w:ascii="Times New Roman"/>
          <w:color w:val="000000"/>
          <w:sz w:val="24"/>
          <w:szCs w:val="24"/>
          <w:lang w:val="hr-HR"/>
        </w:rPr>
        <w:t>315</w:t>
      </w:r>
      <w:r w:rsidR="008C7C0A"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k.o. </w:t>
      </w:r>
      <w:r w:rsidR="00A92709">
        <w:rPr>
          <w:rFonts w:cs="Times New Roman" w:hAnsi="Times New Roman" w:ascii="Times New Roman"/>
          <w:color w:val="000000"/>
          <w:sz w:val="24"/>
          <w:szCs w:val="24"/>
          <w:lang w:val="hr-HR"/>
        </w:rPr>
        <w:t>Nova Gradiška</w:t>
      </w:r>
      <w:r w:rsidR="008C7C0A"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a koje su opterećene </w:t>
      </w:r>
      <w:proofErr w:type="spellStart"/>
      <w:r w:rsidR="008C7C0A"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razlučnim</w:t>
      </w:r>
      <w:proofErr w:type="spellEnd"/>
      <w:r w:rsidR="008C7C0A"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pravom prodavati sukladno odredbi čl. 164. Stečajnog zakona  u stečajnom postupku.</w:t>
      </w:r>
    </w:p>
    <w:p w:rsidRDefault="006810F7" w:rsidP="0036359C" w:rsidR="008C7C0A" w:rsidRPr="0036359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8C7C0A"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Na održano</w:t>
      </w:r>
      <w:r w:rsidR="008D7DD4">
        <w:rPr>
          <w:rFonts w:cs="Times New Roman" w:hAnsi="Times New Roman" w:ascii="Times New Roman"/>
          <w:color w:val="000000"/>
          <w:sz w:val="24"/>
          <w:szCs w:val="24"/>
          <w:lang w:val="hr-HR"/>
        </w:rPr>
        <w:t>m ročištu za javnu dražbu dana 05</w:t>
      </w:r>
      <w:r w:rsidR="008C7C0A"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8D7DD4">
        <w:rPr>
          <w:rFonts w:cs="Times New Roman" w:hAnsi="Times New Roman" w:ascii="Times New Roman"/>
          <w:color w:val="000000"/>
          <w:sz w:val="24"/>
          <w:szCs w:val="24"/>
          <w:lang w:val="hr-HR"/>
        </w:rPr>
        <w:t>veljače</w:t>
      </w:r>
      <w:r w:rsidR="008C7C0A"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</w:t>
      </w:r>
      <w:r w:rsidR="008D7DD4">
        <w:rPr>
          <w:rFonts w:cs="Times New Roman" w:hAnsi="Times New Roman" w:ascii="Times New Roman"/>
          <w:color w:val="000000"/>
          <w:sz w:val="24"/>
          <w:szCs w:val="24"/>
          <w:lang w:val="hr-HR"/>
        </w:rPr>
        <w:t>8</w:t>
      </w:r>
      <w:r w:rsidR="008C7C0A"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godine najpovoljniju  i jedinu ponudu za kupnju imovine stečajnog dužnika naznačene u točci I izreke ovoga rješenja u iznosu od </w:t>
      </w:r>
      <w:r w:rsidR="008D7DD4">
        <w:rPr>
          <w:rFonts w:cs="Times New Roman" w:hAnsi="Times New Roman" w:ascii="Times New Roman"/>
          <w:color w:val="000000"/>
          <w:sz w:val="24"/>
          <w:szCs w:val="24"/>
          <w:lang w:val="hr-HR"/>
        </w:rPr>
        <w:t>14.750,00</w:t>
      </w:r>
      <w:r w:rsidR="008C7C0A"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 da</w:t>
      </w:r>
      <w:r w:rsidR="008D7DD4">
        <w:rPr>
          <w:rFonts w:cs="Times New Roman" w:hAnsi="Times New Roman" w:ascii="Times New Roman"/>
          <w:color w:val="000000"/>
          <w:sz w:val="24"/>
          <w:szCs w:val="24"/>
          <w:lang w:val="hr-HR"/>
        </w:rPr>
        <w:t>la</w:t>
      </w:r>
      <w:r w:rsidR="008C7C0A"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je </w:t>
      </w:r>
      <w:proofErr w:type="spellStart"/>
      <w:r w:rsidR="008C7C0A"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ponuditelj</w:t>
      </w:r>
      <w:r w:rsidR="00A92709">
        <w:rPr>
          <w:rFonts w:cs="Times New Roman" w:hAnsi="Times New Roman" w:ascii="Times New Roman"/>
          <w:color w:val="000000"/>
          <w:sz w:val="24"/>
          <w:szCs w:val="24"/>
          <w:lang w:val="hr-HR"/>
        </w:rPr>
        <w:t>ica</w:t>
      </w:r>
      <w:proofErr w:type="spellEnd"/>
      <w:r w:rsidR="00A9270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A92709" w:rsidRPr="00A9270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Šerife </w:t>
      </w:r>
      <w:proofErr w:type="spellStart"/>
      <w:r w:rsidR="00A92709" w:rsidRPr="00A92709">
        <w:rPr>
          <w:rFonts w:cs="Times New Roman" w:hAnsi="Times New Roman" w:ascii="Times New Roman"/>
          <w:color w:val="000000"/>
          <w:sz w:val="24"/>
          <w:szCs w:val="24"/>
          <w:lang w:val="hr-HR"/>
        </w:rPr>
        <w:t>Selmani</w:t>
      </w:r>
      <w:proofErr w:type="spellEnd"/>
      <w:r w:rsidR="00A92709" w:rsidRPr="00A9270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iz Nove Gradiške,  </w:t>
      </w:r>
      <w:proofErr w:type="spellStart"/>
      <w:r w:rsidR="00A92709" w:rsidRPr="00A92709">
        <w:rPr>
          <w:rFonts w:cs="Times New Roman" w:hAnsi="Times New Roman" w:ascii="Times New Roman"/>
          <w:color w:val="000000"/>
          <w:sz w:val="24"/>
          <w:szCs w:val="24"/>
          <w:lang w:val="hr-HR"/>
        </w:rPr>
        <w:t>Reljkovićeva</w:t>
      </w:r>
      <w:proofErr w:type="spellEnd"/>
      <w:r w:rsidR="00A92709" w:rsidRPr="00A9270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30 A, OIB 24222534050</w:t>
      </w:r>
      <w:r w:rsidR="001D2A21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8C7C0A"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te je i ispuni</w:t>
      </w:r>
      <w:r w:rsidR="00A92709">
        <w:rPr>
          <w:rFonts w:cs="Times New Roman" w:hAnsi="Times New Roman" w:ascii="Times New Roman"/>
          <w:color w:val="000000"/>
          <w:sz w:val="24"/>
          <w:szCs w:val="24"/>
          <w:lang w:val="hr-HR"/>
        </w:rPr>
        <w:t>la</w:t>
      </w:r>
      <w:r w:rsidR="008C7C0A"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uvjete da </w:t>
      </w:r>
      <w:r w:rsidR="00A92709">
        <w:rPr>
          <w:rFonts w:cs="Times New Roman" w:hAnsi="Times New Roman" w:ascii="Times New Roman"/>
          <w:color w:val="000000"/>
          <w:sz w:val="24"/>
          <w:szCs w:val="24"/>
          <w:lang w:val="hr-HR"/>
        </w:rPr>
        <w:t>joj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se predmetne nekretnine dosude, jer je dala veću ponudu u odnosu na vrijednost nekretnina utvrđen</w:t>
      </w:r>
      <w:r w:rsidR="00921D3C">
        <w:rPr>
          <w:rFonts w:cs="Times New Roman" w:hAnsi="Times New Roman" w:ascii="Times New Roman"/>
          <w:color w:val="000000"/>
          <w:sz w:val="24"/>
          <w:szCs w:val="24"/>
          <w:lang w:val="hr-HR"/>
        </w:rPr>
        <w:t>u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zaključkom posl.br. 7/St-352/2012-187 od 20. prosinca 2017.godine.</w:t>
      </w:r>
    </w:p>
    <w:p w:rsidRDefault="008C7C0A" w:rsidP="0036359C" w:rsidR="00E77622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</w:t>
      </w:r>
      <w:r w:rsidR="00DC3226">
        <w:rPr>
          <w:rFonts w:cs="Times New Roman" w:hAnsi="Times New Roman" w:ascii="Times New Roman"/>
          <w:color w:val="000000"/>
          <w:sz w:val="24"/>
          <w:szCs w:val="24"/>
          <w:lang w:val="hr-HR"/>
        </w:rPr>
        <w:t>Upise iz točke III i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IV ovoga rješenja provest će Zemljišnoknjižni odjel</w:t>
      </w:r>
      <w:r w:rsidR="008D7DD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Nova Gradiška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Općinskog suda u Slavonskom Brodu po pravomoćnosti ovoga rješenja, a radi provedbe ovih upisa</w:t>
      </w:r>
      <w:r w:rsidR="008D7DD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zemljišnoknjižnom odjelu Nova Gradiška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Općinskom sudu u Slavonskom Brodu dostaviti će se rješenje o dosudi s klauzulom pravomoćnosti i potvrdi o uplati </w:t>
      </w:r>
      <w:proofErr w:type="spellStart"/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kupovnine</w:t>
      </w:r>
      <w:proofErr w:type="spellEnd"/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, dok će zabilježbu dosude određenu u točci V</w:t>
      </w:r>
      <w:r w:rsidR="00E77622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 izreke rješenja Zemljišnoknjižni odjel </w:t>
      </w:r>
      <w:r w:rsidR="008D7DD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Nova Gradiška 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Općinskog suda u Slavonskom Brodu provesti po zaprimanju ovoga rješenja.</w:t>
      </w:r>
      <w:r w:rsidR="00E7762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Pri odlučivanju se vodilo računa da se upisi brisanja tereta na listu C odnose samo na 5. suvlasnički dio nekretnina od 1/3 nekretnina upisanih u zk.ul.1315 k.o. Nova Gradiška u dosadašnjem  vlasništvu stečajnog dužnika, a koji je predmetom prodaje i da se ne odnose na upis brisanja tereta na 4. suvlasničkom dijelu od 2/3 nekretnina u vlasništvu </w:t>
      </w:r>
      <w:proofErr w:type="spellStart"/>
      <w:r w:rsidR="00E77622">
        <w:rPr>
          <w:rFonts w:cs="Times New Roman" w:hAnsi="Times New Roman" w:ascii="Times New Roman"/>
          <w:color w:val="000000"/>
          <w:sz w:val="24"/>
          <w:szCs w:val="24"/>
          <w:lang w:val="hr-HR"/>
        </w:rPr>
        <w:t>Sebita</w:t>
      </w:r>
      <w:proofErr w:type="spellEnd"/>
      <w:r w:rsidR="00E7762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proofErr w:type="spellStart"/>
      <w:r w:rsidR="00E77622">
        <w:rPr>
          <w:rFonts w:cs="Times New Roman" w:hAnsi="Times New Roman" w:ascii="Times New Roman"/>
          <w:color w:val="000000"/>
          <w:sz w:val="24"/>
          <w:szCs w:val="24"/>
          <w:lang w:val="hr-HR"/>
        </w:rPr>
        <w:t>Selmani</w:t>
      </w:r>
      <w:proofErr w:type="spellEnd"/>
      <w:r w:rsidR="00E77622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921D3C" w:rsidP="00921D3C" w:rsidR="00921D3C">
      <w:pPr>
        <w:pStyle w:val="Bezproreda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921D3C">
        <w:rPr>
          <w:rFonts w:cs="Times New Roman" w:hAnsi="Times New Roman" w:ascii="Times New Roman"/>
          <w:b/>
          <w:color w:val="000000"/>
          <w:sz w:val="24"/>
          <w:szCs w:val="24"/>
        </w:rPr>
        <w:lastRenderedPageBreak/>
        <w:t>Broj</w:t>
      </w:r>
      <w:proofErr w:type="gramStart"/>
      <w:r w:rsidRPr="00921D3C">
        <w:rPr>
          <w:rFonts w:cs="Times New Roman" w:hAnsi="Times New Roman" w:ascii="Times New Roman"/>
          <w:b/>
          <w:color w:val="000000"/>
          <w:sz w:val="24"/>
          <w:szCs w:val="24"/>
        </w:rPr>
        <w:t>:7</w:t>
      </w:r>
      <w:proofErr w:type="gramEnd"/>
      <w:r w:rsidRPr="00921D3C">
        <w:rPr>
          <w:rFonts w:cs="Times New Roman" w:hAnsi="Times New Roman" w:ascii="Times New Roman"/>
          <w:b/>
          <w:color w:val="000000"/>
          <w:sz w:val="24"/>
          <w:szCs w:val="24"/>
        </w:rPr>
        <w:t>/ St-352/2012-190</w:t>
      </w:r>
      <w:r w:rsidR="008C7C0A"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921D3C" w:rsidP="0036359C" w:rsidR="00921D3C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21D3C" w:rsidP="0036359C" w:rsidR="008C7C0A" w:rsidRPr="0036359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8C7C0A"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Stoga je na temelju odredbe čl. 164. Stečajnog zakona (NN 44/96, 29/99, 129/00,123/03, 82/06, 116/10,  125/12 i 133/12)</w:t>
      </w:r>
      <w:r w:rsidR="00EF0D3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koji se na ovaj odn</w:t>
      </w:r>
      <w:r w:rsidR="00DC3226">
        <w:rPr>
          <w:rFonts w:cs="Times New Roman" w:hAnsi="Times New Roman" w:ascii="Times New Roman"/>
          <w:color w:val="000000"/>
          <w:sz w:val="24"/>
          <w:szCs w:val="24"/>
          <w:lang w:val="hr-HR"/>
        </w:rPr>
        <w:t>o</w:t>
      </w:r>
      <w:r w:rsidR="00EF0D37">
        <w:rPr>
          <w:rFonts w:cs="Times New Roman" w:hAnsi="Times New Roman" w:ascii="Times New Roman"/>
          <w:color w:val="000000"/>
          <w:sz w:val="24"/>
          <w:szCs w:val="24"/>
          <w:lang w:val="hr-HR"/>
        </w:rPr>
        <w:t>s primjenjuje na temelju odredbe čl.441 st. 1 Stečajnog zakona ( NN 71/15 )</w:t>
      </w:r>
      <w:r w:rsidR="008C7C0A"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 uz primjenu odredbi članaka  92. do 110.  Ovršnog zakona (NN 112/12 i dr.) odlučeno kao u rješenju. </w:t>
      </w:r>
    </w:p>
    <w:p w:rsidRDefault="008C7C0A" w:rsidP="0036359C" w:rsidR="008C7C0A" w:rsidRPr="0036359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</w:t>
      </w:r>
    </w:p>
    <w:p w:rsidRDefault="00A92709" w:rsidP="00EF0D37" w:rsidR="008C7C0A">
      <w:pPr>
        <w:pStyle w:val="Bezproreda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 Slavonskom Brodu 06</w:t>
      </w:r>
      <w:r w:rsidR="008C7C0A"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veljače</w:t>
      </w:r>
      <w:r w:rsidR="00EF0D3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8C7C0A"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201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8</w:t>
      </w:r>
      <w:r w:rsidR="008C7C0A"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. godine</w:t>
      </w:r>
    </w:p>
    <w:p w:rsidRDefault="00EF0D37" w:rsidP="00EF0D37" w:rsidR="00EF0D37" w:rsidRPr="0036359C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C7C0A" w:rsidP="0036359C" w:rsidR="008C7C0A" w:rsidRPr="0036359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</w:t>
      </w:r>
      <w:r w:rsidR="00EF0D3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</w:t>
      </w:r>
      <w:r w:rsidR="00EF0D37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EF0D37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EF0D37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EF0D37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EF0D37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Stečajna sutkinja</w:t>
      </w:r>
    </w:p>
    <w:p w:rsidRDefault="008C7C0A" w:rsidP="0036359C" w:rsidR="008C7C0A" w:rsidRPr="0036359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          Mirna Vujčić</w:t>
      </w:r>
    </w:p>
    <w:p w:rsidRDefault="008C7C0A" w:rsidP="0036359C" w:rsidR="008C7C0A" w:rsidRPr="00EF0D37">
      <w:pPr>
        <w:pStyle w:val="Bezproreda"/>
        <w:jc w:val="both"/>
        <w:rPr>
          <w:rFonts w:cs="Times New Roman" w:hAnsi="Times New Roman" w:ascii="Times New Roman"/>
          <w:b/>
          <w:sz w:val="20"/>
          <w:szCs w:val="20"/>
          <w:lang w:val="hr-HR"/>
        </w:rPr>
      </w:pPr>
      <w:r w:rsidRPr="00EF0D37">
        <w:rPr>
          <w:rFonts w:cs="Times New Roman" w:hAnsi="Times New Roman" w:ascii="Times New Roman"/>
          <w:b/>
          <w:color w:val="000000"/>
          <w:sz w:val="20"/>
          <w:szCs w:val="20"/>
          <w:lang w:val="hr-HR"/>
        </w:rPr>
        <w:t>NAPUTAK O PRAVNOM LIJEKU</w:t>
      </w:r>
    </w:p>
    <w:p w:rsidRDefault="008C7C0A" w:rsidP="0036359C" w:rsidR="008C7C0A" w:rsidRPr="00EF0D37">
      <w:pPr>
        <w:pStyle w:val="Bezproreda"/>
        <w:jc w:val="both"/>
        <w:rPr>
          <w:rFonts w:cs="Times New Roman" w:hAnsi="Times New Roman" w:ascii="Times New Roman"/>
          <w:sz w:val="20"/>
          <w:szCs w:val="20"/>
          <w:lang w:val="hr-HR"/>
        </w:rPr>
      </w:pPr>
      <w:r w:rsidRPr="00EF0D37">
        <w:rPr>
          <w:rFonts w:cs="Times New Roman" w:hAnsi="Times New Roman" w:ascii="Times New Roman"/>
          <w:color w:val="000000"/>
          <w:sz w:val="20"/>
          <w:szCs w:val="20"/>
          <w:lang w:val="hr-HR"/>
        </w:rPr>
        <w:t>Protiv ovog rješenja dopuštena je žalba u roku od osam dana</w:t>
      </w:r>
    </w:p>
    <w:p w:rsidRDefault="008C7C0A" w:rsidP="0036359C" w:rsidR="008C7C0A" w:rsidRPr="00EF0D37">
      <w:pPr>
        <w:pStyle w:val="Bezproreda"/>
        <w:jc w:val="both"/>
        <w:rPr>
          <w:rFonts w:cs="Times New Roman" w:hAnsi="Times New Roman" w:ascii="Times New Roman"/>
          <w:sz w:val="20"/>
          <w:szCs w:val="20"/>
          <w:lang w:val="hr-HR"/>
        </w:rPr>
      </w:pPr>
      <w:r w:rsidRPr="00EF0D37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po isteku osmog dana od dana objave rješenja na mrežnoj stranici</w:t>
      </w:r>
    </w:p>
    <w:p w:rsidRDefault="008C7C0A" w:rsidP="0036359C" w:rsidR="008C7C0A" w:rsidRPr="00EF0D37">
      <w:pPr>
        <w:pStyle w:val="Bezproreda"/>
        <w:jc w:val="both"/>
        <w:rPr>
          <w:rFonts w:cs="Times New Roman" w:hAnsi="Times New Roman" w:ascii="Times New Roman"/>
          <w:sz w:val="20"/>
          <w:szCs w:val="20"/>
          <w:lang w:val="hr-HR"/>
        </w:rPr>
      </w:pPr>
      <w:r w:rsidRPr="00EF0D37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e-Oglasna ploča sudova. Žalba se podnosi  Visokom trgovačkom </w:t>
      </w:r>
    </w:p>
    <w:p w:rsidRDefault="008C7C0A" w:rsidP="0036359C" w:rsidR="008C7C0A" w:rsidRPr="00EF0D37">
      <w:pPr>
        <w:pStyle w:val="Bezproreda"/>
        <w:jc w:val="both"/>
        <w:rPr>
          <w:rFonts w:cs="Times New Roman" w:hAnsi="Times New Roman" w:ascii="Times New Roman"/>
          <w:sz w:val="20"/>
          <w:szCs w:val="20"/>
          <w:lang w:val="hr-HR"/>
        </w:rPr>
      </w:pPr>
      <w:r w:rsidRPr="00EF0D37">
        <w:rPr>
          <w:rFonts w:cs="Times New Roman" w:hAnsi="Times New Roman" w:ascii="Times New Roman"/>
          <w:color w:val="000000"/>
          <w:sz w:val="20"/>
          <w:szCs w:val="20"/>
          <w:lang w:val="hr-HR"/>
        </w:rPr>
        <w:t>sudu u Zagrebu  putem ovoga suda  u tri  primjerka.</w:t>
      </w:r>
    </w:p>
    <w:p w:rsidRDefault="008C7C0A" w:rsidP="0036359C" w:rsidR="008C7C0A" w:rsidRPr="00EF0D37">
      <w:pPr>
        <w:pStyle w:val="Bezproreda"/>
        <w:jc w:val="both"/>
        <w:rPr>
          <w:rFonts w:cs="Times New Roman" w:hAnsi="Times New Roman" w:ascii="Times New Roman"/>
          <w:sz w:val="20"/>
          <w:szCs w:val="20"/>
          <w:lang w:val="hr-HR"/>
        </w:rPr>
      </w:pPr>
    </w:p>
    <w:p w:rsidRDefault="008C7C0A" w:rsidP="0036359C" w:rsidR="008C7C0A" w:rsidRPr="0036359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C7C0A" w:rsidP="0036359C" w:rsidR="008C7C0A" w:rsidRPr="0036359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F0D37" w:rsidP="0036359C" w:rsidR="008C7C0A" w:rsidRPr="0036359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DNA</w:t>
      </w:r>
    </w:p>
    <w:p w:rsidRDefault="00EF0D37" w:rsidP="00EF0D37" w:rsidR="00EF0D37" w:rsidRPr="00EF0D37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F0D37">
        <w:rPr>
          <w:rFonts w:cs="Times New Roman" w:hAnsi="Times New Roman" w:ascii="Times New Roman"/>
          <w:sz w:val="24"/>
          <w:szCs w:val="24"/>
          <w:lang w:val="hr-HR"/>
        </w:rPr>
        <w:t>1. Rješenje nepravomoćno</w:t>
      </w:r>
    </w:p>
    <w:p w:rsidRDefault="00EF0D37" w:rsidP="00EF0D37" w:rsidR="00EF0D37" w:rsidRPr="00EF0D37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F0D37">
        <w:rPr>
          <w:rFonts w:cs="Times New Roman" w:hAnsi="Times New Roman" w:ascii="Times New Roman"/>
          <w:sz w:val="24"/>
          <w:szCs w:val="24"/>
          <w:lang w:val="hr-HR"/>
        </w:rPr>
        <w:t>2. Rješenje objaviti na mrežnoj stranici e-Oglasna ploča sudova, te dostaviti:</w:t>
      </w:r>
    </w:p>
    <w:p w:rsidRDefault="00EF0D37" w:rsidP="00EF0D37" w:rsidR="00EF0D37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F0D37">
        <w:rPr>
          <w:rFonts w:cs="Times New Roman" w:hAnsi="Times New Roman" w:ascii="Times New Roman"/>
          <w:sz w:val="24"/>
          <w:szCs w:val="24"/>
          <w:lang w:val="hr-HR"/>
        </w:rPr>
        <w:t>- stečajnom upravitelju</w:t>
      </w:r>
    </w:p>
    <w:p w:rsidRDefault="00EF0D37" w:rsidP="00EF0D37" w:rsidR="00EF0D37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- kupcu </w:t>
      </w:r>
      <w:r w:rsidR="004D2440">
        <w:rPr>
          <w:rFonts w:cs="Times New Roman" w:hAnsi="Times New Roman" w:ascii="Times New Roman"/>
          <w:sz w:val="24"/>
          <w:szCs w:val="24"/>
          <w:lang w:val="hr-HR"/>
        </w:rPr>
        <w:t xml:space="preserve">Šerife </w:t>
      </w:r>
      <w:proofErr w:type="spellStart"/>
      <w:r w:rsidR="004D2440">
        <w:rPr>
          <w:rFonts w:cs="Times New Roman" w:hAnsi="Times New Roman" w:ascii="Times New Roman"/>
          <w:sz w:val="24"/>
          <w:szCs w:val="24"/>
          <w:lang w:val="hr-HR"/>
        </w:rPr>
        <w:t>Selmani</w:t>
      </w:r>
      <w:proofErr w:type="spellEnd"/>
    </w:p>
    <w:p w:rsidRDefault="00921D3C" w:rsidP="00EF0D37" w:rsidR="00921D3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-B2 Kapital d.o.o.</w:t>
      </w:r>
    </w:p>
    <w:p w:rsidRDefault="00921D3C" w:rsidP="00EF0D37" w:rsidR="00921D3C" w:rsidRPr="00EF0D37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- Hypo Alpe </w:t>
      </w:r>
      <w:proofErr w:type="spellStart"/>
      <w:r>
        <w:rPr>
          <w:rFonts w:cs="Times New Roman" w:hAnsi="Times New Roman" w:ascii="Times New Roman"/>
          <w:sz w:val="24"/>
          <w:szCs w:val="24"/>
          <w:lang w:val="hr-HR"/>
        </w:rPr>
        <w:t>Adria</w:t>
      </w:r>
      <w:proofErr w:type="spellEnd"/>
      <w:r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  <w:lang w:val="hr-HR"/>
        </w:rPr>
        <w:t>bank</w:t>
      </w:r>
      <w:proofErr w:type="spellEnd"/>
      <w:r>
        <w:rPr>
          <w:rFonts w:cs="Times New Roman" w:hAnsi="Times New Roman" w:ascii="Times New Roman"/>
          <w:sz w:val="24"/>
          <w:szCs w:val="24"/>
          <w:lang w:val="hr-HR"/>
        </w:rPr>
        <w:t xml:space="preserve"> d.d.</w:t>
      </w:r>
    </w:p>
    <w:p w:rsidRDefault="00EF0D37" w:rsidP="00EF0D37" w:rsidR="00EF0D37" w:rsidRPr="00EF0D37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F0D37">
        <w:rPr>
          <w:rFonts w:cs="Times New Roman" w:hAnsi="Times New Roman" w:ascii="Times New Roman"/>
          <w:sz w:val="24"/>
          <w:szCs w:val="24"/>
          <w:lang w:val="hr-HR"/>
        </w:rPr>
        <w:t xml:space="preserve">- Zemljišnoknjižnom odjelu </w:t>
      </w:r>
      <w:r w:rsidR="004D2440">
        <w:rPr>
          <w:rFonts w:cs="Times New Roman" w:hAnsi="Times New Roman" w:ascii="Times New Roman"/>
          <w:sz w:val="24"/>
          <w:szCs w:val="24"/>
          <w:lang w:val="hr-HR"/>
        </w:rPr>
        <w:t xml:space="preserve">Nova Gradiška </w:t>
      </w:r>
      <w:r w:rsidRPr="00EF0D37">
        <w:rPr>
          <w:rFonts w:cs="Times New Roman" w:hAnsi="Times New Roman" w:ascii="Times New Roman"/>
          <w:sz w:val="24"/>
          <w:szCs w:val="24"/>
          <w:lang w:val="hr-HR"/>
        </w:rPr>
        <w:t xml:space="preserve">Općinskog  suda Slavonski Brod uz dopis </w:t>
      </w:r>
    </w:p>
    <w:p w:rsidRDefault="00EF0D37" w:rsidP="00EF0D37" w:rsidR="00EF0D37" w:rsidRPr="00EF0D3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F0D37">
        <w:rPr>
          <w:rFonts w:cs="Times New Roman" w:hAnsi="Times New Roman" w:ascii="Times New Roman"/>
          <w:sz w:val="24"/>
          <w:szCs w:val="24"/>
          <w:lang w:val="hr-HR"/>
        </w:rPr>
        <w:t>- Poreznoj upravi Slavonski Brod  po pravomoćnosti</w:t>
      </w:r>
    </w:p>
    <w:p w:rsidRDefault="00EF0D37" w:rsidP="00EF0D37" w:rsidR="00EF0D37" w:rsidRPr="00EF0D37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C7C0A" w:rsidP="0036359C" w:rsidR="008C7C0A" w:rsidRPr="0036359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sectPr w:rsidR="008C7C0A" w:rsidRPr="0036359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544129"/>
    <w:multiLevelType w:val="hybridMultilevel"/>
    <w:tmpl w:val="941EC742"/>
    <w:lvl w:tplc="C8A4E228" w:ilvl="0">
      <w:start w:val="1"/>
      <w:numFmt w:val="bullet"/>
      <w:lvlText w:val="-"/>
      <w:lvlJc w:val="left"/>
      <w:pPr>
        <w:ind w:hanging="360" w:left="177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1">
    <w:nsid w:val="36006F53"/>
    <w:multiLevelType w:val="hybridMultilevel"/>
    <w:tmpl w:val="FB9E6688"/>
    <w:lvl w:tplc="F534609E" w:ilvl="0">
      <w:start w:val="7"/>
      <w:numFmt w:val="bullet"/>
      <w:lvlText w:val="-"/>
      <w:lvlJc w:val="left"/>
      <w:pPr>
        <w:ind w:hanging="360" w:left="177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2">
    <w:nsid w:val="3C3D23C7"/>
    <w:multiLevelType w:val="hybridMultilevel"/>
    <w:tmpl w:val="DF0AFC1E"/>
    <w:lvl w:tplc="A7527DFE" w:ilvl="0">
      <w:start w:val="1"/>
      <w:numFmt w:val="bullet"/>
      <w:lvlText w:val="-"/>
      <w:lvlJc w:val="left"/>
      <w:pPr>
        <w:ind w:hanging="360" w:left="17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</w:abstractNum>
  <w:abstractNum w:abstractNumId="3">
    <w:nsid w:val="45E77C5F"/>
    <w:multiLevelType w:val="hybridMultilevel"/>
    <w:tmpl w:val="4F40B2C6"/>
    <w:lvl w:tplc="08EE0EB4" w:ilvl="0">
      <w:start w:val="1"/>
      <w:numFmt w:val="bullet"/>
      <w:lvlText w:val="-"/>
      <w:lvlJc w:val="left"/>
      <w:pPr>
        <w:ind w:hanging="360" w:left="213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4">
    <w:nsid w:val="650C5ABF"/>
    <w:multiLevelType w:val="hybridMultilevel"/>
    <w:tmpl w:val="06A437BA"/>
    <w:lvl w:tplc="FB30F900" w:ilvl="0">
      <w:start w:val="7"/>
      <w:numFmt w:val="bullet"/>
      <w:lvlText w:val="-"/>
      <w:lvlJc w:val="left"/>
      <w:pPr>
        <w:ind w:hanging="360" w:left="177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5">
    <w:nsid w:val="67767163"/>
    <w:multiLevelType w:val="hybridMultilevel"/>
    <w:tmpl w:val="A2BEFFA0"/>
    <w:lvl w:tplc="B78AD046" w:ilvl="0">
      <w:start w:val="2"/>
      <w:numFmt w:val="bullet"/>
      <w:lvlText w:val="-"/>
      <w:lvlJc w:val="left"/>
      <w:pPr>
        <w:ind w:hanging="360" w:left="6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60"/>
      </w:pPr>
      <w:rPr>
        <w:rFonts w:hAnsi="Wingdings" w:ascii="Wingdings" w:hint="default"/>
      </w:rPr>
    </w:lvl>
  </w:abstractNum>
  <w:abstractNum w:abstractNumId="6">
    <w:nsid w:val="71AF0829"/>
    <w:multiLevelType w:val="hybridMultilevel"/>
    <w:tmpl w:val="8992058C"/>
    <w:lvl w:tplc="B0100532" w:ilvl="0">
      <w:start w:val="2"/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7">
    <w:nsid w:val="742F081F"/>
    <w:multiLevelType w:val="hybridMultilevel"/>
    <w:tmpl w:val="3BCC8AC6"/>
    <w:lvl w:tplc="75D03D04" w:ilvl="0">
      <w:start w:val="2"/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8">
    <w:nsid w:val="752F5BEF"/>
    <w:multiLevelType w:val="hybridMultilevel"/>
    <w:tmpl w:val="4E42A17A"/>
    <w:lvl w:tplc="4C1AEBD0" w:ilvl="0">
      <w:start w:val="2"/>
      <w:numFmt w:val="bullet"/>
      <w:lvlText w:val="-"/>
      <w:lvlJc w:val="left"/>
      <w:pPr>
        <w:ind w:hanging="360" w:left="177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9">
    <w:nsid w:val="75E343DB"/>
    <w:multiLevelType w:val="hybridMultilevel"/>
    <w:tmpl w:val="434AE4E8"/>
    <w:lvl w:tplc="4A3413DC" w:ilvl="0">
      <w:start w:val="1"/>
      <w:numFmt w:val="decimal"/>
      <w:lvlText w:val="%1."/>
      <w:lvlJc w:val="left"/>
      <w:pPr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5"/>
  </w:num>
  <w:num w:numId="5">
    <w:abstractNumId w:val="6"/>
  </w:num>
  <w:num w:numId="6">
    <w:abstractNumId w:val="7"/>
  </w:num>
  <w:num w:numId="7">
    <w:abstractNumId w:val="9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C0A"/>
    <w:rsid w:val="00166D88"/>
    <w:rsid w:val="001D2A21"/>
    <w:rsid w:val="00224949"/>
    <w:rsid w:val="002573E4"/>
    <w:rsid w:val="00307BCC"/>
    <w:rsid w:val="0036359C"/>
    <w:rsid w:val="0043106D"/>
    <w:rsid w:val="00434F8F"/>
    <w:rsid w:val="0048102C"/>
    <w:rsid w:val="00487051"/>
    <w:rsid w:val="004D2440"/>
    <w:rsid w:val="004D361D"/>
    <w:rsid w:val="00507A32"/>
    <w:rsid w:val="006810F7"/>
    <w:rsid w:val="007F1799"/>
    <w:rsid w:val="008C7C0A"/>
    <w:rsid w:val="008D7DD4"/>
    <w:rsid w:val="0090482F"/>
    <w:rsid w:val="009127E3"/>
    <w:rsid w:val="00921D3C"/>
    <w:rsid w:val="009A23B4"/>
    <w:rsid w:val="00A022FE"/>
    <w:rsid w:val="00A92709"/>
    <w:rsid w:val="00AA3A0C"/>
    <w:rsid w:val="00AD09F3"/>
    <w:rsid w:val="00B317A1"/>
    <w:rsid w:val="00B87EED"/>
    <w:rsid w:val="00C47590"/>
    <w:rsid w:val="00CE5AA7"/>
    <w:rsid w:val="00DB052E"/>
    <w:rsid w:val="00DC3226"/>
    <w:rsid w:val="00E202E2"/>
    <w:rsid w:val="00E4480D"/>
    <w:rsid w:val="00E609DA"/>
    <w:rsid w:val="00E77622"/>
    <w:rsid w:val="00EF0D37"/>
    <w:rsid w:val="00F40BDF"/>
    <w:rsid w:val="00FE4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C0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6359C"/>
    <w:pPr>
      <w:spacing w:lineRule="auto" w:line="240" w:after="0"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59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359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47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47E9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47E9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47E9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47E9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C0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6359C"/>
    <w:pPr>
      <w:spacing w:after="0" w:line="240" w:lineRule="auto"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59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359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47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47E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47E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47E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47E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7813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130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783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2012.</izvorni_sadrzaj>
    <derivirana_varijabla naziv="DomainObject.Predmet.DatumOsnivanja_1">16.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St-352/2012</izvorni_sadrzaj>
    <derivirana_varijabla naziv="DomainObject.Predmet.OznakaBroj_1">St-352/2012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II  dio kod Dubi,  III i IV</izvorni_sadrzaj>
    <derivirana_varijabla naziv="DomainObject.Predmet.PrimjedbaSuca_1">I i II  dio kod Dubi,  III i IV</derivirana_varijabla>
  </DomainObject.Predmet.PrimjedbaSuca>
  <DomainObject.Predmet.ProtustrankaFormated>
    <izvorni_sadrzaj>  FINALE 2009 društvo s ograničenom odgovornošću za trgovinu, ugostiteljstvo i usluge " u stečaju "</izvorni_sadrzaj>
    <derivirana_varijabla naziv="DomainObject.Predmet.ProtustrankaFormated_1">  FINALE 2009 društvo s ograničenom odgovornošću za trgovinu, ugostiteljstvo i usluge " u stečaju "</derivirana_varijabla>
  </DomainObject.Predmet.ProtustrankaFormated>
  <DomainObject.Predmet.ProtustrankaFormatedOIB>
    <izvorni_sadrzaj>  FINALE 2009 društvo s ograničenom odgovornošću za trgovinu, ugostiteljstvo i usluge " u stečaju ", OIB 99138697543</izvorni_sadrzaj>
    <derivirana_varijabla naziv="DomainObject.Predmet.ProtustrankaFormatedOIB_1">  FINALE 2009 društvo s ograničenom odgovornošću za trgovinu, ugostiteljstvo i usluge " u stečaju ", OIB 99138697543</derivirana_varijabla>
  </DomainObject.Predmet.ProtustrankaFormatedOIB>
  <DomainObject.Predmet.ProtustrankaFormatedWithAdress>
    <izvorni_sadrzaj> FINALE 2009 društvo s ograničenom odgovornošću za trgovinu, ugostiteljstvo i usluge " u stečaju ", Reljkovićeva 30 A , 35400 Nova Gradiška</izvorni_sadrzaj>
    <derivirana_varijabla naziv="DomainObject.Predmet.ProtustrankaFormatedWithAdress_1"> FINALE 2009 društvo s ograničenom odgovornošću za trgovinu, ugostiteljstvo i usluge " u stečaju ", Reljkovićeva 30 A , 35400 Nova Gradiška</derivirana_varijabla>
  </DomainObject.Predmet.ProtustrankaFormatedWithAdress>
  <DomainObject.Predmet.ProtustrankaFormatedWithAdressOIB>
    <izvorni_sadrzaj> FINALE 2009 društvo s ograničenom odgovornošću za trgovinu, ugostiteljstvo i usluge " u stečaju ", OIB 99138697543, Reljkovićeva 30 A , 35400 Nova Gradiška</izvorni_sadrzaj>
    <derivirana_varijabla naziv="DomainObject.Predmet.ProtustrankaFormatedWithAdressOIB_1"> FINALE 2009 društvo s ograničenom odgovornošću za trgovinu, ugostiteljstvo i usluge " u stečaju ", OIB 99138697543, Reljkovićeva 30 A , 35400 Nova Gradiška</derivirana_varijabla>
  </DomainObject.Predmet.ProtustrankaFormatedWithAdressOIB>
  <DomainObject.Predmet.ProtustrankaWithAdress>
    <izvorni_sadrzaj>FINALE 2009 društvo s ograničenom odgovornošću za trgovinu, ugostiteljstvo i usluge " u stečaju " Reljkovićeva 30 A , 35400 Nova Gradiška</izvorni_sadrzaj>
    <derivirana_varijabla naziv="DomainObject.Predmet.ProtustrankaWithAdress_1">FINALE 2009 društvo s ograničenom odgovornošću za trgovinu, ugostiteljstvo i usluge " u stečaju " Reljkovićeva 30 A , 35400 Nova Gradiška</derivirana_varijabla>
  </DomainObject.Predmet.ProtustrankaWithAdress>
  <DomainObject.Predmet.ProtustrankaWithAdressOIB>
    <izvorni_sadrzaj>FINALE 2009 društvo s ograničenom odgovornošću za trgovinu, ugostiteljstvo i usluge " u stečaju ", OIB 99138697543, Reljkovićeva 30 A , 35400 Nova Gradiška</izvorni_sadrzaj>
    <derivirana_varijabla naziv="DomainObject.Predmet.ProtustrankaWithAdressOIB_1">FINALE 2009 društvo s ograničenom odgovornošću za trgovinu, ugostiteljstvo i usluge " u stečaju ", OIB 99138697543, Reljkovićeva 30 A , 35400 Nova Gradiška</derivirana_varijabla>
  </DomainObject.Predmet.ProtustrankaWithAdressOIB>
  <DomainObject.Predmet.ProtustrankaNazivFormated>
    <izvorni_sadrzaj>FINALE 2009 društvo s ograničenom odgovornošću za trgovinu, ugostiteljstvo i usluge " u stečaju "</izvorni_sadrzaj>
    <derivirana_varijabla naziv="DomainObject.Predmet.ProtustrankaNazivFormated_1">FINALE 2009 društvo s ograničenom odgovornošću za trgovinu, ugostiteljstvo i usluge " u stečaju "</derivirana_varijabla>
  </DomainObject.Predmet.ProtustrankaNazivFormated>
  <DomainObject.Predmet.ProtustrankaNazivFormatedOIB>
    <izvorni_sadrzaj>FINALE 2009 društvo s ograničenom odgovornošću za trgovinu, ugostiteljstvo i usluge " u stečaju ", OIB 99138697543</izvorni_sadrzaj>
    <derivirana_varijabla naziv="DomainObject.Predmet.ProtustrankaNazivFormatedOIB_1">FINALE 2009 društvo s ograničenom odgovornošću za trgovinu, ugostiteljstvo i usluge " u stečaju ", OIB 99138697543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ALPE-ADRIA-BANK d. d. ZAGREB</izvorni_sadrzaj>
    <derivirana_varijabla naziv="DomainObject.Predmet.StrankaFormated_1">  HYPO ALPE-ADRIA-BANK d. d. ZAGREB</derivirana_varijabla>
  </DomainObject.Predmet.StrankaFormated>
  <DomainObject.Predmet.StrankaFormatedOIB>
    <izvorni_sadrzaj>  HYPO ALPE-ADRIA-BANK d. d. ZAGREB, OIB 14036333877</izvorni_sadrzaj>
    <derivirana_varijabla naziv="DomainObject.Predmet.StrankaFormatedOIB_1">  HYPO ALPE-ADRIA-BANK d. d. ZAGREB, OIB 14036333877</derivirana_varijabla>
  </DomainObject.Predmet.StrankaFormatedOIB>
  <DomainObject.Predmet.StrankaFormatedWithAdress>
    <izvorni_sadrzaj> HYPO ALPE-ADRIA-BANK d. d. ZAGREB, Slavonska avenija 6, 10000 Zagreb</izvorni_sadrzaj>
    <derivirana_varijabla naziv="DomainObject.Predmet.StrankaFormatedWithAdress_1"> HYPO ALPE-ADRIA-BANK d. d. ZAGREB, Slavonska avenija 6, 10000 Zagreb</derivirana_varijabla>
  </DomainObject.Predmet.StrankaFormatedWithAdress>
  <DomainObject.Predmet.StrankaFormatedWithAdressOIB>
    <izvorni_sadrzaj> HYPO ALPE-ADRIA-BANK d. d. ZAGREB, OIB 14036333877, Slavonska avenija 6, 10000 Zagreb</izvorni_sadrzaj>
    <derivirana_varijabla naziv="DomainObject.Predmet.StrankaFormatedWithAdressOIB_1"> HYPO ALPE-ADRIA-BANK d. d. ZAGREB, OIB 14036333877, Slavonska avenija 6, 10000 Zagreb</derivirana_varijabla>
  </DomainObject.Predmet.StrankaFormatedWithAdressOIB>
  <DomainObject.Predmet.StrankaWithAdress>
    <izvorni_sadrzaj>HYPO ALPE-ADRIA-BANK d. d. ZAGREB Slavonska avenija 6,10000 Zagreb</izvorni_sadrzaj>
    <derivirana_varijabla naziv="DomainObject.Predmet.StrankaWithAdress_1">HYPO ALPE-ADRIA-BANK d. d. ZAGREB Slavonska avenija 6,10000 Zagreb</derivirana_varijabla>
  </DomainObject.Predmet.StrankaWithAdress>
  <DomainObject.Predmet.StrankaWithAdressOIB>
    <izvorni_sadrzaj>HYPO ALPE-ADRIA-BANK d. d. ZAGREB, OIB 14036333877, Slavonska avenija 6,10000 Zagreb</izvorni_sadrzaj>
    <derivirana_varijabla naziv="DomainObject.Predmet.StrankaWithAdressOIB_1">HYPO ALPE-ADRIA-BANK d. d. ZAGREB, OIB 14036333877, Slavonska avenija 6,10000 Zagreb</derivirana_varijabla>
  </DomainObject.Predmet.StrankaWithAdressOIB>
  <DomainObject.Predmet.StrankaNazivFormated>
    <izvorni_sadrzaj>HYPO ALPE-ADRIA-BANK d. d. ZAGREB</izvorni_sadrzaj>
    <derivirana_varijabla naziv="DomainObject.Predmet.StrankaNazivFormated_1">HYPO ALPE-ADRIA-BANK d. d. ZAGREB</derivirana_varijabla>
  </DomainObject.Predmet.StrankaNazivFormated>
  <DomainObject.Predmet.StrankaNazivFormatedOIB>
    <izvorni_sadrzaj>HYPO ALPE-ADRIA-BANK d. d. ZAGREB, OIB 14036333877</izvorni_sadrzaj>
    <derivirana_varijabla naziv="DomainObject.Predmet.StrankaNazivFormatedOIB_1">HYPO ALPE-ADRIA-BANK d. d. ZAGREB, OIB 14036333877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HYPO ALPE-ADRIA-BANK d. d. ZAGREB</item>
    </izvorni_sadrzaj>
    <derivirana_varijabla naziv="DomainObject.Predmet.StrankaListFormated_1">
      <item>HYPO ALPE-ADRIA-BANK d. d. ZAGREB</item>
    </derivirana_varijabla>
  </DomainObject.Predmet.StrankaListFormated>
  <DomainObject.Predmet.StrankaListFormatedOIB>
    <izvorni_sadrzaj>
      <item>HYPO ALPE-ADRIA-BANK d. d. ZAGREB, OIB 14036333877</item>
    </izvorni_sadrzaj>
    <derivirana_varijabla naziv="DomainObject.Predmet.StrankaListFormatedOIB_1">
      <item>HYPO ALPE-ADRIA-BANK d. d. ZAGREB, OIB 14036333877</item>
    </derivirana_varijabla>
  </DomainObject.Predmet.StrankaListFormatedOIB>
  <DomainObject.Predmet.StrankaListFormatedWithAdress>
    <izvorni_sadrzaj>
      <item>HYPO ALPE-ADRIA-BANK d. d. ZAGREB, Slavonska avenija 6, 10000 Zagreb</item>
    </izvorni_sadrzaj>
    <derivirana_varijabla naziv="DomainObject.Predmet.StrankaListFormatedWithAdress_1">
      <item>HYPO ALPE-ADRIA-BANK d. d. ZAGREB, Slavonska avenija 6, 10000 Zagreb</item>
    </derivirana_varijabla>
  </DomainObject.Predmet.StrankaListFormatedWithAdress>
  <DomainObject.Predmet.StrankaListFormatedWithAdressOIB>
    <izvorni_sadrzaj>
      <item>HYPO ALPE-ADRIA-BANK d. d. ZAGREB, OIB 14036333877, Slavonska avenija 6, 10000 Zagreb</item>
    </izvorni_sadrzaj>
    <derivirana_varijabla naziv="DomainObject.Predmet.StrankaListFormatedWithAdressOIB_1">
      <item>HYPO ALPE-ADRIA-BANK d. d. ZAGREB, OIB 14036333877, Slavonska avenija 6, 10000 Zagreb</item>
    </derivirana_varijabla>
  </DomainObject.Predmet.StrankaListFormatedWithAdressOIB>
  <DomainObject.Predmet.StrankaListNazivFormated>
    <izvorni_sadrzaj>
      <item>HYPO ALPE-ADRIA-BANK d. d. ZAGREB</item>
    </izvorni_sadrzaj>
    <derivirana_varijabla naziv="DomainObject.Predmet.StrankaListNazivFormated_1">
      <item>HYPO ALPE-ADRIA-BANK d. d. ZAGREB</item>
    </derivirana_varijabla>
  </DomainObject.Predmet.StrankaListNazivFormated>
  <DomainObject.Predmet.StrankaListNazivFormatedOIB>
    <izvorni_sadrzaj>
      <item>HYPO ALPE-ADRIA-BANK d. d. ZAGREB, OIB 14036333877</item>
    </izvorni_sadrzaj>
    <derivirana_varijabla naziv="DomainObject.Predmet.StrankaListNazivFormatedOIB_1">
      <item>HYPO ALPE-ADRIA-BANK d. d. ZAGREB, OIB 14036333877</item>
    </derivirana_varijabla>
  </DomainObject.Predmet.StrankaListNazivFormatedOIB>
  <DomainObject.Predmet.ProtuStrankaListFormated>
    <izvorni_sadrzaj>
      <item>FINALE 2009 društvo s ograničenom odgovornošću za trgovinu, ugostiteljstvo i usluge " u stečaju "</item>
    </izvorni_sadrzaj>
    <derivirana_varijabla naziv="DomainObject.Predmet.ProtuStrankaListFormated_1">
      <item>FINALE 2009 društvo s ograničenom odgovornošću za trgovinu, ugostiteljstvo i usluge " u stečaju "</item>
    </derivirana_varijabla>
  </DomainObject.Predmet.ProtuStrankaListFormated>
  <DomainObject.Predmet.ProtuStrankaListFormatedOIB>
    <izvorni_sadrzaj>
      <item>FINALE 2009 društvo s ograničenom odgovornošću za trgovinu, ugostiteljstvo i usluge " u stečaju ", OIB 99138697543</item>
    </izvorni_sadrzaj>
    <derivirana_varijabla naziv="DomainObject.Predmet.ProtuStrankaListFormatedOIB_1">
      <item>FINALE 2009 društvo s ograničenom odgovornošću za trgovinu, ugostiteljstvo i usluge " u stečaju ", OIB 99138697543</item>
    </derivirana_varijabla>
  </DomainObject.Predmet.ProtuStrankaListFormatedOIB>
  <DomainObject.Predmet.ProtuStrankaListFormatedWithAdress>
    <izvorni_sadrzaj>
      <item>FINALE 2009 društvo s ograničenom odgovornošću za trgovinu, ugostiteljstvo i usluge " u stečaju ", Reljkovićeva 30 A , 35400 Nova Gradiška</item>
    </izvorni_sadrzaj>
    <derivirana_varijabla naziv="DomainObject.Predmet.ProtuStrankaListFormatedWithAdress_1">
      <item>FINALE 2009 društvo s ograničenom odgovornošću za trgovinu, ugostiteljstvo i usluge " u stečaju ", Reljkovićeva 30 A , 35400 Nova Gradiška</item>
    </derivirana_varijabla>
  </DomainObject.Predmet.ProtuStrankaListFormatedWithAdress>
  <DomainObject.Predmet.ProtuStrankaListFormatedWithAdressOIB>
    <izvorni_sadrzaj>
      <item>FINALE 2009 društvo s ograničenom odgovornošću za trgovinu, ugostiteljstvo i usluge " u stečaju ", OIB 99138697543, Reljkovićeva 30 A , 35400 Nova Gradiška</item>
    </izvorni_sadrzaj>
    <derivirana_varijabla naziv="DomainObject.Predmet.ProtuStrankaListFormatedWithAdressOIB_1">
      <item>FINALE 2009 društvo s ograničenom odgovornošću za trgovinu, ugostiteljstvo i usluge " u stečaju ", OIB 99138697543, Reljkovićeva 30 A , 35400 Nova Gradiška</item>
    </derivirana_varijabla>
  </DomainObject.Predmet.ProtuStrankaListFormatedWithAdressOIB>
  <DomainObject.Predmet.ProtuStrankaListNazivFormated>
    <izvorni_sadrzaj>
      <item>FINALE 2009 društvo s ograničenom odgovornošću za trgovinu, ugostiteljstvo i usluge " u stečaju "</item>
    </izvorni_sadrzaj>
    <derivirana_varijabla naziv="DomainObject.Predmet.ProtuStrankaListNazivFormated_1">
      <item>FINALE 2009 društvo s ograničenom odgovornošću za trgovinu, ugostiteljstvo i usluge " u stečaju "</item>
    </derivirana_varijabla>
  </DomainObject.Predmet.ProtuStrankaListNazivFormated>
  <DomainObject.Predmet.ProtuStrankaListNazivFormatedOIB>
    <izvorni_sadrzaj>
      <item>FINALE 2009 društvo s ograničenom odgovornošću za trgovinu, ugostiteljstvo i usluge " u stečaju ", OIB 99138697543</item>
    </izvorni_sadrzaj>
    <derivirana_varijabla naziv="DomainObject.Predmet.ProtuStrankaListNazivFormatedOIB_1">
      <item>FINALE 2009 društvo s ograničenom odgovornošću za trgovinu, ugostiteljstvo i usluge " u stečaju ", OIB 99138697543</item>
    </derivirana_varijabla>
  </DomainObject.Predmet.ProtuStrankaListNazivFormatedOIB>
  <DomainObject.Predmet.OstaliListFormated>
    <izvorni_sadrzaj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</item>
    </izvorni_sadrzaj>
    <derivirana_varijabla naziv="DomainObject.Predmet.OstaliListFormated_1"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</item>
    </derivirana_varijabla>
  </DomainObject.Predmet.OstaliListFormated>
  <DomainObject.Predmet.OstaliListFormatedOIB>
    <izvorni_sadrzaj>
      <item>ŽDO GRAĐANSKO-UPRAVNI ODJEL</item>
      <item>MINISTARSTVO FINANCIJA POREZNA UPRAVA</item>
      <item>FINANCIJSKA AGENCJA</item>
      <item>REDŽEP SELIMANI</item>
      <item>SABIT SELMANI</item>
      <item>mr.sc. KRISTINA KOŽIĆ dipl.oec., OIB 98925012265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Selmani, OIB 24222534050</item>
    </izvorni_sadrzaj>
    <derivirana_varijabla naziv="DomainObject.Predmet.OstaliListFormatedOIB_1">
      <item>ŽDO GRAĐANSKO-UPRAVNI ODJEL</item>
      <item>MINISTARSTVO FINANCIJA POREZNA UPRAVA</item>
      <item>FINANCIJSKA AGENCJA</item>
      <item>REDŽEP SELIMANI</item>
      <item>SABIT SELMANI</item>
      <item>mr.sc. KRISTINA KOŽIĆ dipl.oec., OIB 98925012265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Selmani, OIB 24222534050</item>
    </derivirana_varijabla>
  </DomainObject.Predmet.OstaliListFormatedOIB>
  <DomainObject.Predmet.OstaliListFormatedWithAdress>
    <izvorni_sadrzaj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Slavka Kolara 16, 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  <item>ŠIMO BOŠNJAK</item>
      <item>Šerife Selmani</item>
    </izvorni_sadrzaj>
    <derivirana_varijabla naziv="DomainObject.Predmet.OstaliListFormatedWithAdress_1"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Slavka Kolara 16, 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  <item>ŠIMO BOŠNJAK</item>
      <item>Šerife Selmani</item>
    </derivirana_varijabla>
  </DomainObject.Predmet.OstaliListFormatedWithAdress>
  <DomainObject.Predmet.OstaliListFormatedWithAdressOIB>
    <izvorni_sadrzaj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OIB 98925012265, Slavka Kolara 16, 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  <item>ŠIMO BOŠNJAK</item>
      <item>Šerife Selmani, OIB 24222534050</item>
    </izvorni_sadrzaj>
    <derivirana_varijabla naziv="DomainObject.Predmet.OstaliListFormatedWithAdressOIB_1"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OIB 98925012265, Slavka Kolara 16, 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  <item>ŠIMO BOŠNJAK</item>
      <item>Šerife Selmani, OIB 24222534050</item>
    </derivirana_varijabla>
  </DomainObject.Predmet.OstaliListFormatedWithAdressOIB>
  <DomainObject.Predmet.OstaliListNazivFormated>
    <izvorni_sadrzaj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</item>
    </izvorni_sadrzaj>
    <derivirana_varijabla naziv="DomainObject.Predmet.OstaliListNazivFormated_1"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</item>
    </derivirana_varijabla>
  </DomainObject.Predmet.OstaliListNazivFormated>
  <DomainObject.Predmet.OstaliListNazivFormatedOIB>
    <izvorni_sadrzaj>
      <item>ŽDO GRAĐANSKO-UPRAVNI ODJEL</item>
      <item>MINISTARSTVO FINANCIJA POREZNA UPRAVA</item>
      <item>FINANCIJSKA AGENCJA</item>
      <item>REDŽEP SELIMANI</item>
      <item>SABIT SELMANI</item>
      <item>mr.sc. KRISTINA KOŽIĆ dipl.oec., OIB 98925012265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Selmani, OIB 24222534050</item>
    </izvorni_sadrzaj>
    <derivirana_varijabla naziv="DomainObject.Predmet.OstaliListNazivFormatedOIB_1">
      <item>ŽDO GRAĐANSKO-UPRAVNI ODJEL</item>
      <item>MINISTARSTVO FINANCIJA POREZNA UPRAVA</item>
      <item>FINANCIJSKA AGENCJA</item>
      <item>REDŽEP SELIMANI</item>
      <item>SABIT SELMANI</item>
      <item>mr.sc. KRISTINA KOŽIĆ dipl.oec., OIB 98925012265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Selmani, OIB 24222534050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ALPE-ADRIA-BANK d. d. ZAGREB</izvorni_sadrzaj>
    <derivirana_varijabla naziv="DomainObject.Predmet.StrankaIDrugi_1">HYPO ALPE-ADRIA-BANK d. d. ZAGREB</derivirana_varijabla>
  </DomainObject.Predmet.StrankaIDrugi>
  <DomainObject.Predmet.ProtustrankaIDrugi>
    <izvorni_sadrzaj>FINALE 2009 društvo s ograničenom odgovornošću za trgovinu, ugostiteljstvo i usluge " u stečaju "</izvorni_sadrzaj>
    <derivirana_varijabla naziv="DomainObject.Predmet.ProtustrankaIDrugi_1">FINALE 2009 društvo s ograničenom odgovornošću za trgovinu, ugostiteljstvo i usluge " u stečaju "</derivirana_varijabla>
  </DomainObject.Predmet.ProtustrankaIDrugi>
  <DomainObject.Predmet.StrankaIDrugiAdressOIB>
    <izvorni_sadrzaj>HYPO ALPE-ADRIA-BANK d. d. ZAGREB, OIB 14036333877, Slavonska avenija 6, 10000 Zagreb</izvorni_sadrzaj>
    <derivirana_varijabla naziv="DomainObject.Predmet.StrankaIDrugiAdressOIB_1">HYPO ALPE-ADRIA-BANK d. d. ZAGREB, OIB 14036333877, Slavonska avenija 6, 10000 Zagreb</derivirana_varijabla>
  </DomainObject.Predmet.StrankaIDrugiAdressOIB>
  <DomainObject.Predmet.ProtustrankaIDrugiAdressOIB>
    <izvorni_sadrzaj>FINALE 2009 društvo s ograničenom odgovornošću za trgovinu, ugostiteljstvo i usluge " u stečaju ", OIB 99138697543, Reljkovićeva 30 A , 35400 Nova Gradiška</izvorni_sadrzaj>
    <derivirana_varijabla naziv="DomainObject.Predmet.ProtustrankaIDrugiAdressOIB_1">FINALE 2009 društvo s ograničenom odgovornošću za trgovinu, ugostiteljstvo i usluge " u stečaju ", OIB 99138697543, Reljkovićeva 30 A 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FINALE 2009 društvo s ograničenom odgovornošću za trgovinu, ugostiteljstvo i usluge " u stečaju "</item>
      <item>HYPO ALPE-ADRIA-BANK d. d. ZAGREB</item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</item>
    </izvorni_sadrzaj>
    <derivirana_varijabla naziv="DomainObject.Predmet.SudioniciListNaziv_1">
      <item>FINALE 2009 društvo s ograničenom odgovornošću za trgovinu, ugostiteljstvo i usluge " u stečaju "</item>
      <item>HYPO ALPE-ADRIA-BANK d. d. ZAGREB</item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</item>
    </derivirana_varijabla>
  </DomainObject.Predmet.SudioniciListNaziv>
  <DomainObject.Predmet.SudioniciListAdressOIB>
    <izvorni_sadrzaj>
      <item>FINALE 2009 društvo s ograničenom odgovornošću za trgovinu, ugostiteljstvo i usluge " u stečaju ", OIB 99138697543, Reljkovićeva 30 A ,35400 Nova Gradiška</item>
      <item>HYPO ALPE-ADRIA-BANK d. d. ZAGREB, OIB 14036333877, Slavonska avenija 6,10000 Zagreb</item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OIB 98925012265, Slavka Kolara 16,34000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  <item>ŠIMO BOŠNJAK</item>
      <item>Šerife Selmani, OIB 24222534050</item>
    </izvorni_sadrzaj>
    <derivirana_varijabla naziv="DomainObject.Predmet.SudioniciListAdressOIB_1">
      <item>FINALE 2009 društvo s ograničenom odgovornošću za trgovinu, ugostiteljstvo i usluge " u stečaju ", OIB 99138697543, Reljkovićeva 30 A ,35400 Nova Gradiška</item>
      <item>HYPO ALPE-ADRIA-BANK d. d. ZAGREB, OIB 14036333877, Slavonska avenija 6,10000 Zagreb</item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OIB 98925012265, Slavka Kolara 16,34000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  <item>ŠIMO BOŠNJAK</item>
      <item>Šerife Selmani, OIB 24222534050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99138697543</item>
      <item>, OIB 14036333877</item>
      <item>, OIB null</item>
      <item>, OIB null</item>
      <item>, OIB null</item>
      <item>, OIB null</item>
      <item>, OIB null</item>
      <item>, OIB 98925012265</item>
      <item>, OIB null</item>
      <item>, OIB null</item>
      <item>, OIB null</item>
      <item>, OIB null</item>
      <item>, OIB null</item>
      <item>, OIB null</item>
      <item>, OIB null</item>
      <item>, OIB 24222534050</item>
    </izvorni_sadrzaj>
    <derivirana_varijabla naziv="DomainObject.Predmet.SudioniciListNazivOIB_1">
      <item>, OIB 99138697543</item>
      <item>, OIB 14036333877</item>
      <item>, OIB null</item>
      <item>, OIB null</item>
      <item>, OIB null</item>
      <item>, OIB null</item>
      <item>, OIB null</item>
      <item>, OIB 98925012265</item>
      <item>, OIB null</item>
      <item>, OIB null</item>
      <item>, OIB null</item>
      <item>, OIB null</item>
      <item>, OIB null</item>
      <item>, OIB null</item>
      <item>, OIB null</item>
      <item>, OIB 24222534050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1378</properties:Words>
  <properties:Characters>7406</properties:Characters>
  <properties:Lines>176</properties:Lines>
  <properties:Paragraphs>57</properties:Paragraphs>
  <properties:TotalTime>139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2018-02-06T08:11:00Z</dcterms:created>
  <dc:creator>wsadmin</dc:creator>
  <cp:lastModifiedBy>wsadmin</cp:lastModifiedBy>
  <cp:lastPrinted>2018-02-06T10:40:00Z</cp:lastPrinted>
  <dcterms:modified xmlns:xsi="http://www.w3.org/2001/XMLSchema-instance" xsi:type="dcterms:W3CDTF">2018-02-06T10:49:00Z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