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ec40" w14:paraId="f95ec40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5C25D3">
        <w:t>5764</w:t>
      </w:r>
      <w:r w:rsidR="00BE0424"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5C25D3">
        <w:t>KRALJEV MED j. d. o. o., Zaprešić, Ljudevita Gaja 8, OIB 31325729517</w:t>
      </w:r>
      <w:r w:rsidR="009E48BB">
        <w:rPr>
          <w:lang w:val="pt-BR"/>
        </w:rPr>
        <w:t xml:space="preserve">, </w:t>
      </w:r>
      <w:r w:rsidR="00BE0424">
        <w:t xml:space="preserve"> dana 13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C25D3">
        <w:t>KRALJEV MED j. d. o. o., Zaprešić, Ljudevita Gaja 8, OIB 31325729517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5C25D3">
        <w:t>5764</w:t>
      </w:r>
      <w:r w:rsidR="00BE0424">
        <w:t>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5C25D3">
        <w:t>KRALJEV MED j. d. o. o., Zaprešić, Ljudevita Gaja 8, OIB 31325729517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</w:t>
      </w:r>
      <w:r w:rsidR="005C25D3">
        <w:t>5764</w:t>
      </w:r>
      <w:r w:rsidR="00BE0424">
        <w:t>/16 od 28</w:t>
      </w:r>
      <w:r>
        <w:t>. studenog 2017.g.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Podnositelj prijedloga je pisanim putem dostavi</w:t>
      </w:r>
      <w:r w:rsidR="005C25D3">
        <w:t>o očitovanje za ročište (list 9</w:t>
      </w:r>
      <w:r>
        <w:t xml:space="preserve"> spisa) te je u cijelosti ostao kod navoda iz podnesenog prijedloga za otvaranje stečajnog postupka. </w:t>
      </w:r>
    </w:p>
    <w:p w:rsidRDefault="009E48BB" w:rsidP="009E48BB" w:rsidR="009E48BB">
      <w:pPr>
        <w:ind w:firstLine="708"/>
        <w:jc w:val="both"/>
      </w:pPr>
      <w:r>
        <w:t>Zakonski zastupnik dužnika  uredno  pozvan na ročište nije pristupio,</w:t>
      </w:r>
      <w:r w:rsidRPr="009535DF">
        <w:t xml:space="preserve"> </w:t>
      </w:r>
      <w:r>
        <w:t>niti je za isto dostavio pisano očitovanje, a koju mogućnost je imao sukladno čl. 123. st. 2. SZ-a.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</w:t>
      </w:r>
    </w:p>
    <w:p w:rsidRDefault="009E48BB" w:rsidP="009E48BB" w:rsidR="009E48BB">
      <w:pPr>
        <w:pStyle w:val="Tijeloteksta"/>
        <w:tabs>
          <w:tab w:pos="709" w:val="left"/>
        </w:tabs>
      </w:pPr>
      <w:r>
        <w:lastRenderedPageBreak/>
        <w:tab/>
        <w:t xml:space="preserve"> Izvršenim elektronskim pretra</w:t>
      </w:r>
      <w:r w:rsidR="00EA1507">
        <w:t>živanjem u e-nekretnine (list 11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E0424" w:rsidP="00AC775F" w:rsidR="00AC775F">
      <w:pPr>
        <w:jc w:val="center"/>
      </w:pPr>
      <w:r>
        <w:t>U Zagrebu 13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7E678B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7E678B" w:rsidP="007E678B" w:rsidR="007E678B">
      <w:pPr>
        <w:ind w:left="4956"/>
      </w:pPr>
      <w:r>
        <w:t>Za točnost otpravka-ovlašteni službenik</w:t>
      </w:r>
    </w:p>
    <w:p w:rsidRDefault="007E678B" w:rsidP="007E678B" w:rsidR="007E678B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78B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5C25D3">
          <w:t>5764</w:t>
        </w:r>
        <w:r w:rsidR="00BE0424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55AC"/>
    <w:rsid w:val="00430DFC"/>
    <w:rsid w:val="00434720"/>
    <w:rsid w:val="00497B80"/>
    <w:rsid w:val="00497BA4"/>
    <w:rsid w:val="00537E48"/>
    <w:rsid w:val="00577BC5"/>
    <w:rsid w:val="005C25D3"/>
    <w:rsid w:val="006A5342"/>
    <w:rsid w:val="0077284A"/>
    <w:rsid w:val="007E678B"/>
    <w:rsid w:val="007F25F3"/>
    <w:rsid w:val="00835B31"/>
    <w:rsid w:val="00886149"/>
    <w:rsid w:val="0092161E"/>
    <w:rsid w:val="009535DF"/>
    <w:rsid w:val="00987F81"/>
    <w:rsid w:val="009E48BB"/>
    <w:rsid w:val="00A43A92"/>
    <w:rsid w:val="00A96CDC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EA1507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7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78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7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7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7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7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7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7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5764</izvorni_sadrzaj>
    <derivirana_varijabla naziv="DomainObject.Predmet.Broj_1">5764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St-5764/2016</izvorni_sadrzaj>
    <derivirana_varijabla naziv="DomainObject.Predmet.OznakaBroj_1">St-5764/2016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KRALJEV MED jednostavno društvo s ograničenom odgovornošću za usluge zastupanog po punomoćniku Damir Kralj</izvorni_sadrzaj>
    <derivirana_varijabla naziv="DomainObject.Predmet.ProtustrankaFormated_1">  KRALJEV MED jednostavno društvo s ograničenom odgovornošću za usluge zastupanog po punomoćniku Damir Kralj</derivirana_varijabla>
  </DomainObject.Predmet.ProtustrankaFormated>
  <DomainObject.Predmet.ProtustrankaFormatedOIB>
    <izvorni_sadrzaj>  KRALJEV MED jednostavno društvo s ograničenom odgovornošću za usluge, OIB 31325729517 zastupanog po punomoćniku Damir Kralj</izvorni_sadrzaj>
    <derivirana_varijabla naziv="DomainObject.Predmet.ProtustrankaFormatedOIB_1">  KRALJEV MED jednostavno društvo s ograničenom odgovornošću za usluge, OIB 31325729517 zastupanog po punomoćniku Damir Kralj</derivirana_varijabla>
  </DomainObject.Predmet.ProtustrankaFormatedOIB>
  <DomainObject.Predmet.ProtustrankaFormatedWithAdress>
    <izvorni_sadrzaj> KRALJEV MED jednostavno društvo s ograničenom odgovornošću za usluge, Ljudevita Gaja 8, 10290 Zaprešić zastupanog po punomoćniku Damir Kralj</izvorni_sadrzaj>
    <derivirana_varijabla naziv="DomainObject.Predmet.ProtustrankaFormatedWithAdress_1"> KRALJEV MED jednostavno društvo s ograničenom odgovornošću za usluge, Ljudevita Gaja 8, 10290 Zaprešić zastupanog po punomoćniku Damir Kralj</derivirana_varijabla>
  </DomainObject.Predmet.ProtustrankaFormatedWithAdress>
  <DomainObject.Predmet.ProtustrankaFormatedWithAdressOIB>
    <izvorni_sadrzaj> KRALJEV MED jednostavno društvo s ograničenom odgovornošću za usluge, OIB 31325729517, Ljudevita Gaja 8, 10290 Zaprešić zastupanog po punomoćniku Damir Kralj</izvorni_sadrzaj>
    <derivirana_varijabla naziv="DomainObject.Predmet.ProtustrankaFormatedWithAdressOIB_1"> KRALJEV MED jednostavno društvo s ograničenom odgovornošću za usluge, OIB 31325729517, Ljudevita Gaja 8, 10290 Zaprešić zastupanog po punomoćniku Damir Kralj</derivirana_varijabla>
  </DomainObject.Predmet.ProtustrankaFormatedWithAdressOIB>
  <DomainObject.Predmet.ProtustrankaWithAdress>
    <izvorni_sadrzaj>KRALJEV MED jednostavno društvo s ograničenom odgovornošću za usluge Ljudevita Gaja 8, 10290 Zaprešić</izvorni_sadrzaj>
    <derivirana_varijabla naziv="DomainObject.Predmet.ProtustrankaWithAdress_1">KRALJEV MED jednostavno društvo s ograničenom odgovornošću za usluge Ljudevita Gaja 8, 10290 Zaprešić</derivirana_varijabla>
  </DomainObject.Predmet.ProtustrankaWithAdress>
  <DomainObject.Predmet.ProtustrankaWithAdressOIB>
    <izvorni_sadrzaj>KRALJEV MED jednostavno društvo s ograničenom odgovornošću za usluge, OIB 31325729517, Ljudevita Gaja 8, 10290 Zaprešić</izvorni_sadrzaj>
    <derivirana_varijabla naziv="DomainObject.Predmet.ProtustrankaWithAdressOIB_1">KRALJEV MED jednostavno društvo s ograničenom odgovornošću za usluge, OIB 31325729517, Ljudevita Gaja 8, 10290 Zaprešić</derivirana_varijabla>
  </DomainObject.Predmet.ProtustrankaWithAdressOIB>
  <DomainObject.Predmet.ProtustrankaNazivFormated>
    <izvorni_sadrzaj>KRALJEV MED jednostavno društvo s ograničenom odgovornošću za usluge</izvorni_sadrzaj>
    <derivirana_varijabla naziv="DomainObject.Predmet.ProtustrankaNazivFormated_1">KRALJEV MED jednostavno društvo s ograničenom odgovornošću za usluge</derivirana_varijabla>
  </DomainObject.Predmet.ProtustrankaNazivFormated>
  <DomainObject.Predmet.ProtustrankaNazivFormatedOIB>
    <izvorni_sadrzaj>KRALJEV MED jednostavno društvo s ograničenom odgovornošću za usluge, OIB 31325729517</izvorni_sadrzaj>
    <derivirana_varijabla naziv="DomainObject.Predmet.ProtustrankaNazivFormatedOIB_1">KRALJEV MED jednostavno društvo s ograničenom odgovornošću za usluge, OIB 31325729517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MED jednostavno društvo s ograničenom odgovornošću za usluge zastupanog po punomoćniku Damir Kralj</item>
    </izvorni_sadrzaj>
    <derivirana_varijabla naziv="DomainObject.Predmet.ProtuStrankaListFormated_1">
      <item>KRALJEV MED jednostavno društvo s ograničenom odgovornošću za usluge zastupanog po punomoćniku Damir Kralj</item>
    </derivirana_varijabla>
  </DomainObject.Predmet.ProtuStrankaListFormated>
  <DomainObject.Predmet.ProtuStrankaListFormatedOIB>
    <izvorni_sadrzaj>
      <item>KRALJEV MED jednostavno društvo s ograničenom odgovornošću za usluge, OIB 31325729517 zastupanog po punomoćniku Damir Kralj</item>
    </izvorni_sadrzaj>
    <derivirana_varijabla naziv="DomainObject.Predmet.ProtuStrankaListFormatedOIB_1">
      <item>KRALJEV MED jednostavno društvo s ograničenom odgovornošću za usluge, OIB 31325729517 zastupanog po punomoćniku Damir Kralj</item>
    </derivirana_varijabla>
  </DomainObject.Predmet.ProtuStrankaListFormatedOIB>
  <DomainObject.Predmet.ProtuStrankaListFormatedWithAdress>
    <izvorni_sadrzaj>
      <item>KRALJEV MED jednostavno društvo s ograničenom odgovornošću za usluge, Ljudevita Gaja 8, 10290 Zaprešić zastupanog po punomoćniku Damir Kralj</item>
    </izvorni_sadrzaj>
    <derivirana_varijabla naziv="DomainObject.Predmet.ProtuStrankaListFormatedWithAdress_1">
      <item>KRALJEV MED jednostavno društvo s ograničenom odgovornošću za usluge, Ljudevita Gaja 8, 10290 Zaprešić zastupanog po punomoćniku Damir Kralj</item>
    </derivirana_varijabla>
  </DomainObject.Predmet.ProtuStrankaListFormatedWithAdress>
  <DomainObject.Predmet.ProtuStrankaListFormatedWithAdressOIB>
    <izvorni_sadrzaj>
      <item>KRALJEV MED jednostavno društvo s ograničenom odgovornošću za usluge, OIB 31325729517, Ljudevita Gaja 8, 10290 Zaprešić zastupanog po punomoćniku Damir Kralj</item>
    </izvorni_sadrzaj>
    <derivirana_varijabla naziv="DomainObject.Predmet.ProtuStrankaListFormatedWithAdressOIB_1">
      <item>KRALJEV MED jednostavno društvo s ograničenom odgovornošću za usluge, OIB 31325729517, Ljudevita Gaja 8, 10290 Zaprešić zastupanog po punomoćniku Damir Kralj</item>
    </derivirana_varijabla>
  </DomainObject.Predmet.ProtuStrankaListFormatedWithAdressOIB>
  <DomainObject.Predmet.ProtuStrankaListNazivFormated>
    <izvorni_sadrzaj>
      <item>KRALJEV MED jednostavno društvo s ograničenom odgovornošću za usluge</item>
    </izvorni_sadrzaj>
    <derivirana_varijabla naziv="DomainObject.Predmet.ProtuStrankaListNazivFormated_1">
      <item>KRALJEV MED jednostavno društvo s ograničenom odgovornošću za usluge</item>
    </derivirana_varijabla>
  </DomainObject.Predmet.ProtuStrankaListNazivFormated>
  <DomainObject.Predmet.ProtuStrankaListNazivFormatedOIB>
    <izvorni_sadrzaj>
      <item>KRALJEV MED jednostavno društvo s ograničenom odgovornošću za usluge, OIB 31325729517</item>
    </izvorni_sadrzaj>
    <derivirana_varijabla naziv="DomainObject.Predmet.ProtuStrankaListNazivFormatedOIB_1">
      <item>KRALJEV MED jednostavno društvo s ograničenom odgovornošću za usluge, OIB 31325729517</item>
    </derivirana_varijabla>
  </DomainObject.Predmet.ProtuStrankaListNazivFormatedOIB>
  <DomainObject.Predmet.OstaliListFormated>
    <izvorni_sadrzaj>
      <item>Damir Kralj punomoćnik sudionika u postupku KRALJEV MED jednostavno društvo s ograničenom odgovornošću za usluge</item>
    </izvorni_sadrzaj>
    <derivirana_varijabla naziv="DomainObject.Predmet.OstaliListFormated_1">
      <item>Damir Kralj punomoćnik sudionika u postupku KRALJEV MED jednostavno društvo s ograničenom odgovornošću za usluge</item>
    </derivirana_varijabla>
  </DomainObject.Predmet.OstaliListFormated>
  <DomainObject.Predmet.OstaliListFormatedOIB>
    <izvorni_sadrzaj>
      <item>Damir Kralj, OIB 12608033298 punomoćnik sudionika u postupku KRALJEV MED jednostavno društvo s ograničenom odgovornošću za usluge</item>
    </izvorni_sadrzaj>
    <derivirana_varijabla naziv="DomainObject.Predmet.OstaliListFormatedOIB_1">
      <item>Damir Kralj, OIB 12608033298 punomoćnik sudionika u postupku KRALJEV MED jednostavno društvo s ograničenom odgovornošću za usluge</item>
    </derivirana_varijabla>
  </DomainObject.Predmet.OstaliListFormatedOIB>
  <DomainObject.Predmet.OstaliListFormatedWithAdress>
    <izvorni_sadrzaj>
      <item>Damir Kralj, Vižovlje 89e, 49210 Vižovlje punomoćnik sudionika u postupku KRALJEV MED jednostavno društvo s ograničenom odgovornošću za usluge</item>
    </izvorni_sadrzaj>
    <derivirana_varijabla naziv="DomainObject.Predmet.OstaliListFormatedWithAdress_1">
      <item>Damir Kralj, Vižovlje 89e, 49210 Vižovlje punomoćnik sudionika u postupku KRALJEV MED jednostavno društvo s ograničenom odgovornošću za usluge</item>
    </derivirana_varijabla>
  </DomainObject.Predmet.OstaliListFormatedWithAdress>
  <DomainObject.Predmet.OstaliListFormatedWithAdressOIB>
    <izvorni_sadrzaj>
      <item>Damir Kralj, OIB 12608033298, Vižovlje 89e, 49210 Vižovlje punomoćnik sudionika u postupku KRALJEV MED jednostavno društvo s ograničenom odgovornošću za usluge</item>
    </izvorni_sadrzaj>
    <derivirana_varijabla naziv="DomainObject.Predmet.OstaliListFormatedWithAdressOIB_1">
      <item>Damir Kralj, OIB 12608033298, Vižovlje 89e, 49210 Vižovlje punomoćnik sudionika u postupku KRALJEV MED jednostavno društvo s ograničenom odgovornošću za usluge</item>
    </derivirana_varijabla>
  </DomainObject.Predmet.OstaliListFormatedWithAdressOIB>
  <DomainObject.Predmet.OstaliListNazivFormated>
    <izvorni_sadrzaj>
      <item>Damir Kralj</item>
    </izvorni_sadrzaj>
    <derivirana_varijabla naziv="DomainObject.Predmet.OstaliListNazivFormated_1">
      <item>Damir Kralj</item>
    </derivirana_varijabla>
  </DomainObject.Predmet.OstaliListNazivFormated>
  <DomainObject.Predmet.OstaliListNazivFormatedOIB>
    <izvorni_sadrzaj>
      <item>Damir Kralj, OIB 12608033298</item>
    </izvorni_sadrzaj>
    <derivirana_varijabla naziv="DomainObject.Predmet.OstaliListNazivFormatedOIB_1">
      <item>Damir Kralj, OIB 12608033298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MED jednostavno društvo s ograničenom odgovornošću za usluge</izvorni_sadrzaj>
    <derivirana_varijabla naziv="DomainObject.Predmet.ProtustrankaIDrugi_1">KRALJEV MED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KRALJEV MED jednostavno društvo s ograničenom odgovornošću za usluge, OIB 31325729517, Ljudevita Gaja 8, 10290 Zaprešić</izvorni_sadrzaj>
    <derivirana_varijabla naziv="DomainObject.Predmet.ProtustrankaIDrugiAdressOIB_1">KRALJEV MED jednostavno društvo s ograničenom odgovornošću za usluge, OIB 31325729517, Ljudevita Gaja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 MED jednostavno društvo s ograničenom odgovornošću za usluge</item>
      <item>Damir Kralj</item>
    </izvorni_sadrzaj>
    <derivirana_varijabla naziv="DomainObject.Predmet.SudioniciListNaziv_1">
      <item>FINA Regionalni centar Zagreb</item>
      <item>KRALJEV MED jednostavno društvo s ograničenom odgovornošću za usluge</item>
      <item>Damir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KRALJEV MED jednostavno društvo s ograničenom odgovornošću za usluge, OIB 31325729517, Ljudevita Gaja 8,10290 Zaprešić</item>
      <item>Damir Kralj, OIB 12608033298, Vižovlje 89e,49210 Vižovlje</item>
    </izvorni_sadrzaj>
    <derivirana_varijabla naziv="DomainObject.Predmet.SudioniciListAdressOIB_1">
      <item>FINA Regionalni centar Zagreb, OIB 85821130368, Trg svibanjskih žrtava 1995. br. 1,10000 Zagreb</item>
      <item>KRALJEV MED jednostavno društvo s ograničenom odgovornošću za usluge, OIB 31325729517, Ljudevita Gaja 8,10290 Zaprešić</item>
      <item>Damir Kralj, OIB 12608033298, Vižovlje 89e,49210 Vižovlje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31325729517</item>
      <item>, OIB 12608033298</item>
    </izvorni_sadrzaj>
    <derivirana_varijabla naziv="DomainObject.Predmet.SudioniciListNazivOIB_1">
      <item>, OIB 85821130368</item>
      <item>, OIB 31325729517</item>
      <item>, OIB 12608033298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3699</properties:Characters>
  <properties:Lines>90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2018-02-13T08:52:00Z</dcterms:created>
  <dc:creator>Monika Grbac</dc:creator>
  <cp:lastModifiedBy>Monika Grbac</cp:lastModifiedBy>
  <cp:lastPrinted>2018-02-13T08:53:00Z</cp:lastPrinted>
  <dcterms:modified xmlns:xsi="http://www.w3.org/2001/XMLSchema-instance" xsi:type="dcterms:W3CDTF">2018-02-13T08:57:00Z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