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80c9" w14:paraId="76880c9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4B303C">
        <w:t>VAN DEN BERG d.o.o., Marka Marulića 2, Kaštel Gomilica,</w:t>
      </w:r>
      <w:r w:rsidR="004B303C" w:rsidRPr="00C91B5C">
        <w:t xml:space="preserve"> OIB: </w:t>
      </w:r>
      <w:r w:rsidR="004B303C">
        <w:t>19271948894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4B303C">
        <w:t>VAN DEN BERG d.o.o., Marka Marulića 2, Kaštel Gomilica,</w:t>
      </w:r>
      <w:r w:rsidR="004B303C" w:rsidRPr="00C91B5C">
        <w:t xml:space="preserve"> OIB: </w:t>
      </w:r>
      <w:r w:rsidR="004B303C">
        <w:t>19271948894</w:t>
      </w:r>
      <w:r>
        <w:t xml:space="preserve">, zaprimljen na ovom sudu </w:t>
      </w:r>
      <w:r w:rsidR="004B303C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B303C">
        <w:t>23</w:t>
      </w:r>
      <w:r>
        <w:t xml:space="preserve">. rujna 2015. godine podnio zahtjev za provedbu skraćenog stečajnog postupka nad dužnikom </w:t>
      </w:r>
      <w:r w:rsidR="004B303C">
        <w:t>VAN DEN BERG d.o.o., Marka Marulića 2, Kaštel Gomilica,</w:t>
      </w:r>
      <w:r w:rsidR="004B303C" w:rsidRPr="00C91B5C">
        <w:t xml:space="preserve"> OIB: </w:t>
      </w:r>
      <w:r w:rsidR="004B303C">
        <w:t>19271948894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F27962">
        <w:t>67</w:t>
      </w:r>
      <w:r w:rsidR="004B303C">
        <w:t>4</w:t>
      </w:r>
      <w:r>
        <w:t xml:space="preserve">-1 od </w:t>
      </w:r>
      <w:r w:rsidR="004B303C">
        <w:t>08. rujna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0C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4B303C">
      <w:t>476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>
      <w:t>476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30F5"/>
    <w:rsid w:val="00F57C86"/>
    <w:rsid w:val="00F6291D"/>
    <w:rsid w:val="00F643FB"/>
    <w:rsid w:val="00F73DB9"/>
    <w:rsid w:val="00F86800"/>
    <w:rsid w:val="00FA10CF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DEN BERG društvo s ograničenom odgovornošću za poslovanje nekretninama, građenje, trgovinu i usluge</izvorni_sadrzaj>
    <derivirana_varijabla naziv="DomainObject.Predmet.ProtustrankaFormated_1">  VAN DEN BERG društvo s ograničenom odgovornošću za poslovanje nekretninama, građenje, trgovinu i usluge</derivirana_varijabla>
  </DomainObject.Predmet.ProtustrankaFormated>
  <DomainObject.Predmet.ProtustrankaFormatedOIB>
    <izvorni_sadrzaj>  VAN DEN BERG društvo s ograničenom odgovornošću za poslovanje nekretninama, građenje, trgovinu i usluge, OIB 19271948894</izvorni_sadrzaj>
    <derivirana_varijabla naziv="DomainObject.Predmet.ProtustrankaFormatedOIB_1">  VAN DEN BERG društvo s ograničenom odgovornošću za poslovanje nekretninama, građenje, trgovinu i usluge, OIB 19271948894</derivirana_varijabla>
  </DomainObject.Predmet.ProtustrankaFormatedOIB>
  <DomainObject.Predmet.ProtustrankaFormatedWithAdress>
    <izvorni_sadrzaj> VAN DEN BERG društvo s ograničenom odgovornošću za poslovanje nekretninama, građenje, trgovinu i usluge, Marka Marulića 2, 21214 Kaštel Gomilica</izvorni_sadrzaj>
    <derivirana_varijabla naziv="DomainObject.Predmet.ProtustrankaFormatedWithAdress_1"> VAN DEN BERG društvo s ograničenom odgovornošću za poslovanje nekretninama, građenje, trgovinu i usluge, Marka Marulića 2, 21214 Kaštel Gomilica</derivirana_varijabla>
  </DomainObject.Predmet.ProtustrankaFormatedWithAdress>
  <DomainObject.Predmet.ProtustrankaFormatedWithAdressOIB>
    <izvorni_sadrzaj> VAN DEN BERG društvo s ograničenom odgovornošću za poslovanje nekretninama, građenje, trgovinu i usluge, OIB 19271948894, Marka Marulića 2, 21214 Kaštel Gomilica</izvorni_sadrzaj>
    <derivirana_varijabla naziv="DomainObject.Predmet.ProtustrankaFormatedWithAdressOIB_1"> VAN DEN BERG društvo s ograničenom odgovornošću za poslovanje nekretninama, građenje, trgovinu i usluge, OIB 19271948894, Marka Marulića 2, 21214 Kaštel Gomilica</derivirana_varijabla>
  </DomainObject.Predmet.ProtustrankaFormatedWithAdressOIB>
  <DomainObject.Predmet.ProtustrankaWithAdress>
    <izvorni_sadrzaj>VAN DEN BERG društvo s ograničenom odgovornošću za poslovanje nekretninama, građenje, trgovinu i usluge Marka Marulića 2, 21214 Kaštel Gomilica</izvorni_sadrzaj>
    <derivirana_varijabla naziv="DomainObject.Predmet.ProtustrankaWithAdress_1">VAN DEN BERG društvo s ograničenom odgovornošću za poslovanje nekretninama, građenje, trgovinu i usluge Marka Marulića 2, 21214 Kaštel Gomilica</derivirana_varijabla>
  </DomainObject.Predmet.ProtustrankaWithAdress>
  <DomainObject.Predmet.ProtustrankaWithAdressOIB>
    <izvorni_sadrzaj>VAN DEN BERG društvo s ograničenom odgovornošću za poslovanje nekretninama, građenje, trgovinu i usluge, OIB 19271948894, Marka Marulića 2, 21214 Kaštel Gomilica</izvorni_sadrzaj>
    <derivirana_varijabla naziv="DomainObject.Predmet.ProtustrankaWithAdressOIB_1">VAN DEN BERG društvo s ograničenom odgovornošću za poslovanje nekretninama, građenje, trgovinu i usluge, OIB 19271948894, Marka Marulića 2, 21214 Kaštel Gomilica</derivirana_varijabla>
  </DomainObject.Predmet.ProtustrankaWithAdressOIB>
  <DomainObject.Predmet.ProtustrankaNazivFormated>
    <izvorni_sadrzaj>VAN DEN BERG društvo s ograničenom odgovornošću za poslovanje nekretninama, građenje, trgovinu i usluge</izvorni_sadrzaj>
    <derivirana_varijabla naziv="DomainObject.Predmet.ProtustrankaNazivFormated_1">VAN DEN BERG društvo s ograničenom odgovornošću za poslovanje nekretninama, građenje, trgovinu i usluge</derivirana_varijabla>
  </DomainObject.Predmet.ProtustrankaNazivFormated>
  <DomainObject.Predmet.ProtustrankaNazivFormatedOIB>
    <izvorni_sadrzaj>VAN DEN BERG društvo s ograničenom odgovornošću za poslovanje nekretninama, građenje, trgovinu i usluge, OIB 19271948894</izvorni_sadrzaj>
    <derivirana_varijabla naziv="DomainObject.Predmet.ProtustrankaNazivFormatedOIB_1">VAN DEN BERG društvo s ograničenom odgovornošću za poslovanje nekretninama, građenje, trgovinu i usluge, OIB 19271948894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45428.94</izvorni_sadrzaj>
    <derivirana_varijabla naziv="DomainObject.Predmet.TrenutnaVrijednost_1">45428.94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 DEN BERG društvo s ograničenom odgovornošću za poslovanje nekretninama, građenje, trgovinu i usluge</item>
    </izvorni_sadrzaj>
    <derivirana_varijabla naziv="DomainObject.Predmet.ProtuStrankaListFormated_1">
      <item>VAN DEN BERG društvo s ograničenom odgovornošću za poslovanje nekretninama, građenje, trgovinu i usluge</item>
    </derivirana_varijabla>
  </DomainObject.Predmet.ProtuStrankaListFormated>
  <DomainObject.Predmet.ProtuStrankaListFormatedOIB>
    <izvorni_sadrzaj>
      <item>VAN DEN BERG društvo s ograničenom odgovornošću za poslovanje nekretninama, građenje, trgovinu i usluge, OIB 19271948894</item>
    </izvorni_sadrzaj>
    <derivirana_varijabla naziv="DomainObject.Predmet.ProtuStrankaListFormatedOIB_1">
      <item>VAN DEN BERG društvo s ograničenom odgovornošću za poslovanje nekretninama, građenje, trgovinu i usluge, OIB 19271948894</item>
    </derivirana_varijabla>
  </DomainObject.Predmet.ProtuStrankaListFormatedOIB>
  <DomainObject.Predmet.ProtuStrankaListFormatedWithAdress>
    <izvorni_sadrzaj>
      <item>VAN DEN BERG društvo s ograničenom odgovornošću za poslovanje nekretninama, građenje, trgovinu i usluge, Marka Marulića 2, 21214 Kaštel Gomilica</item>
    </izvorni_sadrzaj>
    <derivirana_varijabla naziv="DomainObject.Predmet.ProtuStrankaListFormatedWithAdress_1">
      <item>VAN DEN BERG društvo s ograničenom odgovornošću za poslovanje nekretninama, građenje, trgovinu i usluge, Marka Marulića 2, 21214 Kaštel Gomilica</item>
    </derivirana_varijabla>
  </DomainObject.Predmet.ProtuStrankaListFormatedWithAdress>
  <DomainObject.Predmet.ProtuStrankaListFormatedWithAdressOIB>
    <izvorni_sadrzaj>
      <item>VAN DEN BERG društvo s ograničenom odgovornošću za poslovanje nekretninama, građenje, trgovinu i usluge, OIB 19271948894, Marka Marulića 2, 21214 Kaštel Gomilica</item>
    </izvorni_sadrzaj>
    <derivirana_varijabla naziv="DomainObject.Predmet.ProtuStrankaListFormatedWithAdressOIB_1">
      <item>VAN DEN BERG društvo s ograničenom odgovornošću za poslovanje nekretninama, građenje, trgovinu i usluge, OIB 19271948894, Marka Marulića 2, 21214 Kaštel Gomilica</item>
    </derivirana_varijabla>
  </DomainObject.Predmet.ProtuStrankaListFormatedWithAdressOIB>
  <DomainObject.Predmet.ProtuStrankaListNazivFormated>
    <izvorni_sadrzaj>
      <item>VAN DEN BERG društvo s ograničenom odgovornošću za poslovanje nekretninama, građenje, trgovinu i usluge</item>
    </izvorni_sadrzaj>
    <derivirana_varijabla naziv="DomainObject.Predmet.ProtuStrankaListNazivFormated_1">
      <item>VAN DEN BERG društvo s ograničenom odgovornošću za poslovanje nekretninama, građenje, trgovinu i usluge</item>
    </derivirana_varijabla>
  </DomainObject.Predmet.ProtuStrankaListNazivFormated>
  <DomainObject.Predmet.ProtuStrankaListNazivFormatedOIB>
    <izvorni_sadrzaj>
      <item>VAN DEN BERG društvo s ograničenom odgovornošću za poslovanje nekretninama, građenje, trgovinu i usluge, OIB 19271948894</item>
    </izvorni_sadrzaj>
    <derivirana_varijabla naziv="DomainObject.Predmet.ProtuStrankaListNazivFormatedOIB_1">
      <item>VAN DEN BERG društvo s ograničenom odgovornošću za poslovanje nekretninama, građenje, trgovinu i usluge, OIB 19271948894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 DEN BERG društvo s ograničenom odgovornošću za poslovanje nekretninama, građenje, trgovinu i usluge</izvorni_sadrzaj>
    <derivirana_varijabla naziv="DomainObject.Predmet.ProtustrankaIDrugi_1">VAN DEN BERG društvo s ograničenom odgovornošću za poslovanje nekretninama,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 DEN BERG društvo s ograničenom odgovornošću za poslovanje nekretninama, građenje, trgovinu i usluge, OIB 19271948894, Marka Marulića 2, 21214 Kaštel Gomilica</izvorni_sadrzaj>
    <derivirana_varijabla naziv="DomainObject.Predmet.ProtustrankaIDrugiAdressOIB_1">VAN DEN BERG društvo s ograničenom odgovornošću za poslovanje nekretninama, građenje, trgovinu i usluge, OIB 19271948894, Marka Marulića 2,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VAN DEN BERG društvo s ograničenom odgovornošću za poslovanje nekretninama, građenje, trgovinu i usluge</item>
    </izvorni_sadrzaj>
    <derivirana_varijabla naziv="DomainObject.Predmet.SudioniciListNaziv_1">
      <item>FINANCIJSKA AGENCIJA, RC SPLIT</item>
      <item>VAN DEN BERG društvo s ograničenom odgovornošću za poslovanje nekretninama, građenje,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VAN DEN BERG društvo s ograničenom odgovornošću za poslovanje nekretninama, građenje, trgovinu i usluge, OIB 19271948894, Marka Marulića 2,21214 Kaštel Gomilica</item>
    </izvorni_sadrzaj>
    <derivirana_varijabla naziv="DomainObject.Predmet.SudioniciListAdressOIB_1">
      <item>FINANCIJSKA AGENCIJA, RC SPLIT, OIB 85821130368, Mažuranićevo šetalište 24 b,21000 Split</item>
      <item>VAN DEN BERG društvo s ograničenom odgovornošću za poslovanje nekretninama, građenje, trgovinu i usluge, OIB 19271948894, Marka Marulića 2,21214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19271948894</item>
    </izvorni_sadrzaj>
    <derivirana_varijabla naziv="DomainObject.Predmet.SudioniciListNazivOIB_1">
      <item>, OIB 85821130368</item>
      <item>, OIB 19271948894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8731E-04FD-49B9-80D6-65E263F99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1944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2016-01-22T13:20:00Z</cp:lastPrinted>
  <dcterms:modified xmlns:xsi="http://www.w3.org/2001/XMLSchema-instance" xsi:type="dcterms:W3CDTF">2016-01-25T08:04:00Z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