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e2a07" w14:paraId="6ae2a07" w:rsidRDefault="00191AB6" w:rsidP="005140BE" w:rsidR="00191AB6">
      <w:pPr>
        <w15:collapsed w:val="false"/>
        <w:rPr>
          <w:noProof/>
        </w:rPr>
      </w:pPr>
      <w:bookmarkStart w:name="_GoBack" w:id="0"/>
      <w:bookmarkEnd w:id="0"/>
    </w:p>
    <w:p w:rsidRDefault="00B46408" w:rsidP="005140BE" w:rsidR="00573F89">
      <w:pPr>
        <w:rPr>
          <w:sz w:val="24"/>
        </w:rPr>
      </w:pP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</w:p>
    <w:p w:rsidRDefault="00C47F26" w:rsidP="00C47F26" w:rsidR="00C47F26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Trgovački sud u Zagrebu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Zagreb, Amruševa 2/II</w:t>
      </w:r>
    </w:p>
    <w:p w:rsidRDefault="00D47EDE" w:rsidP="00D47EDE" w:rsidR="005140BE">
      <w:pPr>
        <w:jc w:val="right"/>
        <w:rPr>
          <w:sz w:val="24"/>
          <w:lang w:val="pt-BR"/>
        </w:rPr>
      </w:pPr>
      <w:r w:rsidRPr="00264673">
        <w:rPr>
          <w:sz w:val="24"/>
          <w:lang w:val="pt-BR"/>
        </w:rPr>
        <w:t xml:space="preserve">                                       40.St-</w:t>
      </w:r>
      <w:r w:rsidR="008E788C">
        <w:rPr>
          <w:sz w:val="24"/>
          <w:lang w:val="pt-BR"/>
        </w:rPr>
        <w:t>700</w:t>
      </w:r>
      <w:r w:rsidR="00D8769D">
        <w:rPr>
          <w:sz w:val="24"/>
          <w:lang w:val="pt-BR"/>
        </w:rPr>
        <w:t>/1</w:t>
      </w:r>
      <w:r w:rsidR="008E788C">
        <w:rPr>
          <w:sz w:val="24"/>
          <w:lang w:val="pt-BR"/>
        </w:rPr>
        <w:t>5</w:t>
      </w:r>
      <w:r w:rsidRPr="00264673">
        <w:rPr>
          <w:sz w:val="24"/>
          <w:lang w:val="pt-BR"/>
        </w:rPr>
        <w:t xml:space="preserve">     </w:t>
      </w:r>
    </w:p>
    <w:p w:rsidRDefault="005140BE" w:rsidP="00D47EDE" w:rsidR="005140BE">
      <w:pPr>
        <w:jc w:val="right"/>
        <w:rPr>
          <w:sz w:val="24"/>
          <w:lang w:val="pt-BR"/>
        </w:rPr>
      </w:pPr>
    </w:p>
    <w:p w:rsidRDefault="005140BE" w:rsidP="005140BE" w:rsidR="00D47EDE" w:rsidRPr="00264673">
      <w:pPr>
        <w:jc w:val="center"/>
        <w:rPr>
          <w:sz w:val="24"/>
          <w:lang w:val="pt-BR"/>
        </w:rPr>
      </w:pPr>
      <w:r>
        <w:rPr>
          <w:sz w:val="24"/>
          <w:lang w:val="pt-BR"/>
        </w:rPr>
        <w:t>R E P U B L I K A  H R V A T S K A</w:t>
      </w:r>
    </w:p>
    <w:p w:rsidRDefault="00D47EDE" w:rsidP="00D47EDE" w:rsidR="00D47EDE" w:rsidRPr="005140BE">
      <w:pPr>
        <w:jc w:val="center"/>
        <w:rPr>
          <w:sz w:val="24"/>
          <w:lang w:val="pt-BR"/>
        </w:rPr>
      </w:pPr>
      <w:r w:rsidRPr="005140BE">
        <w:rPr>
          <w:sz w:val="24"/>
          <w:lang w:val="pt-BR"/>
        </w:rPr>
        <w:t>R J E Š E NJ E</w:t>
      </w:r>
    </w:p>
    <w:p w:rsidRDefault="00D47EDE" w:rsidP="00D47EDE" w:rsidR="00D47EDE">
      <w:pPr>
        <w:jc w:val="center"/>
        <w:rPr>
          <w:b/>
          <w:sz w:val="24"/>
          <w:lang w:val="pt-BR"/>
        </w:rPr>
      </w:pPr>
    </w:p>
    <w:p w:rsidRDefault="00D47EDE" w:rsidR="00573F89">
      <w:pPr>
        <w:jc w:val="both"/>
        <w:rPr>
          <w:sz w:val="24"/>
        </w:rPr>
      </w:pPr>
      <w:r>
        <w:rPr>
          <w:sz w:val="24"/>
          <w:lang w:val="pt-BR"/>
        </w:rPr>
        <w:tab/>
      </w:r>
      <w:r>
        <w:rPr>
          <w:sz w:val="24"/>
        </w:rPr>
        <w:t>TRGOVAČKI SUD U ZAGREBU po sucu Anti Galiću, kao stečajnom sucu, , u stečajnom postupku nad dužnikom</w:t>
      </w:r>
      <w:r w:rsidR="008E788C">
        <w:rPr>
          <w:sz w:val="24"/>
        </w:rPr>
        <w:t xml:space="preserve"> </w:t>
      </w:r>
      <w:r w:rsidR="008E788C" w:rsidRPr="001D5467">
        <w:rPr>
          <w:sz w:val="24"/>
          <w:szCs w:val="24"/>
        </w:rPr>
        <w:t xml:space="preserve">AGRAM-PROJEKT  d.o.o. Zagreb, Međimurska 21 (OIB 21427628537), </w:t>
      </w:r>
      <w:r w:rsidR="00213078">
        <w:rPr>
          <w:sz w:val="24"/>
        </w:rPr>
        <w:t xml:space="preserve">dana </w:t>
      </w:r>
      <w:r w:rsidR="008E788C">
        <w:rPr>
          <w:sz w:val="24"/>
        </w:rPr>
        <w:t>5</w:t>
      </w:r>
      <w:r w:rsidR="00930691">
        <w:rPr>
          <w:sz w:val="24"/>
        </w:rPr>
        <w:t>.svibnja</w:t>
      </w:r>
      <w:r>
        <w:rPr>
          <w:sz w:val="24"/>
        </w:rPr>
        <w:t xml:space="preserve"> </w:t>
      </w:r>
      <w:r w:rsidR="00C47F26">
        <w:rPr>
          <w:sz w:val="24"/>
        </w:rPr>
        <w:t xml:space="preserve"> 201</w:t>
      </w:r>
      <w:r w:rsidR="005140BE">
        <w:rPr>
          <w:sz w:val="24"/>
        </w:rPr>
        <w:t>6.</w:t>
      </w:r>
    </w:p>
    <w:p w:rsidRDefault="00573F89" w:rsidR="00573F89" w:rsidRPr="00C47F26">
      <w:pPr>
        <w:jc w:val="both"/>
        <w:rPr>
          <w:sz w:val="40"/>
          <w:szCs w:val="40"/>
        </w:rPr>
      </w:pPr>
    </w:p>
    <w:p w:rsidRDefault="00573F89" w:rsidR="00573F89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573F89" w:rsidR="00573F89">
      <w:pPr>
        <w:jc w:val="center"/>
        <w:rPr>
          <w:b/>
          <w:sz w:val="24"/>
        </w:rPr>
      </w:pPr>
    </w:p>
    <w:p w:rsidRDefault="00573F89" w:rsidP="00FA03D2" w:rsidR="00514DEA">
      <w:pPr>
        <w:ind w:firstLine="680"/>
        <w:jc w:val="both"/>
        <w:rPr>
          <w:sz w:val="24"/>
        </w:rPr>
      </w:pPr>
      <w:r>
        <w:rPr>
          <w:sz w:val="24"/>
        </w:rPr>
        <w:t>I</w:t>
      </w:r>
      <w:r>
        <w:rPr>
          <w:b/>
          <w:sz w:val="24"/>
        </w:rPr>
        <w:t xml:space="preserve">  </w:t>
      </w:r>
      <w:r>
        <w:rPr>
          <w:sz w:val="24"/>
        </w:rPr>
        <w:t xml:space="preserve">Određuje se prodaja u stečajnom postupku </w:t>
      </w:r>
      <w:r w:rsidR="002051FF">
        <w:rPr>
          <w:sz w:val="24"/>
        </w:rPr>
        <w:t xml:space="preserve">nekretnine stečajnog dužnika </w:t>
      </w:r>
      <w:r w:rsidR="008E788C" w:rsidRPr="001D5467">
        <w:rPr>
          <w:sz w:val="24"/>
          <w:szCs w:val="24"/>
        </w:rPr>
        <w:t xml:space="preserve">AGRAM-PROJEKT  d.o.o. Zagreb, Međimurska 21 (OIB 21427628537), </w:t>
      </w:r>
      <w:r w:rsidR="009549C7">
        <w:rPr>
          <w:sz w:val="24"/>
        </w:rPr>
        <w:t xml:space="preserve">uz odgovarajuću primjenu pravila Ovršnog postupka u ovrsi na nekretnini </w:t>
      </w:r>
      <w:r w:rsidR="00D8769D">
        <w:rPr>
          <w:sz w:val="24"/>
        </w:rPr>
        <w:t xml:space="preserve">i to: </w:t>
      </w:r>
    </w:p>
    <w:p w:rsidRDefault="004153E1" w:rsidP="004A461E" w:rsidR="00934175">
      <w:pPr>
        <w:ind w:firstLine="680"/>
        <w:jc w:val="both"/>
        <w:rPr>
          <w:sz w:val="24"/>
        </w:rPr>
      </w:pPr>
      <w:r>
        <w:rPr>
          <w:sz w:val="24"/>
        </w:rPr>
        <w:t>-</w:t>
      </w:r>
      <w:r w:rsidR="008E788C">
        <w:rPr>
          <w:sz w:val="24"/>
        </w:rPr>
        <w:t>k.č.br.</w:t>
      </w:r>
      <w:r w:rsidR="006A6DE8">
        <w:rPr>
          <w:sz w:val="24"/>
        </w:rPr>
        <w:t>2919/2</w:t>
      </w:r>
      <w:r w:rsidR="008E788C">
        <w:rPr>
          <w:sz w:val="24"/>
        </w:rPr>
        <w:t xml:space="preserve">, oranica </w:t>
      </w:r>
      <w:r w:rsidR="006A6DE8">
        <w:rPr>
          <w:sz w:val="24"/>
        </w:rPr>
        <w:t>Jelenčica</w:t>
      </w:r>
      <w:r w:rsidR="008E788C">
        <w:rPr>
          <w:sz w:val="24"/>
        </w:rPr>
        <w:t xml:space="preserve"> u pov. </w:t>
      </w:r>
      <w:r w:rsidR="006A6DE8">
        <w:rPr>
          <w:sz w:val="24"/>
        </w:rPr>
        <w:t>451</w:t>
      </w:r>
      <w:r w:rsidR="008E788C">
        <w:rPr>
          <w:sz w:val="24"/>
        </w:rPr>
        <w:t xml:space="preserve"> čm, i k.č.br.</w:t>
      </w:r>
      <w:r w:rsidR="006A6DE8">
        <w:rPr>
          <w:sz w:val="24"/>
        </w:rPr>
        <w:t>2919/5</w:t>
      </w:r>
      <w:r w:rsidR="008E788C">
        <w:rPr>
          <w:sz w:val="24"/>
        </w:rPr>
        <w:t xml:space="preserve"> oranica </w:t>
      </w:r>
      <w:r w:rsidR="006A6DE8">
        <w:rPr>
          <w:sz w:val="24"/>
        </w:rPr>
        <w:t>Jelenčica</w:t>
      </w:r>
      <w:r w:rsidR="008E788C">
        <w:rPr>
          <w:sz w:val="24"/>
        </w:rPr>
        <w:t xml:space="preserve">, u pov. </w:t>
      </w:r>
      <w:r w:rsidR="00D45AE1">
        <w:rPr>
          <w:sz w:val="24"/>
        </w:rPr>
        <w:t>1149</w:t>
      </w:r>
      <w:r>
        <w:rPr>
          <w:sz w:val="24"/>
        </w:rPr>
        <w:t xml:space="preserve"> čm, upisane u z.k.ul.br.</w:t>
      </w:r>
      <w:r w:rsidR="00D45AE1">
        <w:rPr>
          <w:sz w:val="24"/>
        </w:rPr>
        <w:t xml:space="preserve"> 8033</w:t>
      </w:r>
      <w:r>
        <w:rPr>
          <w:sz w:val="24"/>
        </w:rPr>
        <w:t>, k.o. Remete, kod zemljišnoknjižnog odjela Općinskog građanskog suda u Zagrebu</w:t>
      </w:r>
    </w:p>
    <w:p w:rsidRDefault="004A461E" w:rsidR="0038747F">
      <w:pPr>
        <w:ind w:firstLine="680"/>
        <w:jc w:val="both"/>
        <w:rPr>
          <w:sz w:val="24"/>
        </w:rPr>
      </w:pPr>
      <w:r>
        <w:rPr>
          <w:sz w:val="24"/>
        </w:rPr>
        <w:t xml:space="preserve">  </w:t>
      </w:r>
      <w:r w:rsidR="00BE57C1">
        <w:rPr>
          <w:sz w:val="24"/>
        </w:rPr>
        <w:t xml:space="preserve"> </w:t>
      </w:r>
      <w:r w:rsidR="00FA03D2">
        <w:rPr>
          <w:sz w:val="24"/>
        </w:rPr>
        <w:t>II  Na nekretnini</w:t>
      </w:r>
      <w:r w:rsidR="00573F89">
        <w:rPr>
          <w:sz w:val="24"/>
        </w:rPr>
        <w:t xml:space="preserve"> iz točke </w:t>
      </w:r>
      <w:r w:rsidR="0038747F">
        <w:rPr>
          <w:sz w:val="24"/>
        </w:rPr>
        <w:t xml:space="preserve">I. </w:t>
      </w:r>
      <w:r w:rsidR="00573F89">
        <w:rPr>
          <w:sz w:val="24"/>
        </w:rPr>
        <w:t>upisan</w:t>
      </w:r>
      <w:r w:rsidR="00D8769D">
        <w:rPr>
          <w:sz w:val="24"/>
        </w:rPr>
        <w:t>o je</w:t>
      </w:r>
      <w:r w:rsidR="0038747F">
        <w:rPr>
          <w:sz w:val="24"/>
        </w:rPr>
        <w:t xml:space="preserve"> razlučn</w:t>
      </w:r>
      <w:r w:rsidR="00D8769D">
        <w:rPr>
          <w:sz w:val="24"/>
        </w:rPr>
        <w:t>o pravo</w:t>
      </w:r>
      <w:r w:rsidR="0038747F">
        <w:rPr>
          <w:sz w:val="24"/>
        </w:rPr>
        <w:t xml:space="preserve"> za korist</w:t>
      </w:r>
      <w:r w:rsidR="002051FF">
        <w:rPr>
          <w:sz w:val="24"/>
        </w:rPr>
        <w:t xml:space="preserve"> vjerovnika:</w:t>
      </w:r>
    </w:p>
    <w:p w:rsidRDefault="00D8769D" w:rsidP="00D8769D" w:rsidR="00ED342E">
      <w:pPr>
        <w:ind w:firstLine="680"/>
        <w:jc w:val="both"/>
        <w:rPr>
          <w:sz w:val="24"/>
        </w:rPr>
      </w:pPr>
      <w:r>
        <w:rPr>
          <w:sz w:val="24"/>
        </w:rPr>
        <w:t>-</w:t>
      </w:r>
      <w:r w:rsidR="001F34E9">
        <w:rPr>
          <w:sz w:val="24"/>
        </w:rPr>
        <w:t>RAIFFEISENLANDESBANK KARNTEN</w:t>
      </w:r>
      <w:r w:rsidR="00ED342E">
        <w:rPr>
          <w:sz w:val="24"/>
        </w:rPr>
        <w:t>-RECHENZENTRUM UND REVISIONSVERB</w:t>
      </w:r>
      <w:r w:rsidR="001F34E9">
        <w:rPr>
          <w:sz w:val="24"/>
        </w:rPr>
        <w:t>AND, REGISTRIERTE GENOSSENSCHAFT MIT BES</w:t>
      </w:r>
      <w:r w:rsidR="00ED342E">
        <w:rPr>
          <w:sz w:val="24"/>
        </w:rPr>
        <w:t>C</w:t>
      </w:r>
      <w:r w:rsidR="001F34E9">
        <w:rPr>
          <w:sz w:val="24"/>
        </w:rPr>
        <w:t xml:space="preserve">HRANKTER </w:t>
      </w:r>
      <w:r w:rsidR="00ED342E">
        <w:rPr>
          <w:sz w:val="24"/>
        </w:rPr>
        <w:t xml:space="preserve"> </w:t>
      </w:r>
      <w:r w:rsidR="001F34E9">
        <w:rPr>
          <w:sz w:val="24"/>
        </w:rPr>
        <w:t xml:space="preserve">HAFTUNG </w:t>
      </w:r>
      <w:r w:rsidR="00ED342E">
        <w:rPr>
          <w:sz w:val="24"/>
        </w:rPr>
        <w:t xml:space="preserve"> </w:t>
      </w:r>
      <w:r w:rsidR="001F34E9">
        <w:rPr>
          <w:sz w:val="24"/>
        </w:rPr>
        <w:t>RAIFFEISENFLATZ 1, 9020 KLAGENFURT</w:t>
      </w:r>
    </w:p>
    <w:p w:rsidRDefault="007E2F47" w:rsidP="007E2F47" w:rsidR="00573F89" w:rsidRPr="002051FF">
      <w:pPr>
        <w:jc w:val="both"/>
        <w:rPr>
          <w:sz w:val="24"/>
        </w:rPr>
      </w:pPr>
      <w:r>
        <w:rPr>
          <w:b/>
          <w:sz w:val="24"/>
        </w:rPr>
        <w:tab/>
      </w:r>
      <w:r w:rsidR="002051FF" w:rsidRPr="002051FF">
        <w:rPr>
          <w:sz w:val="24"/>
        </w:rPr>
        <w:t>III</w:t>
      </w:r>
      <w:r w:rsidR="002051FF">
        <w:rPr>
          <w:sz w:val="24"/>
        </w:rPr>
        <w:t xml:space="preserve">. </w:t>
      </w:r>
      <w:r w:rsidRPr="002051FF">
        <w:rPr>
          <w:sz w:val="24"/>
        </w:rPr>
        <w:t xml:space="preserve"> </w:t>
      </w:r>
      <w:r w:rsidR="00573F89" w:rsidRPr="002051FF">
        <w:rPr>
          <w:sz w:val="24"/>
        </w:rPr>
        <w:t xml:space="preserve">Zaključkom o prodaji utvrditi će se vrijednost nekretnine opisane točkom I ovog rješenja, te način i uvjeti prodaje. </w:t>
      </w:r>
    </w:p>
    <w:p w:rsidRDefault="002051FF" w:rsidR="00573F89">
      <w:pPr>
        <w:ind w:firstLine="680"/>
        <w:jc w:val="both"/>
        <w:rPr>
          <w:sz w:val="24"/>
        </w:rPr>
      </w:pPr>
      <w:r>
        <w:rPr>
          <w:sz w:val="24"/>
        </w:rPr>
        <w:t>I</w:t>
      </w:r>
      <w:r w:rsidR="007E2F47" w:rsidRPr="002051FF">
        <w:rPr>
          <w:sz w:val="24"/>
        </w:rPr>
        <w:t>V.</w:t>
      </w:r>
      <w:r w:rsidR="00573F89" w:rsidRPr="002051FF">
        <w:rPr>
          <w:sz w:val="24"/>
        </w:rPr>
        <w:t xml:space="preserve">  Određuje se upis zabilježbe ovog rješenja o proda</w:t>
      </w:r>
      <w:r w:rsidR="00D61FB1" w:rsidRPr="002051FF">
        <w:rPr>
          <w:sz w:val="24"/>
        </w:rPr>
        <w:t>ji</w:t>
      </w:r>
      <w:r w:rsidR="00C5150F" w:rsidRPr="002051FF">
        <w:rPr>
          <w:sz w:val="24"/>
        </w:rPr>
        <w:t xml:space="preserve"> kod </w:t>
      </w:r>
      <w:r w:rsidR="00871C96">
        <w:rPr>
          <w:sz w:val="24"/>
        </w:rPr>
        <w:t>Općinskog građanskog suda u Zagrebu, zemljišnoknjižni odjel</w:t>
      </w:r>
      <w:r w:rsidR="00D8769D">
        <w:rPr>
          <w:sz w:val="24"/>
        </w:rPr>
        <w:t>.</w:t>
      </w:r>
    </w:p>
    <w:p w:rsidRDefault="00573F89" w:rsidR="00573F89">
      <w:pPr>
        <w:jc w:val="center"/>
        <w:rPr>
          <w:sz w:val="24"/>
        </w:rPr>
      </w:pPr>
    </w:p>
    <w:p w:rsidRDefault="002051FF" w:rsidR="002051FF">
      <w:pPr>
        <w:jc w:val="center"/>
        <w:rPr>
          <w:sz w:val="24"/>
        </w:rPr>
      </w:pPr>
    </w:p>
    <w:p w:rsidRDefault="00573F89" w:rsidR="00573F89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573F89" w:rsidR="00573F89">
      <w:pPr>
        <w:jc w:val="both"/>
        <w:rPr>
          <w:sz w:val="24"/>
        </w:rPr>
      </w:pPr>
    </w:p>
    <w:p w:rsidRDefault="00573F89" w:rsidP="00C44E71" w:rsidR="00D8769D">
      <w:pPr>
        <w:ind w:firstLine="680"/>
        <w:jc w:val="both"/>
        <w:rPr>
          <w:sz w:val="24"/>
        </w:rPr>
      </w:pPr>
      <w:r>
        <w:rPr>
          <w:sz w:val="24"/>
        </w:rPr>
        <w:t xml:space="preserve">Rješenjem </w:t>
      </w:r>
      <w:r w:rsidR="00605D9C">
        <w:rPr>
          <w:sz w:val="24"/>
        </w:rPr>
        <w:t>ovog</w:t>
      </w:r>
      <w:r>
        <w:rPr>
          <w:sz w:val="24"/>
        </w:rPr>
        <w:t xml:space="preserve"> suda </w:t>
      </w:r>
      <w:r w:rsidR="00605D9C">
        <w:rPr>
          <w:sz w:val="24"/>
        </w:rPr>
        <w:t xml:space="preserve"> poslovni broj </w:t>
      </w:r>
      <w:r w:rsidR="00DE76D4">
        <w:rPr>
          <w:sz w:val="24"/>
        </w:rPr>
        <w:t xml:space="preserve">gornji </w:t>
      </w:r>
      <w:r w:rsidR="00D8769D">
        <w:rPr>
          <w:sz w:val="24"/>
        </w:rPr>
        <w:t xml:space="preserve">od </w:t>
      </w:r>
      <w:r w:rsidR="00DE76D4">
        <w:rPr>
          <w:sz w:val="24"/>
        </w:rPr>
        <w:t>13.studenog</w:t>
      </w:r>
      <w:r w:rsidR="00D54F12">
        <w:rPr>
          <w:sz w:val="24"/>
        </w:rPr>
        <w:t xml:space="preserve"> </w:t>
      </w:r>
      <w:r w:rsidR="00D8769D">
        <w:rPr>
          <w:sz w:val="24"/>
        </w:rPr>
        <w:t>201</w:t>
      </w:r>
      <w:r w:rsidR="00DE76D4">
        <w:rPr>
          <w:sz w:val="24"/>
        </w:rPr>
        <w:t>5</w:t>
      </w:r>
      <w:r w:rsidR="00D8769D">
        <w:rPr>
          <w:sz w:val="24"/>
        </w:rPr>
        <w:t>.</w:t>
      </w:r>
      <w:r w:rsidR="00605D9C">
        <w:rPr>
          <w:sz w:val="24"/>
        </w:rPr>
        <w:t xml:space="preserve"> nad dužnikom </w:t>
      </w:r>
      <w:r w:rsidR="00D8769D">
        <w:rPr>
          <w:sz w:val="24"/>
        </w:rPr>
        <w:t xml:space="preserve">je </w:t>
      </w:r>
      <w:r>
        <w:rPr>
          <w:sz w:val="24"/>
        </w:rPr>
        <w:t>otvoren</w:t>
      </w:r>
      <w:r w:rsidR="00605D9C">
        <w:rPr>
          <w:sz w:val="24"/>
        </w:rPr>
        <w:t xml:space="preserve"> </w:t>
      </w:r>
      <w:r>
        <w:rPr>
          <w:sz w:val="24"/>
        </w:rPr>
        <w:t>stečajni postupak.</w:t>
      </w:r>
      <w:r w:rsidR="007F16DA">
        <w:rPr>
          <w:sz w:val="24"/>
        </w:rPr>
        <w:t xml:space="preserve"> </w:t>
      </w:r>
      <w:r>
        <w:rPr>
          <w:sz w:val="24"/>
        </w:rPr>
        <w:t xml:space="preserve"> </w:t>
      </w:r>
      <w:r w:rsidR="00605D9C">
        <w:rPr>
          <w:sz w:val="24"/>
        </w:rPr>
        <w:t>Stečajnu masu stečajnog dužnika čini  u izreci naveden</w:t>
      </w:r>
      <w:r w:rsidR="00DE76D4">
        <w:rPr>
          <w:sz w:val="24"/>
        </w:rPr>
        <w:t>e</w:t>
      </w:r>
      <w:r w:rsidR="00605D9C">
        <w:rPr>
          <w:sz w:val="24"/>
        </w:rPr>
        <w:t xml:space="preserve"> </w:t>
      </w:r>
      <w:r w:rsidR="00D8769D">
        <w:rPr>
          <w:sz w:val="24"/>
        </w:rPr>
        <w:t>nekretnin</w:t>
      </w:r>
      <w:r w:rsidR="00DE76D4">
        <w:rPr>
          <w:sz w:val="24"/>
        </w:rPr>
        <w:t>e</w:t>
      </w:r>
      <w:r w:rsidR="00D8769D">
        <w:rPr>
          <w:sz w:val="24"/>
        </w:rPr>
        <w:t xml:space="preserve">. </w:t>
      </w:r>
    </w:p>
    <w:p w:rsidRDefault="00605D9C" w:rsidR="00573F89">
      <w:pPr>
        <w:ind w:firstLine="680"/>
        <w:jc w:val="both"/>
        <w:rPr>
          <w:sz w:val="24"/>
        </w:rPr>
      </w:pPr>
      <w:r>
        <w:rPr>
          <w:sz w:val="24"/>
        </w:rPr>
        <w:t xml:space="preserve"> </w:t>
      </w:r>
    </w:p>
    <w:p w:rsidRDefault="00573F89" w:rsidR="00D8769D">
      <w:pPr>
        <w:jc w:val="both"/>
        <w:rPr>
          <w:sz w:val="24"/>
        </w:rPr>
      </w:pPr>
      <w:r>
        <w:rPr>
          <w:sz w:val="24"/>
        </w:rPr>
        <w:tab/>
      </w:r>
      <w:r w:rsidR="00DE76D4">
        <w:rPr>
          <w:sz w:val="24"/>
        </w:rPr>
        <w:t>Razlučni vjerovnik</w:t>
      </w:r>
      <w:r w:rsidR="008069AC" w:rsidRPr="008069AC">
        <w:rPr>
          <w:sz w:val="24"/>
        </w:rPr>
        <w:t xml:space="preserve"> </w:t>
      </w:r>
      <w:r w:rsidR="008069AC">
        <w:rPr>
          <w:sz w:val="24"/>
        </w:rPr>
        <w:t>RAIFFEISENLANDESBANK KARNTEN-RECHENZENTRUM UND REVISIONSVERBAND, REGISTRIERTE GENOSSENSCHAFT MIT BESCHRANKTER  HAFTUNG  RAIFFEISENFLATZ 1, 9020 KLAGENFURT po punomćniku Ninoslav</w:t>
      </w:r>
      <w:r w:rsidR="007F16DA">
        <w:rPr>
          <w:sz w:val="24"/>
        </w:rPr>
        <w:t xml:space="preserve"> J</w:t>
      </w:r>
      <w:r w:rsidR="008069AC">
        <w:rPr>
          <w:sz w:val="24"/>
        </w:rPr>
        <w:t xml:space="preserve">agar odvjetnik iz Zagreba, podnio je ovom suda </w:t>
      </w:r>
      <w:r w:rsidR="00DE76D4">
        <w:rPr>
          <w:sz w:val="24"/>
        </w:rPr>
        <w:t xml:space="preserve"> </w:t>
      </w:r>
      <w:r w:rsidR="008069AC">
        <w:rPr>
          <w:sz w:val="24"/>
        </w:rPr>
        <w:t xml:space="preserve">dana </w:t>
      </w:r>
      <w:r w:rsidR="00DE76D4">
        <w:rPr>
          <w:sz w:val="24"/>
        </w:rPr>
        <w:t xml:space="preserve">15.ožujka </w:t>
      </w:r>
      <w:r w:rsidR="004F37DB">
        <w:rPr>
          <w:sz w:val="24"/>
        </w:rPr>
        <w:t>2016.</w:t>
      </w:r>
      <w:r w:rsidR="008069AC">
        <w:rPr>
          <w:sz w:val="24"/>
        </w:rPr>
        <w:t xml:space="preserve"> prijedlog</w:t>
      </w:r>
      <w:r w:rsidR="002051FF">
        <w:rPr>
          <w:sz w:val="24"/>
        </w:rPr>
        <w:t xml:space="preserve"> za prodaju </w:t>
      </w:r>
      <w:r>
        <w:rPr>
          <w:sz w:val="24"/>
        </w:rPr>
        <w:t>nekretnin</w:t>
      </w:r>
      <w:r w:rsidR="004F37DB">
        <w:rPr>
          <w:sz w:val="24"/>
        </w:rPr>
        <w:t>a</w:t>
      </w:r>
      <w:r>
        <w:rPr>
          <w:sz w:val="24"/>
        </w:rPr>
        <w:t xml:space="preserve"> opisan</w:t>
      </w:r>
      <w:r w:rsidR="004F37DB">
        <w:rPr>
          <w:sz w:val="24"/>
        </w:rPr>
        <w:t>ih</w:t>
      </w:r>
      <w:r>
        <w:rPr>
          <w:sz w:val="24"/>
        </w:rPr>
        <w:t xml:space="preserve"> točkom I ovog rješenja, a na koj</w:t>
      </w:r>
      <w:r w:rsidR="0083451A">
        <w:rPr>
          <w:sz w:val="24"/>
        </w:rPr>
        <w:t>ima</w:t>
      </w:r>
      <w:r>
        <w:rPr>
          <w:sz w:val="24"/>
        </w:rPr>
        <w:t xml:space="preserve"> postoji razlučno pravo</w:t>
      </w:r>
      <w:r w:rsidR="008069AC">
        <w:rPr>
          <w:sz w:val="24"/>
        </w:rPr>
        <w:t>,</w:t>
      </w:r>
      <w:r>
        <w:rPr>
          <w:sz w:val="24"/>
        </w:rPr>
        <w:t xml:space="preserve"> u stečajnom postupku uz odgovarajuću primjenu pravila o ovrsi na nekretninama</w:t>
      </w:r>
      <w:r w:rsidR="00D8769D">
        <w:rPr>
          <w:sz w:val="24"/>
        </w:rPr>
        <w:t>.</w:t>
      </w:r>
    </w:p>
    <w:p w:rsidRDefault="00F42190" w:rsidP="00D8769D" w:rsidR="00F42190">
      <w:pPr>
        <w:ind w:firstLine="680"/>
        <w:jc w:val="both"/>
        <w:rPr>
          <w:sz w:val="24"/>
        </w:rPr>
      </w:pPr>
    </w:p>
    <w:p w:rsidRDefault="00F42190" w:rsidP="004F37DB" w:rsidR="00672596">
      <w:pPr>
        <w:ind w:firstLine="680"/>
        <w:jc w:val="both"/>
        <w:rPr>
          <w:sz w:val="24"/>
        </w:rPr>
      </w:pPr>
      <w:r>
        <w:rPr>
          <w:sz w:val="24"/>
        </w:rPr>
        <w:lastRenderedPageBreak/>
        <w:t>Kako je stečajni postupak nad dužnikom pokrenut 1.rujna 2015.</w:t>
      </w:r>
      <w:r w:rsidR="004F37DB">
        <w:rPr>
          <w:sz w:val="24"/>
        </w:rPr>
        <w:t xml:space="preserve"> tj. na dan stupanja na snagu </w:t>
      </w:r>
      <w:r>
        <w:rPr>
          <w:sz w:val="24"/>
        </w:rPr>
        <w:t xml:space="preserve">Stečajnog zakona (NN br. 71/15, dalje: SZ 15) </w:t>
      </w:r>
      <w:r w:rsidR="004F37DB">
        <w:rPr>
          <w:sz w:val="24"/>
        </w:rPr>
        <w:t>to će se odredbe tog Zakona primjenjivati na konkr</w:t>
      </w:r>
      <w:r w:rsidR="008069AC">
        <w:rPr>
          <w:sz w:val="24"/>
        </w:rPr>
        <w:t>e</w:t>
      </w:r>
      <w:r w:rsidR="004F37DB">
        <w:rPr>
          <w:sz w:val="24"/>
        </w:rPr>
        <w:t>tnu prodaju.</w:t>
      </w:r>
    </w:p>
    <w:p w:rsidRDefault="00FC5867" w:rsidP="00D8769D" w:rsidR="00FC5867">
      <w:pPr>
        <w:ind w:firstLine="680"/>
        <w:jc w:val="both"/>
        <w:rPr>
          <w:sz w:val="24"/>
        </w:rPr>
      </w:pPr>
    </w:p>
    <w:p w:rsidRDefault="003C2088" w:rsidP="00D8769D" w:rsidR="00A56DD1">
      <w:pPr>
        <w:ind w:firstLine="680"/>
        <w:jc w:val="both"/>
        <w:rPr>
          <w:sz w:val="24"/>
        </w:rPr>
      </w:pPr>
      <w:r>
        <w:rPr>
          <w:sz w:val="24"/>
        </w:rPr>
        <w:t xml:space="preserve">Prema odredbi članka 247. stavak 1. SZ-a 15 nekretnina na kojoj postoji razlučno pravo  prodaje se u stečajnom postupku, na prijedlog stečajnog upravitelja ili razlučnoga vjerovnika, uz odgovarajuću primjenu pravila ovršnog postupka o ovrsi na nekretnini, a prema odredbi  stavak 2. istog članka o prodaji nekretnine sud odlučuje rješenjem protiv kojeg pravo na žalbu imaju stečajni upravitelj i razlučni vjerovnici. U rješenju o prodaji nekretnine sud će odrediti da se nekretnina prodaje u stečajnom postupku. U zemljišnoj knjizi upisat će se zabilježba rješenja o prodaji nekretnine. </w:t>
      </w:r>
    </w:p>
    <w:p w:rsidRDefault="007337DF" w:rsidP="00D8769D" w:rsidR="003C2088">
      <w:pPr>
        <w:ind w:firstLine="680"/>
        <w:jc w:val="both"/>
        <w:rPr>
          <w:sz w:val="24"/>
        </w:rPr>
      </w:pPr>
      <w:r>
        <w:rPr>
          <w:sz w:val="24"/>
        </w:rPr>
        <w:t xml:space="preserve"> </w:t>
      </w:r>
    </w:p>
    <w:p w:rsidRDefault="003C2088" w:rsidP="00D8769D" w:rsidR="003C2088">
      <w:pPr>
        <w:ind w:firstLine="680"/>
        <w:jc w:val="both"/>
        <w:rPr>
          <w:sz w:val="24"/>
        </w:rPr>
      </w:pPr>
      <w:r>
        <w:rPr>
          <w:sz w:val="24"/>
        </w:rPr>
        <w:t xml:space="preserve">Postupajući po prijedlogu </w:t>
      </w:r>
      <w:r w:rsidR="008069AC">
        <w:rPr>
          <w:sz w:val="24"/>
        </w:rPr>
        <w:t xml:space="preserve">razlučnog vjerovnika </w:t>
      </w:r>
      <w:r>
        <w:rPr>
          <w:sz w:val="24"/>
        </w:rPr>
        <w:t xml:space="preserve">od </w:t>
      </w:r>
      <w:r w:rsidR="008069AC">
        <w:rPr>
          <w:sz w:val="24"/>
        </w:rPr>
        <w:t>15.ožujka 2016.</w:t>
      </w:r>
      <w:r w:rsidR="00E06D11">
        <w:rPr>
          <w:sz w:val="24"/>
        </w:rPr>
        <w:t>, a temeljem naprijed citiranog članka 247. stavak 1. i 2. SZ-a 15 rješeno je kao u izreci.</w:t>
      </w:r>
    </w:p>
    <w:p w:rsidRDefault="00E06D11" w:rsidP="00D8769D" w:rsidR="00E06D11">
      <w:pPr>
        <w:ind w:firstLine="680"/>
        <w:jc w:val="both"/>
        <w:rPr>
          <w:sz w:val="24"/>
        </w:rPr>
      </w:pPr>
    </w:p>
    <w:p w:rsidRDefault="00FB2CE4" w:rsidR="00FB2CE4">
      <w:pPr>
        <w:jc w:val="both"/>
        <w:rPr>
          <w:sz w:val="24"/>
        </w:rPr>
      </w:pPr>
    </w:p>
    <w:p w:rsidRDefault="00514ADC" w:rsidR="00573F89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953049">
        <w:rPr>
          <w:sz w:val="24"/>
        </w:rPr>
        <w:t>5</w:t>
      </w:r>
      <w:r w:rsidR="0017501D">
        <w:rPr>
          <w:sz w:val="24"/>
        </w:rPr>
        <w:t>.svibnja</w:t>
      </w:r>
      <w:r w:rsidR="004538C2">
        <w:rPr>
          <w:sz w:val="24"/>
        </w:rPr>
        <w:t xml:space="preserve"> 2016</w:t>
      </w:r>
      <w:r w:rsidR="00213078">
        <w:rPr>
          <w:sz w:val="24"/>
        </w:rPr>
        <w:t>.</w:t>
      </w:r>
    </w:p>
    <w:p w:rsidRDefault="00573F89" w:rsidR="00573F89">
      <w:pPr>
        <w:jc w:val="center"/>
        <w:rPr>
          <w:sz w:val="24"/>
        </w:rPr>
      </w:pPr>
    </w:p>
    <w:p w:rsidRDefault="00573F89" w:rsidR="00573F89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</w:t>
      </w:r>
      <w:r>
        <w:rPr>
          <w:sz w:val="24"/>
        </w:rPr>
        <w:tab/>
      </w:r>
      <w:r w:rsidR="00C47F26">
        <w:rPr>
          <w:sz w:val="24"/>
        </w:rPr>
        <w:t xml:space="preserve">Sudac: </w:t>
      </w:r>
    </w:p>
    <w:p w:rsidRDefault="00573F89" w:rsidP="00C1457E" w:rsidR="0042601A">
      <w:pPr>
        <w:ind w:firstLine="680" w:left="2720"/>
        <w:jc w:val="center"/>
        <w:rPr>
          <w:sz w:val="24"/>
        </w:rPr>
      </w:pPr>
      <w:r>
        <w:rPr>
          <w:sz w:val="24"/>
        </w:rPr>
        <w:t>Ante Galić</w:t>
      </w:r>
      <w:r w:rsidR="00E95EDE">
        <w:rPr>
          <w:sz w:val="24"/>
        </w:rPr>
        <w:t xml:space="preserve"> </w:t>
      </w:r>
      <w:r w:rsidR="00BD6D00">
        <w:rPr>
          <w:sz w:val="24"/>
        </w:rPr>
        <w:t xml:space="preserve"> v.r.</w:t>
      </w:r>
    </w:p>
    <w:p w:rsidRDefault="00C47F26" w:rsidR="00573F89">
      <w:pPr>
        <w:jc w:val="both"/>
        <w:rPr>
          <w:sz w:val="24"/>
        </w:rPr>
      </w:pPr>
      <w:r>
        <w:rPr>
          <w:sz w:val="24"/>
        </w:rPr>
        <w:t>Uputa o pravnom lijeku</w:t>
      </w:r>
      <w:r w:rsidR="00573F89">
        <w:rPr>
          <w:sz w:val="24"/>
        </w:rPr>
        <w:t>:</w:t>
      </w:r>
    </w:p>
    <w:p w:rsidRDefault="00573F89" w:rsidR="00573F89">
      <w:pPr>
        <w:jc w:val="both"/>
        <w:rPr>
          <w:sz w:val="24"/>
        </w:rPr>
      </w:pPr>
      <w:r>
        <w:rPr>
          <w:sz w:val="24"/>
        </w:rPr>
        <w:t xml:space="preserve">Protiv ovog rješenja može se  uložiti žalba Visokom trgovačkom sudu Republike Hrvatske u roku od 8 dana. Rok za žalbu računa se od dana prijema rješenja odnosno istekom 8 dana od dana objave rješenja na </w:t>
      </w:r>
      <w:r w:rsidR="0083451A">
        <w:rPr>
          <w:sz w:val="24"/>
        </w:rPr>
        <w:t>e-</w:t>
      </w:r>
      <w:r>
        <w:rPr>
          <w:sz w:val="24"/>
        </w:rPr>
        <w:t xml:space="preserve">oglasnoj ploči suda. Žalba se ulaže putem ovog suda u 2 primjerka. </w:t>
      </w:r>
    </w:p>
    <w:p w:rsidRDefault="00B669B6" w:rsidR="00B669B6">
      <w:pPr>
        <w:jc w:val="both"/>
        <w:rPr>
          <w:sz w:val="24"/>
        </w:rPr>
      </w:pPr>
    </w:p>
    <w:p w:rsidRDefault="00BD6D00" w:rsidP="00422EE0" w:rsidR="00BD6D00" w:rsidRPr="00BD6D00">
      <w:pPr>
        <w:jc w:val="both"/>
        <w:rPr>
          <w:sz w:val="24"/>
          <w:szCs w:val="24"/>
        </w:rPr>
      </w:pPr>
      <w:r w:rsidRPr="00BD6D00">
        <w:rPr>
          <w:sz w:val="24"/>
          <w:szCs w:val="24"/>
        </w:rPr>
        <w:t>Za točnost otpravka, ovlašteni službenik:</w:t>
      </w:r>
    </w:p>
    <w:p w:rsidRDefault="00BD6D00" w:rsidP="00422EE0" w:rsidR="00BD6D00" w:rsidRPr="00BD6D00">
      <w:pPr>
        <w:jc w:val="both"/>
        <w:rPr>
          <w:sz w:val="24"/>
          <w:szCs w:val="24"/>
        </w:rPr>
      </w:pPr>
      <w:r w:rsidRPr="00BD6D00">
        <w:rPr>
          <w:sz w:val="24"/>
          <w:szCs w:val="24"/>
        </w:rPr>
        <w:t xml:space="preserve">               Valentina Delač</w:t>
      </w:r>
    </w:p>
    <w:p w:rsidRDefault="00213078" w:rsidP="00BD6D00" w:rsidR="00213078" w:rsidRPr="00BD6D00">
      <w:pPr>
        <w:ind w:left="720"/>
        <w:jc w:val="both"/>
        <w:rPr>
          <w:sz w:val="24"/>
          <w:szCs w:val="24"/>
        </w:rPr>
      </w:pPr>
    </w:p>
    <w:sectPr w:rsidR="00213078" w:rsidRPr="00BD6D00"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3308" w:rsidR="00D13308">
      <w:r>
        <w:separator/>
      </w:r>
    </w:p>
  </w:endnote>
  <w:endnote w:id="0" w:type="continuationSeparator">
    <w:p w:rsidRDefault="00D13308" w:rsidR="00D133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3308" w:rsidR="00D13308">
      <w:r>
        <w:separator/>
      </w:r>
    </w:p>
  </w:footnote>
  <w:footnote w:id="0" w:type="continuationSeparator">
    <w:p w:rsidRDefault="00D13308" w:rsidR="00D133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BD6D00">
      <w:rPr>
        <w:rStyle w:val="Brojstranice"/>
        <w:noProof/>
        <w:sz w:val="24"/>
        <w:szCs w:val="24"/>
      </w:rPr>
      <w:t>2</w:t>
    </w:r>
    <w:r w:rsidRPr="00FB2CE4">
      <w:rPr>
        <w:rStyle w:val="Brojstranice"/>
        <w:sz w:val="24"/>
        <w:szCs w:val="24"/>
      </w:rPr>
      <w:fldChar w:fldCharType="end"/>
    </w:r>
  </w:p>
  <w:p w:rsidRDefault="00D47EDE" w:rsidR="00D47EDE">
    <w:pPr>
      <w:jc w:val="right"/>
      <w:rPr>
        <w:sz w:val="24"/>
      </w:rPr>
    </w:pPr>
    <w:r>
      <w:rPr>
        <w:sz w:val="24"/>
      </w:rPr>
      <w:t>4.0-St-</w:t>
    </w:r>
    <w:r w:rsidR="00953049">
      <w:rPr>
        <w:sz w:val="24"/>
      </w:rPr>
      <w:t>700</w:t>
    </w:r>
    <w:r w:rsidR="00213078">
      <w:rPr>
        <w:sz w:val="24"/>
      </w:rPr>
      <w:t>/</w:t>
    </w:r>
    <w:r w:rsidR="00953049">
      <w:rPr>
        <w:sz w:val="24"/>
      </w:rPr>
      <w:t>20</w:t>
    </w:r>
    <w:r w:rsidR="00213078">
      <w:rPr>
        <w:sz w:val="24"/>
      </w:rPr>
      <w:t>1</w:t>
    </w:r>
    <w:r w:rsidR="00953049">
      <w:rPr>
        <w:sz w:val="24"/>
      </w:rPr>
      <w:t>5</w:t>
    </w:r>
  </w:p>
  <w:p w:rsidRDefault="00D47EDE" w:rsidR="00D47ED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3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1248E"/>
    <w:rsid w:val="000254BE"/>
    <w:rsid w:val="00070E39"/>
    <w:rsid w:val="000870F5"/>
    <w:rsid w:val="00090436"/>
    <w:rsid w:val="000959E1"/>
    <w:rsid w:val="000B3327"/>
    <w:rsid w:val="001042FF"/>
    <w:rsid w:val="001150F8"/>
    <w:rsid w:val="001453AD"/>
    <w:rsid w:val="0017501D"/>
    <w:rsid w:val="00191AB6"/>
    <w:rsid w:val="001D72AB"/>
    <w:rsid w:val="001D7B4C"/>
    <w:rsid w:val="001F34E9"/>
    <w:rsid w:val="00200347"/>
    <w:rsid w:val="002051FF"/>
    <w:rsid w:val="00213078"/>
    <w:rsid w:val="0021561C"/>
    <w:rsid w:val="00226206"/>
    <w:rsid w:val="00236FBE"/>
    <w:rsid w:val="0024160B"/>
    <w:rsid w:val="002579BB"/>
    <w:rsid w:val="0027172E"/>
    <w:rsid w:val="002800FA"/>
    <w:rsid w:val="002D380A"/>
    <w:rsid w:val="002F4B21"/>
    <w:rsid w:val="00323E87"/>
    <w:rsid w:val="003835D9"/>
    <w:rsid w:val="0038747F"/>
    <w:rsid w:val="003C2088"/>
    <w:rsid w:val="00406479"/>
    <w:rsid w:val="0041069A"/>
    <w:rsid w:val="004153E1"/>
    <w:rsid w:val="0042601A"/>
    <w:rsid w:val="004538C2"/>
    <w:rsid w:val="0045448C"/>
    <w:rsid w:val="004701AC"/>
    <w:rsid w:val="004A461E"/>
    <w:rsid w:val="004A74E5"/>
    <w:rsid w:val="004B4857"/>
    <w:rsid w:val="004F37DB"/>
    <w:rsid w:val="005140BE"/>
    <w:rsid w:val="00514ADC"/>
    <w:rsid w:val="00514DEA"/>
    <w:rsid w:val="00571C40"/>
    <w:rsid w:val="00573F89"/>
    <w:rsid w:val="00590DD8"/>
    <w:rsid w:val="0059448A"/>
    <w:rsid w:val="005A2574"/>
    <w:rsid w:val="005B27F5"/>
    <w:rsid w:val="005E74BC"/>
    <w:rsid w:val="00605D9C"/>
    <w:rsid w:val="00617ED7"/>
    <w:rsid w:val="00672596"/>
    <w:rsid w:val="006A6DE8"/>
    <w:rsid w:val="006B0E7F"/>
    <w:rsid w:val="006B58E5"/>
    <w:rsid w:val="007337DF"/>
    <w:rsid w:val="00766D9D"/>
    <w:rsid w:val="007C54FB"/>
    <w:rsid w:val="007E2F47"/>
    <w:rsid w:val="007F16DA"/>
    <w:rsid w:val="008069AC"/>
    <w:rsid w:val="0082194B"/>
    <w:rsid w:val="0083159C"/>
    <w:rsid w:val="0083451A"/>
    <w:rsid w:val="00871C96"/>
    <w:rsid w:val="008747F2"/>
    <w:rsid w:val="00881CD9"/>
    <w:rsid w:val="008A2E30"/>
    <w:rsid w:val="008A79BB"/>
    <w:rsid w:val="008E788C"/>
    <w:rsid w:val="008F7177"/>
    <w:rsid w:val="00906D18"/>
    <w:rsid w:val="00930691"/>
    <w:rsid w:val="00934175"/>
    <w:rsid w:val="00941539"/>
    <w:rsid w:val="009501DA"/>
    <w:rsid w:val="00953049"/>
    <w:rsid w:val="009549C7"/>
    <w:rsid w:val="009A7414"/>
    <w:rsid w:val="009B38D1"/>
    <w:rsid w:val="00A10516"/>
    <w:rsid w:val="00A56DD1"/>
    <w:rsid w:val="00A76038"/>
    <w:rsid w:val="00AD216A"/>
    <w:rsid w:val="00AD4289"/>
    <w:rsid w:val="00B26334"/>
    <w:rsid w:val="00B32EFD"/>
    <w:rsid w:val="00B46408"/>
    <w:rsid w:val="00B669B6"/>
    <w:rsid w:val="00B86764"/>
    <w:rsid w:val="00BB60E8"/>
    <w:rsid w:val="00BD6D00"/>
    <w:rsid w:val="00BE57C1"/>
    <w:rsid w:val="00C1457E"/>
    <w:rsid w:val="00C17D75"/>
    <w:rsid w:val="00C33203"/>
    <w:rsid w:val="00C44E71"/>
    <w:rsid w:val="00C47F26"/>
    <w:rsid w:val="00C5150F"/>
    <w:rsid w:val="00C6242C"/>
    <w:rsid w:val="00CD18A4"/>
    <w:rsid w:val="00D13308"/>
    <w:rsid w:val="00D45AE1"/>
    <w:rsid w:val="00D47EDE"/>
    <w:rsid w:val="00D5360E"/>
    <w:rsid w:val="00D54F12"/>
    <w:rsid w:val="00D61FB1"/>
    <w:rsid w:val="00D76D56"/>
    <w:rsid w:val="00D8769D"/>
    <w:rsid w:val="00DC1D9E"/>
    <w:rsid w:val="00DE76D4"/>
    <w:rsid w:val="00E06D11"/>
    <w:rsid w:val="00E350E4"/>
    <w:rsid w:val="00E36D44"/>
    <w:rsid w:val="00E45D36"/>
    <w:rsid w:val="00E66833"/>
    <w:rsid w:val="00E95EDE"/>
    <w:rsid w:val="00E969EC"/>
    <w:rsid w:val="00ED342E"/>
    <w:rsid w:val="00F34CC4"/>
    <w:rsid w:val="00F42190"/>
    <w:rsid w:val="00F47922"/>
    <w:rsid w:val="00FA03D2"/>
    <w:rsid w:val="00FA4D01"/>
    <w:rsid w:val="00FB2CE4"/>
    <w:rsid w:val="00FC5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6D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6D0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6D0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6D0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6D0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6D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6D0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6D0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6D0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6D0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</izvorni_sadrzaj>
    <derivirana_varijabla naziv="DomainObject.Predmet.Broj_1">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rujna 2015.</izvorni_sadrzaj>
    <derivirana_varijabla naziv="DomainObject.Predmet.DatumOsnivanja_1">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St-700/2015</izvorni_sadrzaj>
    <derivirana_varijabla naziv="DomainObject.Predmet.OznakaBroj_1">St-700/2015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AGRAM-PROJEKT d.o.o.</izvorni_sadrzaj>
    <derivirana_varijabla naziv="DomainObject.Predmet.ProtustrankaFormated_1">  AGRAM-PROJEKT d.o.o.</derivirana_varijabla>
  </DomainObject.Predmet.ProtustrankaFormated>
  <DomainObject.Predmet.ProtustrankaFormatedOIB>
    <izvorni_sadrzaj>  AGRAM-PROJEKT d.o.o., OIB 21427628537</izvorni_sadrzaj>
    <derivirana_varijabla naziv="DomainObject.Predmet.ProtustrankaFormatedOIB_1">  AGRAM-PROJEKT d.o.o., OIB 21427628537</derivirana_varijabla>
  </DomainObject.Predmet.ProtustrankaFormatedOIB>
  <DomainObject.Predmet.ProtustrankaFormatedWithAdress>
    <izvorni_sadrzaj> AGRAM-PROJEKT d.o.o., Međimurska 21, 10000 Zagreb</izvorni_sadrzaj>
    <derivirana_varijabla naziv="DomainObject.Predmet.ProtustrankaFormatedWithAdress_1"> AGRAM-PROJEKT d.o.o., Međimurska 21, 10000 Zagreb</derivirana_varijabla>
  </DomainObject.Predmet.ProtustrankaFormatedWithAdress>
  <DomainObject.Predmet.ProtustrankaFormatedWithAdressOIB>
    <izvorni_sadrzaj> AGRAM-PROJEKT d.o.o., OIB 21427628537, Međimurska 21, 10000 Zagreb</izvorni_sadrzaj>
    <derivirana_varijabla naziv="DomainObject.Predmet.ProtustrankaFormatedWithAdressOIB_1"> AGRAM-PROJEKT d.o.o., OIB 21427628537, Međimurska 21, 10000 Zagreb</derivirana_varijabla>
  </DomainObject.Predmet.ProtustrankaFormatedWithAdressOIB>
  <DomainObject.Predmet.ProtustrankaWithAdress>
    <izvorni_sadrzaj>AGRAM-PROJEKT d.o.o. Međimurska 21, 10000 Zagreb</izvorni_sadrzaj>
    <derivirana_varijabla naziv="DomainObject.Predmet.ProtustrankaWithAdress_1">AGRAM-PROJEKT d.o.o. Međimurska 21, 10000 Zagreb</derivirana_varijabla>
  </DomainObject.Predmet.ProtustrankaWithAdress>
  <DomainObject.Predmet.ProtustrankaWithAdressOIB>
    <izvorni_sadrzaj>AGRAM-PROJEKT d.o.o., OIB 21427628537, Međimurska 21, 10000 Zagreb</izvorni_sadrzaj>
    <derivirana_varijabla naziv="DomainObject.Predmet.ProtustrankaWithAdressOIB_1">AGRAM-PROJEKT d.o.o., OIB 21427628537, Međimurska 21, 10000 Zagreb</derivirana_varijabla>
  </DomainObject.Predmet.ProtustrankaWithAdressOIB>
  <DomainObject.Predmet.ProtustrankaNazivFormated>
    <izvorni_sadrzaj>AGRAM-PROJEKT d.o.o.</izvorni_sadrzaj>
    <derivirana_varijabla naziv="DomainObject.Predmet.ProtustrankaNazivFormated_1">AGRAM-PROJEKT d.o.o.</derivirana_varijabla>
  </DomainObject.Predmet.ProtustrankaNazivFormated>
  <DomainObject.Predmet.ProtustrankaNazivFormatedOIB>
    <izvorni_sadrzaj>AGRAM-PROJEKT d.o.o., OIB 21427628537</izvorni_sadrzaj>
    <derivirana_varijabla naziv="DomainObject.Predmet.ProtustrankaNazivFormatedOIB_1">AGRAM-PROJEKT d.o.o., OIB 21427628537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AGRAM-PROJEKT d.o.o.</item>
    </izvorni_sadrzaj>
    <derivirana_varijabla naziv="DomainObject.Predmet.ProtuStrankaListFormated_1">
      <item>AGRAM-PROJEKT d.o.o.</item>
    </derivirana_varijabla>
  </DomainObject.Predmet.ProtuStrankaListFormated>
  <DomainObject.Predmet.ProtuStrankaListFormatedOIB>
    <izvorni_sadrzaj>
      <item>AGRAM-PROJEKT d.o.o., OIB 21427628537</item>
    </izvorni_sadrzaj>
    <derivirana_varijabla naziv="DomainObject.Predmet.ProtuStrankaListFormatedOIB_1">
      <item>AGRAM-PROJEKT d.o.o., OIB 21427628537</item>
    </derivirana_varijabla>
  </DomainObject.Predmet.ProtuStrankaListFormatedOIB>
  <DomainObject.Predmet.ProtuStrankaListFormatedWithAdress>
    <izvorni_sadrzaj>
      <item>AGRAM-PROJEKT d.o.o., Međimurska 21, 10000 Zagreb</item>
    </izvorni_sadrzaj>
    <derivirana_varijabla naziv="DomainObject.Predmet.ProtuStrankaListFormatedWithAdress_1">
      <item>AGRAM-PROJEKT d.o.o., Međimurska 21, 10000 Zagreb</item>
    </derivirana_varijabla>
  </DomainObject.Predmet.ProtuStrankaListFormatedWithAdress>
  <DomainObject.Predmet.ProtuStrankaListFormatedWithAdressOIB>
    <izvorni_sadrzaj>
      <item>AGRAM-PROJEKT d.o.o., OIB 21427628537, Međimurska 21, 10000 Zagreb</item>
    </izvorni_sadrzaj>
    <derivirana_varijabla naziv="DomainObject.Predmet.ProtuStrankaListFormatedWithAdressOIB_1">
      <item>AGRAM-PROJEKT d.o.o., OIB 21427628537, Međimurska 21, 10000 Zagreb</item>
    </derivirana_varijabla>
  </DomainObject.Predmet.ProtuStrankaListFormatedWithAdressOIB>
  <DomainObject.Predmet.ProtuStrankaListNazivFormated>
    <izvorni_sadrzaj>
      <item>AGRAM-PROJEKT d.o.o.</item>
    </izvorni_sadrzaj>
    <derivirana_varijabla naziv="DomainObject.Predmet.ProtuStrankaListNazivFormated_1">
      <item>AGRAM-PROJEKT d.o.o.</item>
    </derivirana_varijabla>
  </DomainObject.Predmet.ProtuStrankaListNazivFormated>
  <DomainObject.Predmet.ProtuStrankaListNazivFormatedOIB>
    <izvorni_sadrzaj>
      <item>AGRAM-PROJEKT d.o.o., OIB 21427628537</item>
    </izvorni_sadrzaj>
    <derivirana_varijabla naziv="DomainObject.Predmet.ProtuStrankaListNazivFormatedOIB_1">
      <item>AGRAM-PROJEKT d.o.o., OIB 21427628537</item>
    </derivirana_varijabla>
  </DomainObject.Predmet.ProtuStrankaListNazivFormatedOIB>
  <DomainObject.Predmet.OstaliListFormated>
    <izvorni_sadrzaj>
      <item>Ana Pirš</item>
      <item>Ivan Samac</item>
      <item>JAGAR &amp; GREBENAR, ODVJETNIČKO DRUŠTVO</item>
    </izvorni_sadrzaj>
    <derivirana_varijabla naziv="DomainObject.Predmet.OstaliListFormated_1">
      <item>Ana Pirš</item>
      <item>Ivan Samac</item>
      <item>JAGAR &amp; GREBENAR, ODVJETNIČKO DRUŠTVO</item>
    </derivirana_varijabla>
  </DomainObject.Predmet.OstaliListFormated>
  <DomainObject.Predmet.OstaliListFormatedOIB>
    <izvorni_sadrzaj>
      <item>Ana Pirš, OIB 56238831937</item>
      <item>Ivan Samac, OIB 81141078908</item>
      <item>JAGAR &amp; GREBENAR, ODVJETNIČKO DRUŠTVO, OIB 50338508399</item>
    </izvorni_sadrzaj>
    <derivirana_varijabla naziv="DomainObject.Predmet.OstaliListFormatedOIB_1">
      <item>Ana Pirš, OIB 56238831937</item>
      <item>Ivan Samac, OIB 81141078908</item>
      <item>JAGAR &amp; GREBENAR, ODVJETNIČKO DRUŠTVO, OIB 50338508399</item>
    </derivirana_varijabla>
  </DomainObject.Predmet.OstaliListFormatedOIB>
  <DomainObject.Predmet.OstaliListFormatedWithAdress>
    <izvorni_sadrzaj>
      <item>Ana Pirš, Vinogradi 84, 10000 Zagreb</item>
      <item>Ivan Samac, Hrgovići 97, 10000 Zagreb</item>
      <item>JAGAR &amp; GREBENAR, ODVJETNIČKO DRUŠTVO, Masarykova 15, 10000 Zagreb</item>
    </izvorni_sadrzaj>
    <derivirana_varijabla naziv="DomainObject.Predmet.OstaliListFormatedWithAdress_1">
      <item>Ana Pirš, Vinogradi 84, 10000 Zagreb</item>
      <item>Ivan Samac, Hrgovići 97, 10000 Zagreb</item>
      <item>JAGAR &amp; GREBENAR, ODVJETNIČKO DRUŠTVO, Masarykova 15, 10000 Zagreb</item>
    </derivirana_varijabla>
  </DomainObject.Predmet.OstaliListFormatedWithAdress>
  <DomainObject.Predmet.OstaliListFormatedWithAdressOIB>
    <izvorni_sadrzaj>
      <item>Ana Pirš, OIB 56238831937, Vinogradi 84, 10000 Zagreb</item>
      <item>Ivan Samac, OIB 81141078908, Hrgovići 97, 10000 Zagreb</item>
      <item>JAGAR &amp; GREBENAR, ODVJETNIČKO DRUŠTVO, OIB 50338508399, Masarykova 15, 10000 Zagreb</item>
    </izvorni_sadrzaj>
    <derivirana_varijabla naziv="DomainObject.Predmet.OstaliListFormatedWithAdressOIB_1">
      <item>Ana Pirš, OIB 56238831937, Vinogradi 84, 10000 Zagreb</item>
      <item>Ivan Samac, OIB 81141078908, Hrgovići 97, 10000 Zagreb</item>
      <item>JAGAR &amp; GREBENAR, ODVJETNIČKO DRUŠTVO, OIB 50338508399, Masarykova 15, 10000 Zagreb</item>
    </derivirana_varijabla>
  </DomainObject.Predmet.OstaliListFormatedWithAdressOIB>
  <DomainObject.Predmet.OstaliListNazivFormated>
    <izvorni_sadrzaj>
      <item>Ana Pirš</item>
      <item>Ivan Samac</item>
      <item>JAGAR &amp; GREBENAR, ODVJETNIČKO DRUŠTVO</item>
    </izvorni_sadrzaj>
    <derivirana_varijabla naziv="DomainObject.Predmet.OstaliListNazivFormated_1">
      <item>Ana Pirš</item>
      <item>Ivan Samac</item>
      <item>JAGAR &amp; GREBENAR, ODVJETNIČKO DRUŠTVO</item>
    </derivirana_varijabla>
  </DomainObject.Predmet.OstaliListNazivFormated>
  <DomainObject.Predmet.OstaliListNazivFormatedOIB>
    <izvorni_sadrzaj>
      <item>Ana Pirš, OIB 56238831937</item>
      <item>Ivan Samac, OIB 81141078908</item>
      <item>JAGAR &amp; GREBENAR, ODVJETNIČKO DRUŠTVO, OIB 50338508399</item>
    </izvorni_sadrzaj>
    <derivirana_varijabla naziv="DomainObject.Predmet.OstaliListNazivFormatedOIB_1">
      <item>Ana Pirš, OIB 56238831937</item>
      <item>Ivan Samac, OIB 81141078908</item>
      <item>JAGAR &amp; GREBENAR, ODVJETNIČKO DRUŠTVO, OIB 50338508399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AGRAM-PROJEKT d.o.o.</izvorni_sadrzaj>
    <derivirana_varijabla naziv="DomainObject.Predmet.ProtustrankaIDrugi_1">AGRAM-PROJEKT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AGRAM-PROJEKT d.o.o., OIB 21427628537, Međimurska 21, 10000 Zagreb</izvorni_sadrzaj>
    <derivirana_varijabla naziv="DomainObject.Predmet.ProtustrankaIDrugiAdressOIB_1">AGRAM-PROJEKT d.o.o., OIB 21427628537, Međimurska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AGRAM-PROJEKT d.o.o.</item>
      <item>Ana Pirš</item>
      <item>Ivan Samac</item>
      <item>JAGAR &amp; GREBENAR, ODVJETNIČKO DRUŠTVO</item>
    </izvorni_sadrzaj>
    <derivirana_varijabla naziv="DomainObject.Predmet.SudioniciListNaziv_1">
      <item>FINA Regionalni centar Zagreb</item>
      <item>AGRAM-PROJEKT d.o.o.</item>
      <item>Ana Pirš</item>
      <item>Ivan Samac</item>
      <item>JAGAR &amp; GREBENAR, ODVJETNIČKO DRUŠTVO</item>
    </derivirana_varijabla>
  </DomainObject.Predmet.SudioniciListNaziv>
  <DomainObject.Predmet.SudioniciListAdressOIB>
    <izvorni_sadrzaj>
      <item>FINA Regionalni centar Zagreb, OIB 85821130368, Ulica grada Vukovara 70,10000 Zagreb</item>
      <item>AGRAM-PROJEKT d.o.o., OIB 21427628537, Međimurska 21,10000 Zagreb</item>
      <item>Ana Pirš, OIB 56238831937, Vinogradi 84,10000 Zagreb</item>
      <item>Ivan Samac, OIB 81141078908, Hrgovići 97,10000 Zagreb</item>
      <item>JAGAR &amp; GREBENAR, ODVJETNIČKO DRUŠTVO, OIB 50338508399, Masarykova 15,10000 Zagreb</item>
    </izvorni_sadrzaj>
    <derivirana_varijabla naziv="DomainObject.Predmet.SudioniciListAdressOIB_1">
      <item>FINA Regionalni centar Zagreb, OIB 85821130368, Ulica grada Vukovara 70,10000 Zagreb</item>
      <item>AGRAM-PROJEKT d.o.o., OIB 21427628537, Međimurska 21,10000 Zagreb</item>
      <item>Ana Pirš, OIB 56238831937, Vinogradi 84,10000 Zagreb</item>
      <item>Ivan Samac, OIB 81141078908, Hrgovići 97,10000 Zagreb</item>
      <item>JAGAR &amp; GREBENAR, ODVJETNIČKO DRUŠTVO, OIB 50338508399, Masarykova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21427628537</item>
      <item>, OIB 56238831937</item>
      <item>, OIB 81141078908</item>
      <item>, OIB 50338508399</item>
    </izvorni_sadrzaj>
    <derivirana_varijabla naziv="DomainObject.Predmet.SudioniciListNazivOIB_1">
      <item>, OIB 85821130368</item>
      <item>, OIB 21427628537</item>
      <item>, OIB 56238831937</item>
      <item>, OIB 81141078908</item>
      <item>, OIB 50338508399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Samac, OIB 81141078908, Hrgovići 97 Zagreb</item>
    </izvorni_sadrzaj>
    <derivirana_varijabla naziv="DomainObject.Predmet.StecajniUpraviteljiListAddressOIB_1">
      <item>Ivan Samac, OIB 81141078908, Hrgovići 97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0EFCB0-F772-4512-9CC0-DE4780B26E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479</properties:Words>
  <properties:Characters>2713</properties:Characters>
  <properties:Lines>74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3276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2016-05-06T09:00:00Z</dcterms:created>
  <dc:creator>user</dc:creator>
  <cp:lastModifiedBy>Valentina Delač</cp:lastModifiedBy>
  <cp:lastPrinted>2016-05-06T09:00:00Z</cp:lastPrinted>
  <dcterms:modified xmlns:xsi="http://www.w3.org/2001/XMLSchema-instance" xsi:type="dcterms:W3CDTF">2016-05-06T09:02:00Z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