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68ee" w14:paraId="73468e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5233FF">
        <w:rPr>
          <w:rFonts w:hAnsi="Times New Roman" w:ascii="Times New Roman"/>
        </w:rPr>
        <w:t>3203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90787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90787" w:rsidP="001725CA" w:rsidR="00290787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233FF" w:rsidRPr="005233FF">
        <w:rPr>
          <w:rFonts w:hAnsi="Times New Roman" w:ascii="Times New Roman"/>
        </w:rPr>
        <w:t>LESKO-AGRO d.o.o. Sveti Križ Začretje, Ulica Đurkin Petra b.b., OIB: 59573128435  MBS: 080701811</w:t>
      </w:r>
      <w:r>
        <w:rPr>
          <w:rFonts w:hAnsi="Times New Roman" w:ascii="Times New Roman"/>
        </w:rPr>
        <w:t>,  dana 04</w:t>
      </w:r>
      <w:r w:rsidR="0029078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233FF" w:rsidRPr="005233FF">
        <w:rPr>
          <w:rFonts w:hAnsi="Times New Roman" w:ascii="Times New Roman"/>
        </w:rPr>
        <w:t>LESKO-AGRO d.o.o. Sveti Križ Začretje, Ulica Đurkin Petra b.b., OIB: 59573128435  MBS: 080701811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233FF">
        <w:rPr>
          <w:rFonts w:hAnsi="Times New Roman" w:ascii="Times New Roman"/>
        </w:rPr>
        <w:t>3203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90787" w:rsidP="001725CA" w:rsidR="00290787">
      <w:pPr>
        <w:jc w:val="both"/>
        <w:rPr>
          <w:rFonts w:hAnsi="Times New Roman" w:ascii="Times New Roman"/>
        </w:rPr>
      </w:pPr>
    </w:p>
    <w:p w:rsidRDefault="00290787" w:rsidP="001725CA" w:rsidR="00290787">
      <w:pPr>
        <w:jc w:val="both"/>
        <w:rPr>
          <w:rFonts w:hAnsi="Times New Roman" w:ascii="Times New Roman"/>
        </w:rPr>
      </w:pPr>
    </w:p>
    <w:p w:rsidRDefault="00290787" w:rsidP="001725CA" w:rsidR="0029078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90787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290787" w:rsidP="00290787" w:rsidR="002907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90787" w:rsidP="00290787" w:rsidR="002907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90787" w:rsidP="00290787" w:rsidR="002907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290787" w:rsidP="00290787" w:rsidR="00290787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DBA" w:rsidP="00A83AC6" w:rsidR="00CE6DBA">
      <w:r>
        <w:separator/>
      </w:r>
    </w:p>
  </w:endnote>
  <w:endnote w:id="0" w:type="continuationSeparator">
    <w:p w:rsidRDefault="00CE6DBA" w:rsidP="00A83AC6" w:rsidR="00CE6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DBA" w:rsidP="00A83AC6" w:rsidR="00CE6DBA">
      <w:r>
        <w:separator/>
      </w:r>
    </w:p>
  </w:footnote>
  <w:footnote w:id="0" w:type="continuationSeparator">
    <w:p w:rsidRDefault="00CE6DBA" w:rsidP="00A83AC6" w:rsidR="00CE6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B2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233FF">
      <w:rPr>
        <w:rFonts w:hAnsi="Times New Roman" w:ascii="Times New Roman"/>
      </w:rPr>
      <w:t>3203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0787"/>
    <w:rsid w:val="002C09BF"/>
    <w:rsid w:val="002D3B6D"/>
    <w:rsid w:val="002E4C78"/>
    <w:rsid w:val="002F75B0"/>
    <w:rsid w:val="00354C62"/>
    <w:rsid w:val="003621BA"/>
    <w:rsid w:val="00396F56"/>
    <w:rsid w:val="003B1B2F"/>
    <w:rsid w:val="003B5296"/>
    <w:rsid w:val="003B534B"/>
    <w:rsid w:val="003C25FE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AFA"/>
    <w:rsid w:val="00590642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E6DBA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St-3203/2016</izvorni_sadrzaj>
    <derivirana_varijabla naziv="DomainObject.Predmet.OznakaBroj_1">St-3203/2016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LESKO-AGRO d.o.o. zastupanog po punomoćniku Dragutin Leško</izvorni_sadrzaj>
    <derivirana_varijabla naziv="DomainObject.Predmet.ProtustrankaFormated_1">  LESKO-AGRO d.o.o. zastupanog po punomoćniku Dragutin Leško</derivirana_varijabla>
  </DomainObject.Predmet.ProtustrankaFormated>
  <DomainObject.Predmet.ProtustrankaFormatedOIB>
    <izvorni_sadrzaj>  LESKO-AGRO d.o.o., OIB 59573128435 zastupanog po punomoćniku Dragutin Leško</izvorni_sadrzaj>
    <derivirana_varijabla naziv="DomainObject.Predmet.ProtustrankaFormatedOIB_1">  LESKO-AGRO d.o.o., OIB 59573128435 zastupanog po punomoćniku Dragutin Leško</derivirana_varijabla>
  </DomainObject.Predmet.ProtustrankaFormatedOIB>
  <DomainObject.Predmet.ProtustrankaFormatedWithAdress>
    <izvorni_sadrzaj> LESKO-AGRO d.o.o., Ulica Đurkin Petra b.b., 49223 Sveti Križ Začretje zastupanog po punomoćniku Dragutin Leško</izvorni_sadrzaj>
    <derivirana_varijabla naziv="DomainObject.Predmet.ProtustrankaFormatedWithAdress_1"> LESKO-AGRO d.o.o., Ulica Đurkin Petra b.b., 49223 Sveti Križ Začretje zastupanog po punomoćniku Dragutin Leško</derivirana_varijabla>
  </DomainObject.Predmet.ProtustrankaFormatedWithAdress>
  <DomainObject.Predmet.ProtustrankaFormatedWithAdressOIB>
    <izvorni_sadrzaj> LESKO-AGRO d.o.o., OIB 59573128435, Ulica Đurkin Petra b.b., 49223 Sveti Križ Začretje zastupanog po punomoćniku Dragutin Leško</izvorni_sadrzaj>
    <derivirana_varijabla naziv="DomainObject.Predmet.ProtustrankaFormatedWithAdressOIB_1"> LESKO-AGRO d.o.o., OIB 59573128435, Ulica Đurkin Petra b.b., 49223 Sveti Križ Začretje zastupanog po punomoćniku Dragutin Leško</derivirana_varijabla>
  </DomainObject.Predmet.ProtustrankaFormatedWithAdressOIB>
  <DomainObject.Predmet.ProtustrankaWithAdress>
    <izvorni_sadrzaj>LESKO-AGRO d.o.o. Ulica Đurkin Petra b.b., 49223 Sveti Križ Začretje</izvorni_sadrzaj>
    <derivirana_varijabla naziv="DomainObject.Predmet.ProtustrankaWithAdress_1">LESKO-AGRO d.o.o. Ulica Đurkin Petra b.b., 49223 Sveti Križ Začretje</derivirana_varijabla>
  </DomainObject.Predmet.ProtustrankaWithAdress>
  <DomainObject.Predmet.ProtustrankaWithAdressOIB>
    <izvorni_sadrzaj>LESKO-AGRO d.o.o., OIB 59573128435, Ulica Đurkin Petra b.b., 49223 Sveti Križ Začretje</izvorni_sadrzaj>
    <derivirana_varijabla naziv="DomainObject.Predmet.ProtustrankaWithAdressOIB_1">LESKO-AGRO d.o.o., OIB 59573128435, Ulica Đurkin Petra b.b., 49223 Sveti Križ Začretje</derivirana_varijabla>
  </DomainObject.Predmet.ProtustrankaWithAdressOIB>
  <DomainObject.Predmet.ProtustrankaNazivFormated>
    <izvorni_sadrzaj>LESKO-AGRO d.o.o.</izvorni_sadrzaj>
    <derivirana_varijabla naziv="DomainObject.Predmet.ProtustrankaNazivFormated_1">LESKO-AGRO d.o.o.</derivirana_varijabla>
  </DomainObject.Predmet.ProtustrankaNazivFormated>
  <DomainObject.Predmet.ProtustrankaNazivFormatedOIB>
    <izvorni_sadrzaj>LESKO-AGRO d.o.o., OIB 59573128435</izvorni_sadrzaj>
    <derivirana_varijabla naziv="DomainObject.Predmet.ProtustrankaNazivFormatedOIB_1">LESKO-AGRO d.o.o., OIB 59573128435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Dragutin Leško; Darinka Leško</izvorni_sadrzaj>
    <derivirana_varijabla naziv="DomainObject.Predmet.StrankaFormated_1">  FINA Regionalni centar Zagreb; Dragutin Leško; Darinka Leško</derivirana_varijabla>
  </DomainObject.Predmet.StrankaFormated>
  <DomainObject.Predmet.StrankaFormatedOIB>
    <izvorni_sadrzaj>  FINA Regionalni centar Zagreb, OIB 85821130368; Dragutin Leško, OIB 19092766131; Darinka Leško, OIB 57346320747</izvorni_sadrzaj>
    <derivirana_varijabla naziv="DomainObject.Predmet.StrankaFormatedOIB_1">  FINA Regionalni centar Zagreb, OIB 85821130368; Dragutin Leško, OIB 19092766131; Darinka Leško, OIB 57346320747</derivirana_varijabla>
  </DomainObject.Predmet.StrankaFormatedOIB>
  <DomainObject.Predmet.StrankaFormatedWithAdress>
    <izvorni_sadrzaj> FINA Regionalni centar Zagreb, Trg svibanjskih žrtava 1995. br. 1, 10000 Zagreb; Dragutin Leško, Donja Pačetina 66, 49223 Donja Pačetina; Darinka Leško, Donja Pačetina 55, 49223 Donja Pačetina</izvorni_sadrzaj>
    <derivirana_varijabla naziv="DomainObject.Predmet.StrankaFormatedWithAdress_1"> FINA Regionalni centar Zagreb, Trg svibanjskih žrtava 1995. br. 1, 10000 Zagreb; Dragutin Leško, Donja Pačetina 66, 49223 Donja Pačetina; Darinka Leško, Donja Pačetina 55, 49223 Donja Pačetina</derivirana_varijabla>
  </DomainObject.Predmet.StrankaFormatedWithAdress>
  <DomainObject.Predmet.StrankaFormatedWithAdressOIB>
    <izvorni_sadrzaj> FINA Regionalni centar Zagreb, OIB 85821130368, Trg svibanjskih žrtava 1995. br. 1, 10000 Zagreb; Dragutin Leško, OIB 19092766131, Donja Pačetina 66, 49223 Donja Pačetina; Darinka Leško, OIB 57346320747, Donja Pačetina 55, 49223 Donja Pačetina</izvorni_sadrzaj>
    <derivirana_varijabla naziv="DomainObject.Predmet.StrankaFormatedWithAdressOIB_1"> FINA Regionalni centar Zagreb, OIB 85821130368, Trg svibanjskih žrtava 1995. br. 1, 10000 Zagreb; Dragutin Leško, OIB 19092766131, Donja Pačetina 66, 49223 Donja Pačetina; Darinka Leško, OIB 57346320747, Donja Pačetina 55, 49223 Donja Pačetina</derivirana_varijabla>
  </DomainObject.Predmet.StrankaFormatedWithAdressOIB>
  <DomainObject.Predmet.StrankaWithAdress>
    <izvorni_sadrzaj>FINA Regionalni centar Zagreb Trg svibanjskih žrtava 1995. br. 1,10000 Zagreb,Dragutin Leško Donja Pačetina 66,49223 Donja Pačetina,Darinka Leško Donja Pačetina 55,49223 Donja Pačetina</izvorni_sadrzaj>
    <derivirana_varijabla naziv="DomainObject.Predmet.StrankaWithAdress_1">FINA Regionalni centar Zagreb Trg svibanjskih žrtava 1995. br. 1,10000 Zagreb,Dragutin Leško Donja Pačetina 66,49223 Donja Pačetina,Darinka Leško Donja Pačetina 55,49223 Donja Pačetina</derivirana_varijabla>
  </DomainObject.Predmet.StrankaWithAdress>
  <DomainObject.Predmet.StrankaWithAdressOIB>
    <izvorni_sadrzaj>FINA Regionalni centar Zagreb, OIB 85821130368, Trg svibanjskih žrtava 1995. br. 1,10000 Zagreb,Dragutin Leško, OIB 19092766131, Donja Pačetina 66,49223 Donja Pačetina,Darinka Leško, OIB 57346320747, Donja Pačetina 55,49223 Donja Pačetina</izvorni_sadrzaj>
    <derivirana_varijabla naziv="DomainObject.Predmet.StrankaWithAdressOIB_1">FINA Regionalni centar Zagreb, OIB 85821130368, Trg svibanjskih žrtava 1995. br. 1,10000 Zagreb,Dragutin Leško, OIB 19092766131, Donja Pačetina 66,49223 Donja Pačetina,Darinka Leško, OIB 57346320747, Donja Pačetina 55,49223 Donja Pačetina</derivirana_varijabla>
  </DomainObject.Predmet.StrankaWithAdressOIB>
  <DomainObject.Predmet.StrankaNazivFormated>
    <izvorni_sadrzaj>FINA Regionalni centar Zagreb,Dragutin Leško,Darinka Leško</izvorni_sadrzaj>
    <derivirana_varijabla naziv="DomainObject.Predmet.StrankaNazivFormated_1">FINA Regionalni centar Zagreb,Dragutin Leško,Darinka Leško</derivirana_varijabla>
  </DomainObject.Predmet.StrankaNazivFormated>
  <DomainObject.Predmet.StrankaNazivFormatedOIB>
    <izvorni_sadrzaj>FINA Regionalni centar Zagreb, OIB 85821130368,Dragutin Leško, OIB 19092766131,Darinka Leško, OIB 57346320747</izvorni_sadrzaj>
    <derivirana_varijabla naziv="DomainObject.Predmet.StrankaNazivFormatedOIB_1">FINA Regionalni centar Zagreb, OIB 85821130368,Dragutin Leško, OIB 19092766131,Darinka Leško, OIB 57346320747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Dragutin Leško</item>
      <item>Darinka Leško</item>
    </izvorni_sadrzaj>
    <derivirana_varijabla naziv="DomainObject.Predmet.StrankaListFormated_1">
      <item>FINA Regionalni centar Zagreb</item>
      <item>Dragutin Leško</item>
      <item>Darinka Leško</item>
    </derivirana_varijabla>
  </DomainObject.Predmet.StrankaListFormated>
  <DomainObject.Predmet.StrankaListFormatedOIB>
    <izvorni_sadrzaj>
      <item>FINA Regionalni centar Zagreb, OIB 85821130368</item>
      <item>Dragutin Leško, OIB 19092766131</item>
      <item>Darinka Leško, OIB 57346320747</item>
    </izvorni_sadrzaj>
    <derivirana_varijabla naziv="DomainObject.Predmet.StrankaListFormatedOIB_1">
      <item>FINA Regionalni centar Zagreb, OIB 85821130368</item>
      <item>Dragutin Leško, OIB 19092766131</item>
      <item>Darinka Leško, OIB 57346320747</item>
    </derivirana_varijabla>
  </DomainObject.Predmet.StrankaListFormatedOIB>
  <DomainObject.Predmet.StrankaListFormatedWithAdress>
    <izvorni_sadrzaj>
      <item>FINA Regionalni centar Zagreb, Trg svibanjskih žrtava 1995. br. 1, 10000 Zagreb</item>
      <item>Dragutin Leško, Donja Pačetina 66, 49223 Donja Pačetina</item>
      <item>Darinka Leško, Donja Pačetina 55, 49223 Donja Pačetina</item>
    </izvorni_sadrzaj>
    <derivirana_varijabla naziv="DomainObject.Predmet.StrankaListFormatedWithAdress_1">
      <item>FINA Regionalni centar Zagreb, Trg svibanjskih žrtava 1995. br. 1, 10000 Zagreb</item>
      <item>Dragutin Leško, Donja Pačetina 66, 49223 Donja Pačetina</item>
      <item>Darinka Leško, Donja Pačetina 55,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Dragutin Leško, OIB 19092766131, Donja Pačetina 66, 49223 Donja Pačetina</item>
      <item>Darinka Leško, OIB 57346320747, Donja Pačetina 55, 49223 Donja Pačetina</item>
    </izvorni_sadrzaj>
    <derivirana_varijabla naziv="DomainObject.Predmet.StrankaListFormatedWithAdressOIB_1">
      <item>FINA Regionalni centar Zagreb, OIB 85821130368, Trg svibanjskih žrtava 1995. br. 1, 10000 Zagreb</item>
      <item>Dragutin Leško, OIB 19092766131, Donja Pačetina 66, 49223 Donja Pačetina</item>
      <item>Darinka Leško, OIB 57346320747, Donja Pačetina 55, 49223 Donja Pačetina</item>
    </derivirana_varijabla>
  </DomainObject.Predmet.StrankaListFormatedWithAdressOIB>
  <DomainObject.Predmet.StrankaListNazivFormated>
    <izvorni_sadrzaj>
      <item>FINA Regionalni centar Zagreb</item>
      <item>Dragutin Leško</item>
      <item>Darinka Leško</item>
    </izvorni_sadrzaj>
    <derivirana_varijabla naziv="DomainObject.Predmet.StrankaListNazivFormated_1">
      <item>FINA Regionalni centar Zagreb</item>
      <item>Dragutin Leško</item>
      <item>Darinka Leško</item>
    </derivirana_varijabla>
  </DomainObject.Predmet.StrankaListNazivFormated>
  <DomainObject.Predmet.StrankaListNazivFormatedOIB>
    <izvorni_sadrzaj>
      <item>FINA Regionalni centar Zagreb, OIB 85821130368</item>
      <item>Dragutin Leško, OIB 19092766131</item>
      <item>Darinka Leško, OIB 57346320747</item>
    </izvorni_sadrzaj>
    <derivirana_varijabla naziv="DomainObject.Predmet.StrankaListNazivFormatedOIB_1">
      <item>FINA Regionalni centar Zagreb, OIB 85821130368</item>
      <item>Dragutin Leško, OIB 19092766131</item>
      <item>Darinka Leško, OIB 57346320747</item>
    </derivirana_varijabla>
  </DomainObject.Predmet.StrankaListNazivFormatedOIB>
  <DomainObject.Predmet.ProtuStrankaListFormated>
    <izvorni_sadrzaj>
      <item>LESKO-AGRO d.o.o. zastupanog po punomoćniku Dragutin Leško</item>
    </izvorni_sadrzaj>
    <derivirana_varijabla naziv="DomainObject.Predmet.ProtuStrankaListFormated_1">
      <item>LESKO-AGRO d.o.o. zastupanog po punomoćniku Dragutin Leško</item>
    </derivirana_varijabla>
  </DomainObject.Predmet.ProtuStrankaListFormated>
  <DomainObject.Predmet.ProtuStrankaListFormatedOIB>
    <izvorni_sadrzaj>
      <item>LESKO-AGRO d.o.o., OIB 59573128435 zastupanog po punomoćniku Dragutin Leško</item>
    </izvorni_sadrzaj>
    <derivirana_varijabla naziv="DomainObject.Predmet.ProtuStrankaListFormatedOIB_1">
      <item>LESKO-AGRO d.o.o., OIB 59573128435 zastupanog po punomoćniku Dragutin Leško</item>
    </derivirana_varijabla>
  </DomainObject.Predmet.ProtuStrankaListFormatedOIB>
  <DomainObject.Predmet.ProtuStrankaListFormatedWithAdress>
    <izvorni_sadrzaj>
      <item>LESKO-AGRO d.o.o., Ulica Đurkin Petra b.b., 49223 Sveti Križ Začretje zastupanog po punomoćniku Dragutin Leško</item>
    </izvorni_sadrzaj>
    <derivirana_varijabla naziv="DomainObject.Predmet.ProtuStrankaListFormatedWithAdress_1">
      <item>LESKO-AGRO d.o.o., Ulica Đurkin Petra b.b., 49223 Sveti Križ Začretje zastupanog po punomoćniku Dragutin Leško</item>
    </derivirana_varijabla>
  </DomainObject.Predmet.ProtuStrankaListFormatedWithAdress>
  <DomainObject.Predmet.ProtuStrankaListFormatedWithAdressOIB>
    <izvorni_sadrzaj>
      <item>LESKO-AGRO d.o.o., OIB 59573128435, Ulica Đurkin Petra b.b., 49223 Sveti Križ Začretje zastupanog po punomoćniku Dragutin Leško</item>
    </izvorni_sadrzaj>
    <derivirana_varijabla naziv="DomainObject.Predmet.ProtuStrankaListFormatedWithAdressOIB_1">
      <item>LESKO-AGRO d.o.o., OIB 59573128435, Ulica Đurkin Petra b.b., 49223 Sveti Križ Začretje zastupanog po punomoćniku Dragutin Leško</item>
    </derivirana_varijabla>
  </DomainObject.Predmet.ProtuStrankaListFormatedWithAdressOIB>
  <DomainObject.Predmet.ProtuStrankaListNazivFormated>
    <izvorni_sadrzaj>
      <item>LESKO-AGRO d.o.o.</item>
    </izvorni_sadrzaj>
    <derivirana_varijabla naziv="DomainObject.Predmet.ProtuStrankaListNazivFormated_1">
      <item>LESKO-AGRO d.o.o.</item>
    </derivirana_varijabla>
  </DomainObject.Predmet.ProtuStrankaListNazivFormated>
  <DomainObject.Predmet.ProtuStrankaListNazivFormatedOIB>
    <izvorni_sadrzaj>
      <item>LESKO-AGRO d.o.o., OIB 59573128435</item>
    </izvorni_sadrzaj>
    <derivirana_varijabla naziv="DomainObject.Predmet.ProtuStrankaListNazivFormatedOIB_1">
      <item>LESKO-AGRO d.o.o., OIB 59573128435</item>
    </derivirana_varijabla>
  </DomainObject.Predmet.ProtuStrankaListNazivFormatedOIB>
  <DomainObject.Predmet.OstaliListFormated>
    <izvorni_sadrzaj>
      <item>Dragutin Leško punomoćnik sudionika u postupku LESKO-AGRO d.o.o.</item>
    </izvorni_sadrzaj>
    <derivirana_varijabla naziv="DomainObject.Predmet.OstaliListFormated_1">
      <item>Dragutin Leško punomoćnik sudionika u postupku LESKO-AGRO d.o.o.</item>
    </derivirana_varijabla>
  </DomainObject.Predmet.OstaliListFormated>
  <DomainObject.Predmet.OstaliListFormatedOIB>
    <izvorni_sadrzaj>
      <item>Dragutin Leško, OIB 19092766131 punomoćnik sudionika u postupku LESKO-AGRO d.o.o.</item>
    </izvorni_sadrzaj>
    <derivirana_varijabla naziv="DomainObject.Predmet.OstaliListFormatedOIB_1">
      <item>Dragutin Leško, OIB 19092766131 punomoćnik sudionika u postupku LESKO-AGRO d.o.o.</item>
    </derivirana_varijabla>
  </DomainObject.Predmet.OstaliListFormatedOIB>
  <DomainObject.Predmet.OstaliListFormatedWithAdress>
    <izvorni_sadrzaj>
      <item>Dragutin Leško, Donja Pačetina 66, 49223 Donja Pačetina punomoćnik sudionika u postupku LESKO-AGRO d.o.o.</item>
    </izvorni_sadrzaj>
    <derivirana_varijabla naziv="DomainObject.Predmet.OstaliListFormatedWithAdress_1">
      <item>Dragutin Leško, Donja Pačetina 66, 49223 Donja Pačetina punomoćnik sudionika u postupku LESKO-AGRO d.o.o.</item>
    </derivirana_varijabla>
  </DomainObject.Predmet.OstaliListFormatedWithAdress>
  <DomainObject.Predmet.OstaliListFormatedWithAdressOIB>
    <izvorni_sadrzaj>
      <item>Dragutin Leško, OIB 19092766131, Donja Pačetina 66, 49223 Donja Pačetina punomoćnik sudionika u postupku LESKO-AGRO d.o.o.</item>
    </izvorni_sadrzaj>
    <derivirana_varijabla naziv="DomainObject.Predmet.OstaliListFormatedWithAdressOIB_1">
      <item>Dragutin Leško, OIB 19092766131, Donja Pačetina 66, 49223 Donja Pačetina punomoćnik sudionika u postupku LESKO-AGRO d.o.o.</item>
    </derivirana_varijabla>
  </DomainObject.Predmet.OstaliListFormatedWithAdressOIB>
  <DomainObject.Predmet.OstaliListNazivFormated>
    <izvorni_sadrzaj>
      <item>Dragutin Leško</item>
    </izvorni_sadrzaj>
    <derivirana_varijabla naziv="DomainObject.Predmet.OstaliListNazivFormated_1">
      <item>Dragutin Leško</item>
    </derivirana_varijabla>
  </DomainObject.Predmet.OstaliListNazivFormated>
  <DomainObject.Predmet.OstaliListNazivFormatedOIB>
    <izvorni_sadrzaj>
      <item>Dragutin Leško, OIB 19092766131</item>
    </izvorni_sadrzaj>
    <derivirana_varijabla naziv="DomainObject.Predmet.OstaliListNazivFormatedOIB_1">
      <item>Dragutin Leško, OIB 19092766131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LESKO-AGRO d.o.o.</izvorni_sadrzaj>
    <derivirana_varijabla naziv="DomainObject.Predmet.ProtustrankaIDrugi_1">LESKO-AGRO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LESKO-AGRO d.o.o., OIB 59573128435, Ulica Đurkin Petra b.b., 49223 Sveti Križ Začretje</izvorni_sadrzaj>
    <derivirana_varijabla naziv="DomainObject.Predmet.ProtustrankaIDrugiAdressOIB_1">LESKO-AGRO d.o.o., OIB 59573128435, Ulica Đurkin Petra b.b.,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LESKO-AGRO d.o.o.</item>
      <item>Dragutin Leško</item>
      <item>Dragutin Leško</item>
      <item>Darinka Leško</item>
    </izvorni_sadrzaj>
    <derivirana_varijabla naziv="DomainObject.Predmet.SudioniciListNaziv_1">
      <item>FINA Regionalni centar Zagreb</item>
      <item>LESKO-AGRO d.o.o.</item>
      <item>Dragutin Leško</item>
      <item>Dragutin Leško</item>
      <item>Darinka Leško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LESKO-AGRO d.o.o., OIB 59573128435, Ulica Đurkin Petra b.b.,49223 Sveti Križ Začretje</item>
      <item>Dragutin Leško, OIB 19092766131, Donja Pačetina 66,49223 Donja Pačetina</item>
      <item>Dragutin Leško, OIB 19092766131, Donja Pačetina 66,49223 Donja Pačetina</item>
      <item>Darinka Leško, OIB 57346320747, Donja Pačetina 55,49223 Donja Pačetina</item>
    </izvorni_sadrzaj>
    <derivirana_varijabla naziv="DomainObject.Predmet.SudioniciListAdressOIB_1">
      <item>FINA Regionalni centar Zagreb, OIB 85821130368, Trg svibanjskih žrtava 1995. br. 1,10000 Zagreb</item>
      <item>LESKO-AGRO d.o.o., OIB 59573128435, Ulica Đurkin Petra b.b.,49223 Sveti Križ Začretje</item>
      <item>Dragutin Leško, OIB 19092766131, Donja Pačetina 66,49223 Donja Pačetina</item>
      <item>Dragutin Leško, OIB 19092766131, Donja Pačetina 66,49223 Donja Pačetina</item>
      <item>Darinka Leško, OIB 57346320747, Donja Pačetina 55,49223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59573128435</item>
      <item>, OIB 19092766131</item>
      <item>, OIB 19092766131</item>
      <item>, OIB 57346320747</item>
    </izvorni_sadrzaj>
    <derivirana_varijabla naziv="DomainObject.Predmet.SudioniciListNazivOIB_1">
      <item>, OIB 85821130368</item>
      <item>, OIB 59573128435</item>
      <item>, OIB 19092766131</item>
      <item>, OIB 19092766131</item>
      <item>, OIB 57346320747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DD949-1409-41F7-B2AC-908A54CD6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1871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2017-04-03T07:36:00Z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2017-04-04T07:57:00Z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