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34df" w14:paraId="8aa34df" w:rsidRDefault="00C81803" w:rsidP="00C81803" w:rsidR="00C818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803" w:rsidP="00C81803" w:rsidR="00C81803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C81803" w:rsidP="00C81803" w:rsidR="00C81803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C81803" w:rsidP="00C81803" w:rsidR="00C81803">
      <w:pPr>
        <w:spacing w:lineRule="auto" w:line="240" w:after="0"/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F55E9" w:rsidRPr="00C87E99">
        <w:rPr>
          <w:sz w:val="24"/>
          <w:szCs w:val="24"/>
        </w:rPr>
        <w:t>AUTOELECTRONICS ŽIC, društvo s ograničenom odgovornošću za trgovinu i usluge i poslove turističke agencije Opatija, Ulica Joakima Rakovca 28 ( MBS 040224021 – OIB 09512535533 )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F55E9">
        <w:rPr>
          <w:color w:val="000000"/>
          <w:sz w:val="24"/>
          <w:szCs w:val="24"/>
        </w:rPr>
        <w:t xml:space="preserve">152.550,49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DF55E9">
        <w:rPr>
          <w:color w:val="000000"/>
          <w:sz w:val="24"/>
          <w:szCs w:val="24"/>
        </w:rPr>
        <w:t>43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DF55E9">
        <w:rPr>
          <w:color w:val="000000"/>
          <w:sz w:val="24"/>
          <w:szCs w:val="24"/>
        </w:rPr>
        <w:t>43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B51" w:rsidP="00FF2B80" w:rsidR="004E7B51">
      <w:pPr>
        <w:spacing w:lineRule="auto" w:line="240" w:after="0"/>
      </w:pPr>
      <w:r>
        <w:separator/>
      </w:r>
    </w:p>
  </w:endnote>
  <w:endnote w:id="0" w:type="continuationSeparator">
    <w:p w:rsidRDefault="004E7B51" w:rsidP="00FF2B80" w:rsidR="004E7B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B51" w:rsidP="00FF2B80" w:rsidR="004E7B51">
      <w:pPr>
        <w:spacing w:lineRule="auto" w:line="240" w:after="0"/>
      </w:pPr>
      <w:r>
        <w:separator/>
      </w:r>
    </w:p>
  </w:footnote>
  <w:footnote w:id="0" w:type="continuationSeparator">
    <w:p w:rsidRDefault="004E7B51" w:rsidP="00FF2B80" w:rsidR="004E7B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DF55E9">
      <w:rPr>
        <w:sz w:val="24"/>
        <w:szCs w:val="24"/>
      </w:rPr>
      <w:t>4</w:t>
    </w:r>
    <w:r w:rsidR="00F27BFB">
      <w:rPr>
        <w:sz w:val="24"/>
        <w:szCs w:val="24"/>
      </w:rPr>
      <w:t>3</w:t>
    </w:r>
    <w:r w:rsidRPr="00FF2B80">
      <w:rPr>
        <w:sz w:val="24"/>
        <w:szCs w:val="24"/>
      </w:rPr>
      <w:t>/15-</w:t>
    </w:r>
    <w:r w:rsidR="00C81803">
      <w:rPr>
        <w:sz w:val="24"/>
        <w:szCs w:val="24"/>
      </w:rPr>
      <w:t>7</w:t>
    </w:r>
  </w:p>
  <w:p w:rsidRDefault="004E7B5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794D"/>
    <w:rsid w:val="00061DB2"/>
    <w:rsid w:val="0006627C"/>
    <w:rsid w:val="000A602B"/>
    <w:rsid w:val="00105DE2"/>
    <w:rsid w:val="00380EB4"/>
    <w:rsid w:val="003871A5"/>
    <w:rsid w:val="004315D2"/>
    <w:rsid w:val="00474213"/>
    <w:rsid w:val="004E7B51"/>
    <w:rsid w:val="004F6C16"/>
    <w:rsid w:val="005A62BF"/>
    <w:rsid w:val="005D6AF7"/>
    <w:rsid w:val="0060247D"/>
    <w:rsid w:val="006276B7"/>
    <w:rsid w:val="00663750"/>
    <w:rsid w:val="00700374"/>
    <w:rsid w:val="00770C3D"/>
    <w:rsid w:val="00834388"/>
    <w:rsid w:val="00942A0F"/>
    <w:rsid w:val="009E0C13"/>
    <w:rsid w:val="00AB29D0"/>
    <w:rsid w:val="00B1443B"/>
    <w:rsid w:val="00B331C7"/>
    <w:rsid w:val="00B5648F"/>
    <w:rsid w:val="00BA3EB5"/>
    <w:rsid w:val="00BD0DE3"/>
    <w:rsid w:val="00C1088F"/>
    <w:rsid w:val="00C81803"/>
    <w:rsid w:val="00CB4A81"/>
    <w:rsid w:val="00D270B7"/>
    <w:rsid w:val="00D94173"/>
    <w:rsid w:val="00DC5F35"/>
    <w:rsid w:val="00DF1BD1"/>
    <w:rsid w:val="00DF55E9"/>
    <w:rsid w:val="00E33B14"/>
    <w:rsid w:val="00E518D1"/>
    <w:rsid w:val="00EC3342"/>
    <w:rsid w:val="00F27BFB"/>
    <w:rsid w:val="00F627ED"/>
    <w:rsid w:val="00F6747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8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80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0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6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8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80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0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6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AUTOELECTRONICS ŽIC d.o.o.  Opatija</izvorni_sadrzaj>
    <derivirana_varijabla naziv="DomainObject.Predmet.ProtustrankaFormated_1">  AUTOELECTRONICS ŽIC d.o.o.  Opatija</derivirana_varijabla>
  </DomainObject.Predmet.ProtustrankaFormated>
  <DomainObject.Predmet.ProtustrankaFormatedOIB>
    <izvorni_sadrzaj>  AUTOELECTRONICS ŽIC d.o.o.  Opatija, OIB 09512535533</izvorni_sadrzaj>
    <derivirana_varijabla naziv="DomainObject.Predmet.ProtustrankaFormatedOIB_1">  AUTOELECTRONICS ŽIC d.o.o.  Opatija, OIB 09512535533</derivirana_varijabla>
  </DomainObject.Predmet.ProtustrankaFormatedOIB>
  <DomainObject.Predmet.ProtustrankaFormatedWithAdress>
    <izvorni_sadrzaj> AUTOELECTRONICS ŽIC d.o.o.  Opatija, Joakima Rakovca 28, 51410 Opatija</izvorni_sadrzaj>
    <derivirana_varijabla naziv="DomainObject.Predmet.ProtustrankaFormatedWithAdress_1"> AUTOELECTRONICS ŽIC d.o.o.  Opatija, Joakima Rakovca 28, 51410 Opatija</derivirana_varijabla>
  </DomainObject.Predmet.ProtustrankaFormatedWithAdress>
  <DomainObject.Predmet.ProtustrankaFormatedWithAdressOIB>
    <izvorni_sadrzaj> AUTOELECTRONICS ŽIC d.o.o.  Opatija, OIB 09512535533, Joakima Rakovca 28, 51410 Opatija</izvorni_sadrzaj>
    <derivirana_varijabla naziv="DomainObject.Predmet.ProtustrankaFormatedWithAdressOIB_1"> AUTOELECTRONICS ŽIC d.o.o.  Opatija, OIB 09512535533, Joakima Rakovca 28, 51410 Opatija</derivirana_varijabla>
  </DomainObject.Predmet.ProtustrankaFormatedWithAdressOIB>
  <DomainObject.Predmet.ProtustrankaWithAdress>
    <izvorni_sadrzaj>AUTOELECTRONICS ŽIC d.o.o.  Opatija Joakima Rakovca 28, 51410 Opatija</izvorni_sadrzaj>
    <derivirana_varijabla naziv="DomainObject.Predmet.ProtustrankaWithAdress_1">AUTOELECTRONICS ŽIC d.o.o.  Opatija Joakima Rakovca 28, 51410 Opatija</derivirana_varijabla>
  </DomainObject.Predmet.ProtustrankaWithAdress>
  <DomainObject.Predmet.ProtustrankaWithAdressOIB>
    <izvorni_sadrzaj>AUTOELECTRONICS ŽIC d.o.o.  Opatija, OIB 09512535533, Joakima Rakovca 28, 51410 Opatija</izvorni_sadrzaj>
    <derivirana_varijabla naziv="DomainObject.Predmet.ProtustrankaWithAdressOIB_1">AUTOELECTRONICS ŽIC d.o.o.  Opatija, OIB 09512535533, Joakima Rakovca 28, 51410 Opatija</derivirana_varijabla>
  </DomainObject.Predmet.ProtustrankaWithAdressOIB>
  <DomainObject.Predmet.ProtustrankaNazivFormated>
    <izvorni_sadrzaj>AUTOELECTRONICS ŽIC d.o.o.  Opatija</izvorni_sadrzaj>
    <derivirana_varijabla naziv="DomainObject.Predmet.ProtustrankaNazivFormated_1">AUTOELECTRONICS ŽIC d.o.o.  Opatija</derivirana_varijabla>
  </DomainObject.Predmet.ProtustrankaNazivFormated>
  <DomainObject.Predmet.ProtustrankaNazivFormatedOIB>
    <izvorni_sadrzaj>AUTOELECTRONICS ŽIC d.o.o.  Opatija, OIB 09512535533</izvorni_sadrzaj>
    <derivirana_varijabla naziv="DomainObject.Predmet.ProtustrankaNazivFormatedOIB_1">AUTOELECTRONICS ŽIC d.o.o.  Opatija, OIB 09512535533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AUTOELECTRONICS ŽIC d.o.o.  Opatija</item>
    </izvorni_sadrzaj>
    <derivirana_varijabla naziv="DomainObject.Predmet.ProtuStrankaListFormated_1">
      <item>AUTOELECTRONICS ŽIC d.o.o.  Opatija</item>
    </derivirana_varijabla>
  </DomainObject.Predmet.ProtuStrankaListFormated>
  <DomainObject.Predmet.ProtuStrankaListFormatedOIB>
    <izvorni_sadrzaj>
      <item>AUTOELECTRONICS ŽIC d.o.o.  Opatija, OIB 09512535533</item>
    </izvorni_sadrzaj>
    <derivirana_varijabla naziv="DomainObject.Predmet.ProtuStrankaListFormatedOIB_1">
      <item>AUTOELECTRONICS ŽIC d.o.o.  Opatija, OIB 09512535533</item>
    </derivirana_varijabla>
  </DomainObject.Predmet.ProtuStrankaListFormatedOIB>
  <DomainObject.Predmet.ProtuStrankaListFormatedWithAdress>
    <izvorni_sadrzaj>
      <item>AUTOELECTRONICS ŽIC d.o.o.  Opatija, Joakima Rakovca 28, 51410 Opatija</item>
    </izvorni_sadrzaj>
    <derivirana_varijabla naziv="DomainObject.Predmet.ProtuStrankaListFormatedWithAdress_1">
      <item>AUTOELECTRONICS ŽIC d.o.o.  Opatija, Joakima Rakovca 28, 51410 Opatija</item>
    </derivirana_varijabla>
  </DomainObject.Predmet.ProtuStrankaListFormatedWithAdress>
  <DomainObject.Predmet.ProtuStrankaListFormatedWithAdressOIB>
    <izvorni_sadrzaj>
      <item>AUTOELECTRONICS ŽIC d.o.o.  Opatija, OIB 09512535533, Joakima Rakovca 28, 51410 Opatija</item>
    </izvorni_sadrzaj>
    <derivirana_varijabla naziv="DomainObject.Predmet.ProtuStrankaListFormatedWithAdressOIB_1">
      <item>AUTOELECTRONICS ŽIC d.o.o.  Opatija, OIB 09512535533, Joakima Rakovca 28, 51410 Opatija</item>
    </derivirana_varijabla>
  </DomainObject.Predmet.ProtuStrankaListFormatedWithAdressOIB>
  <DomainObject.Predmet.ProtuStrankaListNazivFormated>
    <izvorni_sadrzaj>
      <item>AUTOELECTRONICS ŽIC d.o.o.  Opatija</item>
    </izvorni_sadrzaj>
    <derivirana_varijabla naziv="DomainObject.Predmet.ProtuStrankaListNazivFormated_1">
      <item>AUTOELECTRONICS ŽIC d.o.o.  Opatija</item>
    </derivirana_varijabla>
  </DomainObject.Predmet.ProtuStrankaListNazivFormated>
  <DomainObject.Predmet.ProtuStrankaListNazivFormatedOIB>
    <izvorni_sadrzaj>
      <item>AUTOELECTRONICS ŽIC d.o.o.  Opatija, OIB 09512535533</item>
    </izvorni_sadrzaj>
    <derivirana_varijabla naziv="DomainObject.Predmet.ProtuStrankaListNazivFormatedOIB_1">
      <item>AUTOELECTRONICS ŽIC d.o.o.  Opatija, OIB 09512535533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AUTOELECTRONICS ŽIC d.o.o.  Opatija</izvorni_sadrzaj>
    <derivirana_varijabla naziv="DomainObject.Predmet.ProtustrankaIDrugi_1">AUTOELECTRONICS ŽIC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AUTOELECTRONICS ŽIC d.o.o.  Opatija, OIB 09512535533, Joakima Rakovca 28, 51410 Opatija</izvorni_sadrzaj>
    <derivirana_varijabla naziv="DomainObject.Predmet.ProtustrankaIDrugiAdressOIB_1">AUTOELECTRONICS ŽIC d.o.o.  Opatija, OIB 09512535533, Joakima Rakovca 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AUTOELECTRONICS ŽIC d.o.o.  Opatija</item>
    </izvorni_sadrzaj>
    <derivirana_varijabla naziv="DomainObject.Predmet.SudioniciListNaziv_1">
      <item>FINA  Rijeka</item>
      <item>AUTOELECTRONICS ŽIC d.o.o.  Opatija</item>
    </derivirana_varijabla>
  </DomainObject.Predmet.SudioniciListNaziv>
  <DomainObject.Predmet.SudioniciListAdressOIB>
    <izvorni_sadrzaj>
      <item>FINA  Rijeka, OIB 85821130368, Frana Kurelca 8,51000 Rijeka</item>
      <item>AUTOELECTRONICS ŽIC d.o.o.  Opatija, OIB 09512535533, Joakima Rakovca 28,51410 Opatija</item>
    </izvorni_sadrzaj>
    <derivirana_varijabla naziv="DomainObject.Predmet.SudioniciListAdressOIB_1">
      <item>FINA  Rijeka, OIB 85821130368, Frana Kurelca 8,51000 Rijeka</item>
      <item>AUTOELECTRONICS ŽIC d.o.o.  Opatija, OIB 09512535533, Joakima Rakovca 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09512535533</item>
    </izvorni_sadrzaj>
    <derivirana_varijabla naziv="DomainObject.Predmet.SudioniciListNazivOIB_1">
      <item>, OIB 85821130368</item>
      <item>, OIB 09512535533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1333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2015-12-01T10:52:00Z</dcterms:created>
  <dc:creator>Vera Jelenović</dc:creator>
  <cp:lastModifiedBy>Tanja Fidel</cp:lastModifiedBy>
  <dcterms:modified xmlns:xsi="http://www.w3.org/2001/XMLSchema-instance" xsi:type="dcterms:W3CDTF">2015-12-01T10:52:00Z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