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0646" w14:paraId="e6d0646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5B2972">
        <w:rPr>
          <w:b/>
          <w:sz w:val="22"/>
          <w:szCs w:val="22"/>
        </w:rPr>
        <w:t>414</w:t>
      </w:r>
      <w:r w:rsidR="004E2A1F">
        <w:rPr>
          <w:b/>
          <w:sz w:val="22"/>
          <w:szCs w:val="22"/>
        </w:rPr>
        <w:t>/2015-</w:t>
      </w:r>
      <w:r w:rsidR="005B2972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5B2972">
        <w:rPr>
          <w:b/>
        </w:rPr>
        <w:t xml:space="preserve">PARADISE TRAVEL d.o.o. </w:t>
      </w:r>
      <w:r w:rsidR="005B2972" w:rsidRPr="005B2972">
        <w:t>za trgovinu, turizam i usluge, putnička agencija,</w:t>
      </w:r>
      <w:r w:rsidR="005B2972">
        <w:rPr>
          <w:b/>
        </w:rPr>
        <w:t xml:space="preserve"> </w:t>
      </w:r>
      <w:r>
        <w:t xml:space="preserve"> </w:t>
      </w:r>
      <w:r w:rsidR="002733BE">
        <w:t xml:space="preserve">Dubrovnik, </w:t>
      </w:r>
      <w:proofErr w:type="spellStart"/>
      <w:r w:rsidR="005B2972">
        <w:t>Čubranovićeva</w:t>
      </w:r>
      <w:proofErr w:type="spellEnd"/>
      <w:r w:rsidR="005B2972">
        <w:t xml:space="preserve"> 12</w:t>
      </w:r>
      <w:r w:rsidR="00AC519C">
        <w:t xml:space="preserve">, </w:t>
      </w:r>
      <w:r>
        <w:t xml:space="preserve">OIB: </w:t>
      </w:r>
      <w:r w:rsidR="005D079B">
        <w:t>63232396691</w:t>
      </w:r>
      <w:r>
        <w:rPr>
          <w:sz w:val="22"/>
          <w:szCs w:val="22"/>
        </w:rPr>
        <w:t xml:space="preserve">,  temeljem čl. 430.  Stečajnog zakona (NN 71/15, dalje u tekstu SZ), dana </w:t>
      </w:r>
      <w:r w:rsidR="005D079B">
        <w:rPr>
          <w:sz w:val="22"/>
          <w:szCs w:val="22"/>
        </w:rPr>
        <w:t>30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F620AB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8B1FE5" w:rsidRPr="008B1FE5">
        <w:rPr>
          <w:b/>
        </w:rPr>
        <w:t xml:space="preserve"> </w:t>
      </w:r>
      <w:r w:rsidR="005D079B">
        <w:rPr>
          <w:b/>
        </w:rPr>
        <w:t xml:space="preserve">PARADISE TRAVEL d.o.o. </w:t>
      </w:r>
      <w:r w:rsidR="005D079B" w:rsidRPr="005B2972">
        <w:t>za trgovinu, turizam i usluge, putnička agencija,</w:t>
      </w:r>
      <w:r w:rsidR="005D079B">
        <w:rPr>
          <w:b/>
        </w:rPr>
        <w:t xml:space="preserve"> </w:t>
      </w:r>
      <w:r w:rsidR="005D079B">
        <w:t xml:space="preserve"> Dubrovnik, </w:t>
      </w:r>
      <w:proofErr w:type="spellStart"/>
      <w:r w:rsidR="005D079B">
        <w:t>Čubranovićeva</w:t>
      </w:r>
      <w:proofErr w:type="spellEnd"/>
      <w:r w:rsidR="005D079B">
        <w:t xml:space="preserve"> 12, OIB: 63232396691</w:t>
      </w:r>
      <w:r w:rsidRPr="00F620AB">
        <w:rPr>
          <w:sz w:val="22"/>
          <w:szCs w:val="22"/>
        </w:rPr>
        <w:t>,</w:t>
      </w:r>
    </w:p>
    <w:p w:rsidRDefault="004E2A1F" w:rsidP="004E2A1F" w:rsidR="00990B5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656F92">
        <w:rPr>
          <w:sz w:val="22"/>
          <w:szCs w:val="22"/>
        </w:rPr>
        <w:t>2</w:t>
      </w:r>
      <w:r w:rsidR="005D079B">
        <w:rPr>
          <w:sz w:val="22"/>
          <w:szCs w:val="22"/>
        </w:rPr>
        <w:t>6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5D079B">
        <w:rPr>
          <w:sz w:val="22"/>
          <w:szCs w:val="22"/>
        </w:rPr>
        <w:t>2.479,09</w:t>
      </w:r>
      <w:r>
        <w:rPr>
          <w:sz w:val="22"/>
          <w:szCs w:val="22"/>
        </w:rPr>
        <w:t xml:space="preserve"> kuna, </w:t>
      </w:r>
    </w:p>
    <w:p w:rsidRDefault="004E2A1F" w:rsidP="00990B52" w:rsidR="004E2A1F" w:rsidRPr="00990B52">
      <w:pPr>
        <w:jc w:val="both"/>
        <w:rPr>
          <w:sz w:val="22"/>
          <w:szCs w:val="22"/>
        </w:rPr>
      </w:pPr>
      <w:r w:rsidRPr="00990B52">
        <w:rPr>
          <w:sz w:val="22"/>
          <w:szCs w:val="22"/>
        </w:rPr>
        <w:t xml:space="preserve">pa se </w:t>
      </w:r>
    </w:p>
    <w:p w:rsidRDefault="004E2A1F" w:rsidP="005D079B" w:rsidR="004E2A1F" w:rsidRPr="005D079B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5D079B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990B52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990B52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90B52">
        <w:rPr>
          <w:sz w:val="22"/>
          <w:szCs w:val="22"/>
        </w:rPr>
        <w:t>30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990B52">
        <w:rPr>
          <w:sz w:val="22"/>
          <w:szCs w:val="22"/>
        </w:rPr>
        <w:t>30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F03F0"/>
    <w:rsid w:val="00166031"/>
    <w:rsid w:val="001F0678"/>
    <w:rsid w:val="002733BE"/>
    <w:rsid w:val="00447F0F"/>
    <w:rsid w:val="004E2A1F"/>
    <w:rsid w:val="005B2972"/>
    <w:rsid w:val="005D079B"/>
    <w:rsid w:val="00656F92"/>
    <w:rsid w:val="0071542D"/>
    <w:rsid w:val="007C71CF"/>
    <w:rsid w:val="007D1F61"/>
    <w:rsid w:val="008B1FE5"/>
    <w:rsid w:val="00990B52"/>
    <w:rsid w:val="00996421"/>
    <w:rsid w:val="00A1036C"/>
    <w:rsid w:val="00AC519C"/>
    <w:rsid w:val="00F620AB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42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42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4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4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42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42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4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4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St-2414/2015</izvorni_sadrzaj>
    <derivirana_varijabla naziv="DomainObject.Predmet.OznakaBroj_1">St-2414/2015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PARADISE TRAVEL d.o.o. za trgovinu, turizam i usluge, putnička agencija</izvorni_sadrzaj>
    <derivirana_varijabla naziv="DomainObject.Predmet.ProtustrankaFormated_1">  PARADISE TRAVEL d.o.o. za trgovinu, turizam i usluge, putnička agencija</derivirana_varijabla>
  </DomainObject.Predmet.ProtustrankaFormated>
  <DomainObject.Predmet.ProtustrankaFormatedOIB>
    <izvorni_sadrzaj>  PARADISE TRAVEL d.o.o. za trgovinu, turizam i usluge, putnička agencija, OIB 63232396691</izvorni_sadrzaj>
    <derivirana_varijabla naziv="DomainObject.Predmet.ProtustrankaFormatedOIB_1">  PARADISE TRAVEL d.o.o. za trgovinu, turizam i usluge, putnička agencija, OIB 63232396691</derivirana_varijabla>
  </DomainObject.Predmet.ProtustrankaFormatedOIB>
  <DomainObject.Predmet.ProtustrankaFormatedWithAdress>
    <izvorni_sadrzaj> PARADISE TRAVEL d.o.o. za trgovinu, turizam i usluge, putnička agencija, Čubranovićeva 12, 20000 Dubrovnik</izvorni_sadrzaj>
    <derivirana_varijabla naziv="DomainObject.Predmet.ProtustrankaFormatedWithAdress_1"> PARADISE TRAVEL d.o.o. za trgovinu, turizam i usluge, putnička agencija, Čubranovićeva 12, 20000 Dubrovnik</derivirana_varijabla>
  </DomainObject.Predmet.ProtustrankaFormatedWithAdress>
  <DomainObject.Predmet.ProtustrankaFormatedWithAdressOIB>
    <izvorni_sadrzaj> PARADISE TRAVEL d.o.o. za trgovinu, turizam i usluge, putnička agencija, OIB 63232396691, Čubranovićeva 12, 20000 Dubrovnik</izvorni_sadrzaj>
    <derivirana_varijabla naziv="DomainObject.Predmet.ProtustrankaFormatedWithAdressOIB_1"> PARADISE TRAVEL d.o.o. za trgovinu, turizam i usluge, putnička agencija, OIB 63232396691, Čubranovićeva 12, 20000 Dubrovnik</derivirana_varijabla>
  </DomainObject.Predmet.ProtustrankaFormatedWithAdressOIB>
  <DomainObject.Predmet.ProtustrankaWithAdress>
    <izvorni_sadrzaj>PARADISE TRAVEL d.o.o. za trgovinu, turizam i usluge, putnička agencija Čubranovićeva 12, 20000 Dubrovnik</izvorni_sadrzaj>
    <derivirana_varijabla naziv="DomainObject.Predmet.ProtustrankaWithAdress_1">PARADISE TRAVEL d.o.o. za trgovinu, turizam i usluge, putnička agencija Čubranovićeva 12, 20000 Dubrovnik</derivirana_varijabla>
  </DomainObject.Predmet.ProtustrankaWithAdress>
  <DomainObject.Predmet.ProtustrankaWithAdressOIB>
    <izvorni_sadrzaj>PARADISE TRAVEL d.o.o. za trgovinu, turizam i usluge, putnička agencija, OIB 63232396691, Čubranovićeva 12, 20000 Dubrovnik</izvorni_sadrzaj>
    <derivirana_varijabla naziv="DomainObject.Predmet.ProtustrankaWithAdressOIB_1">PARADISE TRAVEL d.o.o. za trgovinu, turizam i usluge, putnička agencija, OIB 63232396691, Čubranovićeva 12, 20000 Dubrovnik</derivirana_varijabla>
  </DomainObject.Predmet.ProtustrankaWithAdressOIB>
  <DomainObject.Predmet.ProtustrankaNazivFormated>
    <izvorni_sadrzaj>PARADISE TRAVEL d.o.o. za trgovinu, turizam i usluge, putnička agencija</izvorni_sadrzaj>
    <derivirana_varijabla naziv="DomainObject.Predmet.ProtustrankaNazivFormated_1">PARADISE TRAVEL d.o.o. za trgovinu, turizam i usluge, putnička agencija</derivirana_varijabla>
  </DomainObject.Predmet.ProtustrankaNazivFormated>
  <DomainObject.Predmet.ProtustrankaNazivFormatedOIB>
    <izvorni_sadrzaj>PARADISE TRAVEL d.o.o. za trgovinu, turizam i usluge, putnička agencija, OIB 63232396691</izvorni_sadrzaj>
    <derivirana_varijabla naziv="DomainObject.Predmet.ProtustrankaNazivFormatedOIB_1">PARADISE TRAVEL d.o.o. za trgovinu, turizam i usluge, putnička agencija, OIB 63232396691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2479.09</izvorni_sadrzaj>
    <derivirana_varijabla naziv="DomainObject.Predmet.TrenutnaVrijednost_1">2479.09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PARADISE TRAVEL d.o.o. za trgovinu, turizam i usluge, putnička agencija</item>
    </izvorni_sadrzaj>
    <derivirana_varijabla naziv="DomainObject.Predmet.ProtuStrankaListFormated_1">
      <item>PARADISE TRAVEL d.o.o. za trgovinu, turizam i usluge, putnička agencija</item>
    </derivirana_varijabla>
  </DomainObject.Predmet.ProtuStrankaListFormated>
  <DomainObject.Predmet.ProtuStrankaListFormatedOIB>
    <izvorni_sadrzaj>
      <item>PARADISE TRAVEL d.o.o. za trgovinu, turizam i usluge, putnička agencija, OIB 63232396691</item>
    </izvorni_sadrzaj>
    <derivirana_varijabla naziv="DomainObject.Predmet.ProtuStrankaListFormatedOIB_1">
      <item>PARADISE TRAVEL d.o.o. za trgovinu, turizam i usluge, putnička agencija, OIB 63232396691</item>
    </derivirana_varijabla>
  </DomainObject.Predmet.ProtuStrankaListFormatedOIB>
  <DomainObject.Predmet.ProtuStrankaListFormatedWithAdress>
    <izvorni_sadrzaj>
      <item>PARADISE TRAVEL d.o.o. za trgovinu, turizam i usluge, putnička agencija, Čubranovićeva 12, 20000 Dubrovnik</item>
    </izvorni_sadrzaj>
    <derivirana_varijabla naziv="DomainObject.Predmet.ProtuStrankaListFormatedWithAdress_1">
      <item>PARADISE TRAVEL d.o.o. za trgovinu, turizam i usluge, putnička agencija, Čubranovićeva 12, 20000 Dubrovnik</item>
    </derivirana_varijabla>
  </DomainObject.Predmet.ProtuStrankaListFormatedWithAdress>
  <DomainObject.Predmet.ProtuStrankaListFormatedWithAdressOIB>
    <izvorni_sadrzaj>
      <item>PARADISE TRAVEL d.o.o. za trgovinu, turizam i usluge, putnička agencija, OIB 63232396691, Čubranovićeva 12, 20000 Dubrovnik</item>
    </izvorni_sadrzaj>
    <derivirana_varijabla naziv="DomainObject.Predmet.ProtuStrankaListFormatedWithAdressOIB_1">
      <item>PARADISE TRAVEL d.o.o. za trgovinu, turizam i usluge, putnička agencija, OIB 63232396691, Čubranovićeva 12, 20000 Dubrovnik</item>
    </derivirana_varijabla>
  </DomainObject.Predmet.ProtuStrankaListFormatedWithAdressOIB>
  <DomainObject.Predmet.ProtuStrankaListNazivFormated>
    <izvorni_sadrzaj>
      <item>PARADISE TRAVEL d.o.o. za trgovinu, turizam i usluge, putnička agencija</item>
    </izvorni_sadrzaj>
    <derivirana_varijabla naziv="DomainObject.Predmet.ProtuStrankaListNazivFormated_1">
      <item>PARADISE TRAVEL d.o.o. za trgovinu, turizam i usluge, putnička agencija</item>
    </derivirana_varijabla>
  </DomainObject.Predmet.ProtuStrankaListNazivFormated>
  <DomainObject.Predmet.ProtuStrankaListNazivFormatedOIB>
    <izvorni_sadrzaj>
      <item>PARADISE TRAVEL d.o.o. za trgovinu, turizam i usluge, putnička agencija, OIB 63232396691</item>
    </izvorni_sadrzaj>
    <derivirana_varijabla naziv="DomainObject.Predmet.ProtuStrankaListNazivFormatedOIB_1">
      <item>PARADISE TRAVEL d.o.o. za trgovinu, turizam i usluge, putnička agencija, OIB 63232396691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PARADISE TRAVEL d.o.o. za trgovinu, turizam i usluge, putnička agencija</izvorni_sadrzaj>
    <derivirana_varijabla naziv="DomainObject.Predmet.ProtustrankaIDrugi_1">PARADISE TRAVEL d.o.o. za trgovinu, turizam i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PARADISE TRAVEL d.o.o. za trgovinu, turizam i usluge, putnička agencija, OIB 63232396691, Čubranovićeva 12, 20000 Dubrovnik</izvorni_sadrzaj>
    <derivirana_varijabla naziv="DomainObject.Predmet.ProtustrankaIDrugiAdressOIB_1">PARADISE TRAVEL d.o.o. za trgovinu, turizam i usluge, putnička agencija, OIB 63232396691, Čubranovićeva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PARADISE TRAVEL d.o.o. za trgovinu, turizam i usluge, putnička agencija</item>
    </izvorni_sadrzaj>
    <derivirana_varijabla naziv="DomainObject.Predmet.SudioniciListNaziv_1">
      <item>FINA, RC Split, Podružnica Dubrovnik</item>
      <item>PARADISE TRAVEL d.o.o. za trgovinu, turizam i usluge,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PARADISE TRAVEL d.o.o. za trgovinu, turizam i usluge, putnička agencija, OIB 63232396691, Čubranovićeva 12,20000 Dubrovnik</item>
    </izvorni_sadrzaj>
    <derivirana_varijabla naziv="DomainObject.Predmet.SudioniciListAdressOIB_1">
      <item>FINA, RC Split, Podružnica Dubrovnik, OIB 85821130368, Vukovarska 2,20000 Dubrovnik</item>
      <item>PARADISE TRAVEL d.o.o. za trgovinu, turizam i usluge, putnička agencija, OIB 63232396691, Čubranovićeva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63232396691</item>
    </izvorni_sadrzaj>
    <derivirana_varijabla naziv="DomainObject.Predmet.SudioniciListNazivOIB_1">
      <item>, OIB 85821130368</item>
      <item>, OIB 63232396691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1723</properties:Characters>
  <properties:Lines>51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2015-12-30T12:47:00Z</dcterms:created>
  <dc:creator>Mirjana Mihović</dc:creator>
  <cp:lastModifiedBy>Srđan Gavranić</cp:lastModifiedBy>
  <cp:lastPrinted>2015-12-23T13:56:00Z</cp:lastPrinted>
  <dcterms:modified xmlns:xsi="http://www.w3.org/2001/XMLSchema-instance" xsi:type="dcterms:W3CDTF">2015-12-30T12:47:00Z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